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e89e" w14:paraId="b75e89e" w:rsidRDefault="0063351E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</w:r>
      <w:r w:rsidRPr="00585F41">
        <w:rPr>
          <w:noProof/>
          <w:lang w:eastAsia="hr-HR" w:val="hr-HR"/>
        </w:rPr>
        <w:tab/>
        <w:t xml:space="preserve">             </w:t>
      </w:r>
      <w:r w:rsidRPr="00585F41">
        <w:rPr>
          <w:b/>
          <w:lang w:val="hr-HR"/>
        </w:rPr>
        <w:t>Posl. br. 12. St-</w:t>
      </w:r>
      <w:r w:rsidR="00D15E5D">
        <w:rPr>
          <w:b/>
          <w:lang w:val="hr-HR"/>
        </w:rPr>
        <w:t>1292/2016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585F41">
      <w:pPr>
        <w:rPr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585F41">
      <w:pPr>
        <w:rPr>
          <w:sz w:val="20"/>
          <w:szCs w:val="20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D15E5D">
        <w:t>ZEPELIN COMPANY, d.o.o. Split, Kružićeva 5, OIB: 51670233632,</w:t>
      </w:r>
      <w:r w:rsidR="00AE4A2B" w:rsidRPr="00585F41">
        <w:rPr>
          <w:lang w:val="hr-HR"/>
        </w:rPr>
        <w:t xml:space="preserve"> dana </w:t>
      </w:r>
      <w:r w:rsidR="00D15E5D">
        <w:rPr>
          <w:lang w:val="hr-HR"/>
        </w:rPr>
        <w:t>8</w:t>
      </w:r>
      <w:r w:rsidR="00585F41" w:rsidRPr="00585F41">
        <w:rPr>
          <w:lang w:val="hr-HR"/>
        </w:rPr>
        <w:t xml:space="preserve">. </w:t>
      </w:r>
      <w:r w:rsidR="00D15E5D">
        <w:rPr>
          <w:lang w:val="hr-HR"/>
        </w:rPr>
        <w:t>ožujka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C709BF">
      <w:pPr>
        <w:rPr>
          <w:lang w:val="hr-HR"/>
        </w:rPr>
      </w:pPr>
    </w:p>
    <w:p w:rsidRDefault="00382327" w:rsidP="00D4027A" w:rsidR="00382327" w:rsidRPr="003962F7">
      <w:pPr>
        <w:rPr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Obustavlja se stečajni postupak nad dužnikom </w:t>
      </w:r>
      <w:r w:rsidR="00D15E5D">
        <w:t>ZEPELIN COMPANY, d.o.o. Split, Kružićeva 5, OIB: 51670233632.</w:t>
      </w:r>
    </w:p>
    <w:p w:rsidRDefault="00452F21" w:rsidP="00D15E5D" w:rsidR="00452F21">
      <w:pPr>
        <w:jc w:val="both"/>
        <w:rPr>
          <w:lang w:val="hr-HR"/>
        </w:rPr>
      </w:pPr>
    </w:p>
    <w:p w:rsidRDefault="00452F21" w:rsidP="00452F21" w:rsidR="00452F21" w:rsidRPr="003962F7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D15E5D">
        <w:rPr>
          <w:lang w:val="hr-HR"/>
        </w:rPr>
        <w:t>25. svibnja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D15E5D">
        <w:t>ZEPELIN COMPANY, d.o.o. Split</w:t>
      </w:r>
      <w:r w:rsidR="00C709BF" w:rsidRPr="00C709BF">
        <w:rPr>
          <w:lang w:val="hr-HR"/>
        </w:rPr>
        <w:t xml:space="preserve">, a sve sukladno odredbama čl. </w:t>
      </w:r>
      <w:r w:rsidR="00D15E5D">
        <w:rPr>
          <w:lang w:val="hr-HR"/>
        </w:rPr>
        <w:t>444. st. 2</w:t>
      </w:r>
      <w:r w:rsidR="00C709BF" w:rsidRPr="00C709BF">
        <w:rPr>
          <w:lang w:val="hr-HR"/>
        </w:rPr>
        <w:t xml:space="preserve">. Stečajnog zakona (Narodne novine 71/15, dalje SZ). 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C709BF" w:rsidP="00C709BF" w:rsidR="00C709BF" w:rsidRPr="00C709BF">
      <w:pPr>
        <w:ind w:firstLine="708"/>
        <w:jc w:val="both"/>
        <w:rPr>
          <w:lang w:val="hr-HR"/>
        </w:rPr>
      </w:pPr>
      <w:r w:rsidRPr="00C709BF">
        <w:rPr>
          <w:lang w:val="hr-HR"/>
        </w:rPr>
        <w:t>U po</w:t>
      </w:r>
      <w:r>
        <w:rPr>
          <w:lang w:val="hr-HR"/>
        </w:rPr>
        <w:t>dnesenom prijedlogu u bitnome je navedeno</w:t>
      </w:r>
      <w:r w:rsidRPr="00C709BF">
        <w:rPr>
          <w:lang w:val="hr-HR"/>
        </w:rPr>
        <w:t xml:space="preserve"> da dužnik na dan </w:t>
      </w:r>
      <w:r w:rsidR="00D15E5D">
        <w:rPr>
          <w:lang w:val="hr-HR"/>
        </w:rPr>
        <w:t>1. rujna</w:t>
      </w:r>
      <w:r w:rsidRPr="00C709BF">
        <w:rPr>
          <w:lang w:val="hr-HR"/>
        </w:rPr>
        <w:t xml:space="preserve"> 2015. godine, u Očevidniku redoslijeda osnova za plaćanje, ima evidentirane neizvršene osnove za plaćanje u neprekinutom razdoblju od </w:t>
      </w:r>
      <w:r w:rsidR="00D15E5D">
        <w:rPr>
          <w:lang w:val="hr-HR"/>
        </w:rPr>
        <w:t>688</w:t>
      </w:r>
      <w:r w:rsidRPr="00C709BF">
        <w:rPr>
          <w:lang w:val="hr-HR"/>
        </w:rPr>
        <w:t xml:space="preserve"> dana, u ukupnom iznosu od </w:t>
      </w:r>
      <w:r w:rsidR="00D15E5D">
        <w:rPr>
          <w:lang w:val="hr-HR"/>
        </w:rPr>
        <w:t>65,00</w:t>
      </w:r>
      <w:r w:rsidRPr="00C709BF">
        <w:rPr>
          <w:lang w:val="hr-HR"/>
        </w:rPr>
        <w:t xml:space="preserve"> kn, kao i da prema podacima koji su dostavljeni od Hrvatskog </w:t>
      </w:r>
      <w:r w:rsidR="00D15E5D">
        <w:rPr>
          <w:lang w:val="hr-HR"/>
        </w:rPr>
        <w:t>zavoda za mirovinsko osiguranje</w:t>
      </w:r>
      <w:r w:rsidRPr="00C709BF">
        <w:rPr>
          <w:lang w:val="hr-HR"/>
        </w:rPr>
        <w:t xml:space="preserve"> dužnik ima 2 zaposlena, </w:t>
      </w:r>
      <w:r>
        <w:rPr>
          <w:lang w:val="hr-HR"/>
        </w:rPr>
        <w:t xml:space="preserve">a </w:t>
      </w:r>
      <w:r w:rsidRPr="00C709BF">
        <w:rPr>
          <w:lang w:val="hr-HR"/>
        </w:rPr>
        <w:t xml:space="preserve">da predlagatelj ne raspolaže s drugim podacima o imovini dužnika. </w:t>
      </w:r>
    </w:p>
    <w:p w:rsidRDefault="00452F21" w:rsidP="00C709BF" w:rsidR="00452F21">
      <w:pPr>
        <w:jc w:val="both"/>
        <w:rPr>
          <w:lang w:val="hr-HR"/>
        </w:rPr>
      </w:pPr>
    </w:p>
    <w:p w:rsidRDefault="00452F21" w:rsidP="00AE4A2B" w:rsidR="00D15E5D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 xml:space="preserve">m ovog suda posl. </w:t>
      </w:r>
      <w:r w:rsidR="00D15E5D">
        <w:rPr>
          <w:lang w:val="hr-HR"/>
        </w:rPr>
        <w:t>br. 12. St-1292/2016</w:t>
      </w:r>
      <w:r>
        <w:rPr>
          <w:lang w:val="hr-HR"/>
        </w:rPr>
        <w:t xml:space="preserve"> od </w:t>
      </w:r>
      <w:r w:rsidR="00D15E5D">
        <w:rPr>
          <w:lang w:val="hr-HR"/>
        </w:rPr>
        <w:t>10.02.2017</w:t>
      </w:r>
      <w:r>
        <w:rPr>
          <w:lang w:val="hr-HR"/>
        </w:rPr>
        <w:t xml:space="preserve">. god. pokrenut je prethodni postupak radi utvrđivanja pretpostavki za otvaranje </w:t>
      </w:r>
      <w:r w:rsidR="00D15E5D">
        <w:rPr>
          <w:lang w:val="hr-HR"/>
        </w:rPr>
        <w:t>stečajnog postupka nad dužnikom te je ujedno zakazano ročište radi očitovanja o podnesenom prijedlogu.</w:t>
      </w:r>
    </w:p>
    <w:p w:rsidRDefault="00D15E5D" w:rsidP="00AE4A2B" w:rsidR="00D15E5D">
      <w:pPr>
        <w:ind w:firstLine="708"/>
        <w:jc w:val="both"/>
        <w:rPr>
          <w:lang w:val="hr-HR"/>
        </w:rPr>
      </w:pPr>
    </w:p>
    <w:p w:rsidRDefault="00D15E5D" w:rsidP="00AE4A2B" w:rsidR="00E8617E">
      <w:pPr>
        <w:ind w:firstLine="708"/>
        <w:jc w:val="both"/>
        <w:rPr>
          <w:lang w:val="hr-HR"/>
        </w:rPr>
      </w:pPr>
      <w:r>
        <w:rPr>
          <w:lang w:val="hr-HR"/>
        </w:rPr>
        <w:t>Na ročištu koje je u prethodnom postupku održano kod ovog suda 07.03.2017. god.</w:t>
      </w:r>
      <w:r w:rsidR="003962F7">
        <w:rPr>
          <w:lang w:val="hr-HR"/>
        </w:rPr>
        <w:t>,</w:t>
      </w:r>
      <w:r>
        <w:rPr>
          <w:lang w:val="hr-HR"/>
        </w:rPr>
        <w:t xml:space="preserve"> dužnik se usprotivio podnesenom prijedlogu za otvaranje stečajnog postupka navodeći da njegovi računi više nisu u blokadi</w:t>
      </w:r>
      <w:r w:rsidR="00E8617E">
        <w:rPr>
          <w:lang w:val="hr-HR"/>
        </w:rPr>
        <w:t>, da je društvo solventno te da uredno posluje, kao i da je njeg</w:t>
      </w:r>
      <w:r w:rsidR="009C2B92">
        <w:rPr>
          <w:lang w:val="hr-HR"/>
        </w:rPr>
        <w:t>ov račun deblokiran još tijekom</w:t>
      </w:r>
      <w:r w:rsidR="00452F21">
        <w:rPr>
          <w:lang w:val="hr-HR"/>
        </w:rPr>
        <w:t xml:space="preserve"> </w:t>
      </w:r>
      <w:r w:rsidR="00E8617E">
        <w:rPr>
          <w:lang w:val="hr-HR"/>
        </w:rPr>
        <w:t xml:space="preserve">listopada 2015. god. Kako dakle na njegovim računima više nema blokade, odnosno </w:t>
      </w:r>
      <w:r w:rsidR="009C2B92">
        <w:rPr>
          <w:lang w:val="hr-HR"/>
        </w:rPr>
        <w:t xml:space="preserve">nema </w:t>
      </w:r>
      <w:r w:rsidR="00E8617E">
        <w:rPr>
          <w:lang w:val="hr-HR"/>
        </w:rPr>
        <w:t xml:space="preserve">evidentiranih nepodmirenih osnova za plaćanje, dužnik je predložio obustaviti ovaj stečajni postupak. </w:t>
      </w:r>
    </w:p>
    <w:p w:rsidRDefault="00E8617E" w:rsidP="00AE4A2B" w:rsidR="00E8617E">
      <w:pPr>
        <w:ind w:firstLine="708"/>
        <w:jc w:val="both"/>
        <w:rPr>
          <w:lang w:val="hr-HR"/>
        </w:rPr>
      </w:pPr>
    </w:p>
    <w:p w:rsidRDefault="00E8617E" w:rsidP="00E8617E" w:rsidR="00E8617E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prilog svojih navoda, dužnik je u spis priložio potvrdu FINE o blokadi računa i novčanih sredstava od 06.03.2017. god. (list 18 spisa), a iz koje potvrde je razvidno da je na računima i novčanim sredstvima dužnika na dan izdavanja te potvrde  evidentirano 0 dana neprekidne blokade, odnosno ukupno 0 dana blokade u prethodnih 6 mjeseci, zbog nepodmirenih osnova za plaćanje evidentiranih u Očevidniku redoslijeda osnova za plaćanje, kao i da nepodmirene obveze dužnika na dan 06.03.2017. god. iznose 0,00 kn.</w:t>
      </w:r>
    </w:p>
    <w:p w:rsidRDefault="00452F21" w:rsidP="00E8617E" w:rsidR="00452F21">
      <w:pPr>
        <w:jc w:val="both"/>
        <w:rPr>
          <w:lang w:val="hr-HR"/>
        </w:rPr>
      </w:pPr>
    </w:p>
    <w:p w:rsidRDefault="008325C4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</w:t>
      </w:r>
      <w:r w:rsidR="00E8617E">
        <w:rPr>
          <w:lang w:val="hr-HR"/>
        </w:rPr>
        <w:t xml:space="preserve">na traženje suda, </w:t>
      </w:r>
      <w:r>
        <w:rPr>
          <w:lang w:val="hr-HR"/>
        </w:rPr>
        <w:t>FINA je za potrebe prethodnog postupka dostavila ovom sudu potvrdu</w:t>
      </w:r>
      <w:r w:rsidR="00452F21">
        <w:rPr>
          <w:lang w:val="hr-HR"/>
        </w:rPr>
        <w:t xml:space="preserve"> o </w:t>
      </w:r>
      <w:r w:rsidR="003E3D3E">
        <w:rPr>
          <w:lang w:val="hr-HR"/>
        </w:rPr>
        <w:t>evidentiranim neizvršenim osnovama za plaćanje</w:t>
      </w:r>
      <w:r>
        <w:rPr>
          <w:lang w:val="hr-HR"/>
        </w:rPr>
        <w:t xml:space="preserve"> dužnika</w:t>
      </w:r>
      <w:r w:rsidR="00E8617E">
        <w:rPr>
          <w:lang w:val="hr-HR"/>
        </w:rPr>
        <w:t xml:space="preserve"> od 03.03.2017. god.</w:t>
      </w:r>
      <w:r>
        <w:rPr>
          <w:lang w:val="hr-HR"/>
        </w:rPr>
        <w:t>,</w:t>
      </w:r>
      <w:r w:rsidR="00452F21">
        <w:rPr>
          <w:lang w:val="hr-HR"/>
        </w:rPr>
        <w:t xml:space="preserve"> u smislu odredbi čl. 6. st.</w:t>
      </w:r>
      <w:r w:rsidR="003E3D3E">
        <w:rPr>
          <w:lang w:val="hr-HR"/>
        </w:rPr>
        <w:t xml:space="preserve"> 2. i 4. SZ-a, a </w:t>
      </w:r>
      <w:r w:rsidR="00E8617E">
        <w:rPr>
          <w:lang w:val="hr-HR"/>
        </w:rPr>
        <w:t xml:space="preserve">kojom se potvrđuje </w:t>
      </w:r>
      <w:r w:rsidR="00452F21">
        <w:rPr>
          <w:lang w:val="hr-HR"/>
        </w:rPr>
        <w:t>da dužnik u Očevidniku redoslijeda osnova za plaćanje</w:t>
      </w:r>
      <w:r w:rsidR="00E8617E">
        <w:rPr>
          <w:lang w:val="hr-HR"/>
        </w:rPr>
        <w:t xml:space="preserve"> na dan 03.03.2017. god.</w:t>
      </w:r>
      <w:r w:rsidR="00452F21">
        <w:rPr>
          <w:lang w:val="hr-HR"/>
        </w:rPr>
        <w:t xml:space="preserve"> ima evidentirane neizvršene osnove za plaćanje u neprekinutom razdoblju od 0 dana.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Prema odredbi čl. 128. st. 9. SZ-a</w:t>
      </w:r>
      <w:r w:rsidR="003962F7">
        <w:rPr>
          <w:lang w:val="hr-HR"/>
        </w:rPr>
        <w:t>,</w:t>
      </w:r>
      <w:r>
        <w:rPr>
          <w:lang w:val="hr-HR"/>
        </w:rPr>
        <w:t xml:space="preserve"> sud će obustaviti postupak ako dužnik do završetka prethodnog postupka postane sposoban za plaćanje.</w:t>
      </w:r>
    </w:p>
    <w:p w:rsidRDefault="00D15E5D" w:rsidP="00D15E5D" w:rsidR="00D15E5D">
      <w:pPr>
        <w:ind w:firstLine="708"/>
        <w:jc w:val="both"/>
        <w:rPr>
          <w:lang w:val="hr-HR"/>
        </w:rPr>
      </w:pPr>
    </w:p>
    <w:p w:rsidRDefault="00D15E5D" w:rsidP="00D15E5D" w:rsidR="00D15E5D">
      <w:pPr>
        <w:ind w:firstLine="708"/>
        <w:jc w:val="both"/>
        <w:rPr>
          <w:lang w:val="hr-HR"/>
        </w:rPr>
      </w:pPr>
      <w:r>
        <w:rPr>
          <w:lang w:val="hr-HR"/>
        </w:rPr>
        <w:t>Kako je dakle iz</w:t>
      </w:r>
      <w:r w:rsidR="00E8617E">
        <w:rPr>
          <w:lang w:val="hr-HR"/>
        </w:rPr>
        <w:t xml:space="preserve"> naprijed navedenih</w:t>
      </w:r>
      <w:r>
        <w:rPr>
          <w:lang w:val="hr-HR"/>
        </w:rPr>
        <w:t xml:space="preserve"> </w:t>
      </w:r>
      <w:r w:rsidR="00E8617E">
        <w:rPr>
          <w:lang w:val="hr-HR"/>
        </w:rPr>
        <w:t>potvrda</w:t>
      </w:r>
      <w:r>
        <w:rPr>
          <w:lang w:val="hr-HR"/>
        </w:rPr>
        <w:t xml:space="preserve"> </w:t>
      </w:r>
      <w:r w:rsidR="00E8617E">
        <w:rPr>
          <w:lang w:val="hr-HR"/>
        </w:rPr>
        <w:t>FINE</w:t>
      </w:r>
      <w:r>
        <w:rPr>
          <w:lang w:val="hr-HR"/>
        </w:rPr>
        <w:t xml:space="preserve"> od </w:t>
      </w:r>
      <w:r w:rsidR="00E8617E">
        <w:rPr>
          <w:lang w:val="hr-HR"/>
        </w:rPr>
        <w:t>03.03.2017. i 06.03.2017. god.</w:t>
      </w:r>
      <w:r>
        <w:rPr>
          <w:lang w:val="hr-HR"/>
        </w:rPr>
        <w:t xml:space="preserve"> razvidno da dužnik u Očevidniku redoslijeda osnova za plaćanje više nema evidentiranih </w:t>
      </w:r>
      <w:r w:rsidR="00E8617E">
        <w:rPr>
          <w:lang w:val="hr-HR"/>
        </w:rPr>
        <w:t>neizvršenih osnova</w:t>
      </w:r>
      <w:r>
        <w:rPr>
          <w:lang w:val="hr-HR"/>
        </w:rPr>
        <w:t xml:space="preserve"> za plaćanje, odnosno da njegovi računi više nisu u blokadi, to je stoga očito da je dužnik u međuvremenu postao sposoban za plaćanje, a radi čega je, primjenom odredbe čl. 128. st. 9. SZ-a, ovaj postupak valjalo obustaviti pa je stoga i odlučeno kao u izreci ovog rješenja. </w:t>
      </w:r>
    </w:p>
    <w:p w:rsidRDefault="00D15E5D" w:rsidP="00AE4A2B" w:rsidR="00D15E5D">
      <w:pPr>
        <w:ind w:firstLine="708"/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E8617E">
        <w:rPr>
          <w:lang w:val="hr-HR"/>
        </w:rPr>
        <w:t>8. ožujka 2017</w:t>
      </w:r>
      <w:r w:rsidRPr="00585F41">
        <w:rPr>
          <w:lang w:val="hr-HR"/>
        </w:rPr>
        <w:t>. godine.</w:t>
      </w:r>
    </w:p>
    <w:p w:rsidRDefault="00D4027A" w:rsidP="00D4027A" w:rsidR="00D4027A" w:rsidRPr="003962F7">
      <w:pPr>
        <w:jc w:val="both"/>
        <w:rPr>
          <w:sz w:val="16"/>
          <w:szCs w:val="16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585F41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3962F7" w:rsidR="000626FE" w:rsidRPr="003962F7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3962F7" w:rsidP="003962F7" w:rsidR="003962F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62F7" w:rsidP="003962F7" w:rsidR="003962F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585F41">
      <w:pPr>
        <w:jc w:val="both"/>
        <w:rPr>
          <w:lang w:val="hr-HR"/>
        </w:rPr>
      </w:pPr>
    </w:p>
    <w:p w:rsidRDefault="00D47B51" w:rsidP="00D4027A" w:rsidR="00D47B51" w:rsidRPr="00585F41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podnositelju </w:t>
      </w:r>
      <w:r w:rsidR="007738D2">
        <w:rPr>
          <w:lang w:val="hr-HR"/>
        </w:rPr>
        <w:t xml:space="preserve">prijedloga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 xml:space="preserve">-  e-oglasna ploča suda 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p w:rsidRDefault="00E14AE2" w:rsidP="00403F01" w:rsidR="00E14AE2" w:rsidRPr="00585F41">
      <w:pPr>
        <w:jc w:val="both"/>
        <w:rPr>
          <w:lang w:val="hr-HR"/>
        </w:rPr>
      </w:pPr>
    </w:p>
    <w:sectPr w:rsidSect="00AD4B6A" w:rsidR="00E14AE2" w:rsidRPr="00585F41"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10670" w:rsidRPr="00510670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D15E5D">
      <w:t>1292</w:t>
    </w:r>
    <w:r>
      <w:t>/201</w:t>
    </w:r>
    <w:r w:rsidR="00D15E5D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819BF"/>
    <w:rsid w:val="002D048F"/>
    <w:rsid w:val="002E02C8"/>
    <w:rsid w:val="002E6DB9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A6CA0"/>
    <w:rsid w:val="004B2C85"/>
    <w:rsid w:val="004D23AF"/>
    <w:rsid w:val="004F6BDA"/>
    <w:rsid w:val="00510670"/>
    <w:rsid w:val="00544124"/>
    <w:rsid w:val="00585F41"/>
    <w:rsid w:val="005C0E56"/>
    <w:rsid w:val="005C1097"/>
    <w:rsid w:val="005D2EA9"/>
    <w:rsid w:val="0063351E"/>
    <w:rsid w:val="00642955"/>
    <w:rsid w:val="0066735D"/>
    <w:rsid w:val="00675F9E"/>
    <w:rsid w:val="006767AE"/>
    <w:rsid w:val="006A7185"/>
    <w:rsid w:val="006C0489"/>
    <w:rsid w:val="006E3551"/>
    <w:rsid w:val="00736EF6"/>
    <w:rsid w:val="00743750"/>
    <w:rsid w:val="00756F19"/>
    <w:rsid w:val="007725FF"/>
    <w:rsid w:val="007738D2"/>
    <w:rsid w:val="00780642"/>
    <w:rsid w:val="007A74B6"/>
    <w:rsid w:val="008325C4"/>
    <w:rsid w:val="00832F97"/>
    <w:rsid w:val="00876209"/>
    <w:rsid w:val="00906FBC"/>
    <w:rsid w:val="009374AD"/>
    <w:rsid w:val="00984E8A"/>
    <w:rsid w:val="00986E7E"/>
    <w:rsid w:val="009966BF"/>
    <w:rsid w:val="009C2B92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709BF"/>
    <w:rsid w:val="00C71DE9"/>
    <w:rsid w:val="00CA5452"/>
    <w:rsid w:val="00CC1B3F"/>
    <w:rsid w:val="00CC5D0C"/>
    <w:rsid w:val="00CD5A78"/>
    <w:rsid w:val="00CE1BBC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8617E"/>
    <w:rsid w:val="00EB167D"/>
    <w:rsid w:val="00EB78C8"/>
    <w:rsid w:val="00EC0B4A"/>
    <w:rsid w:val="00F1734E"/>
    <w:rsid w:val="00F2582F"/>
    <w:rsid w:val="00F347B9"/>
    <w:rsid w:val="00F34A14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6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06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06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06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6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06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06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06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St-1292/2016</izvorni_sadrzaj>
    <derivirana_varijabla naziv="DomainObject.Predmet.OznakaBroj_1">St-1292/2016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ZEPELIN COMPANY, d.o.o. za trgovinu</izvorni_sadrzaj>
    <derivirana_varijabla naziv="DomainObject.Predmet.ProtustrankaFormated_1">  ZEPELIN COMPANY, d.o.o. za trgovinu</derivirana_varijabla>
  </DomainObject.Predmet.ProtustrankaFormated>
  <DomainObject.Predmet.ProtustrankaFormatedOIB>
    <izvorni_sadrzaj>  ZEPELIN COMPANY, d.o.o. za trgovinu, OIB 51670233632</izvorni_sadrzaj>
    <derivirana_varijabla naziv="DomainObject.Predmet.ProtustrankaFormatedOIB_1">  ZEPELIN COMPANY, d.o.o. za trgovinu, OIB 51670233632</derivirana_varijabla>
  </DomainObject.Predmet.ProtustrankaFormatedOIB>
  <DomainObject.Predmet.ProtustrankaFormatedWithAdress>
    <izvorni_sadrzaj> ZEPELIN COMPANY, d.o.o. za trgovinu, Kružićeva 5, 21000 Split</izvorni_sadrzaj>
    <derivirana_varijabla naziv="DomainObject.Predmet.ProtustrankaFormatedWithAdress_1"> ZEPELIN COMPANY, d.o.o. za trgovinu, Kružićeva 5, 21000 Split</derivirana_varijabla>
  </DomainObject.Predmet.ProtustrankaFormatedWithAdress>
  <DomainObject.Predmet.ProtustrankaFormatedWithAdressOIB>
    <izvorni_sadrzaj> ZEPELIN COMPANY, d.o.o. za trgovinu, OIB 51670233632, Kružićeva 5, 21000 Split</izvorni_sadrzaj>
    <derivirana_varijabla naziv="DomainObject.Predmet.ProtustrankaFormatedWithAdressOIB_1"> ZEPELIN COMPANY, d.o.o. za trgovinu, OIB 51670233632, Kružićeva 5, 21000 Split</derivirana_varijabla>
  </DomainObject.Predmet.ProtustrankaFormatedWithAdressOIB>
  <DomainObject.Predmet.ProtustrankaWithAdress>
    <izvorni_sadrzaj>ZEPELIN COMPANY, d.o.o. za trgovinu Kružićeva 5, 21000 Split</izvorni_sadrzaj>
    <derivirana_varijabla naziv="DomainObject.Predmet.ProtustrankaWithAdress_1">ZEPELIN COMPANY, d.o.o. za trgovinu Kružićeva 5, 21000 Split</derivirana_varijabla>
  </DomainObject.Predmet.ProtustrankaWithAdress>
  <DomainObject.Predmet.ProtustrankaWithAdressOIB>
    <izvorni_sadrzaj>ZEPELIN COMPANY, d.o.o. za trgovinu, OIB 51670233632, Kružićeva 5, 21000 Split</izvorni_sadrzaj>
    <derivirana_varijabla naziv="DomainObject.Predmet.ProtustrankaWithAdressOIB_1">ZEPELIN COMPANY, d.o.o. za trgovinu, OIB 51670233632, Kružićeva 5, 21000 Split</derivirana_varijabla>
  </DomainObject.Predmet.ProtustrankaWithAdressOIB>
  <DomainObject.Predmet.ProtustrankaNazivFormated>
    <izvorni_sadrzaj>ZEPELIN COMPANY, d.o.o. za trgovinu</izvorni_sadrzaj>
    <derivirana_varijabla naziv="DomainObject.Predmet.ProtustrankaNazivFormated_1">ZEPELIN COMPANY, d.o.o. za trgovinu</derivirana_varijabla>
  </DomainObject.Predmet.ProtustrankaNazivFormated>
  <DomainObject.Predmet.ProtustrankaNazivFormatedOIB>
    <izvorni_sadrzaj>ZEPELIN COMPANY, d.o.o. za trgovinu, OIB 51670233632</izvorni_sadrzaj>
    <derivirana_varijabla naziv="DomainObject.Predmet.ProtustrankaNazivFormatedOIB_1">ZEPELIN COMPANY, d.o.o. za trgovinu, OIB 51670233632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ZEPELIN COMPANY, d.o.o. za trgovinu</item>
    </izvorni_sadrzaj>
    <derivirana_varijabla naziv="DomainObject.Predmet.ProtuStrankaListFormated_1">
      <item>ZEPELIN COMPANY, d.o.o. za trgovinu</item>
    </derivirana_varijabla>
  </DomainObject.Predmet.ProtuStrankaListFormated>
  <DomainObject.Predmet.ProtuStrankaListFormatedOIB>
    <izvorni_sadrzaj>
      <item>ZEPELIN COMPANY, d.o.o. za trgovinu, OIB 51670233632</item>
    </izvorni_sadrzaj>
    <derivirana_varijabla naziv="DomainObject.Predmet.ProtuStrankaListFormatedOIB_1">
      <item>ZEPELIN COMPANY, d.o.o. za trgovinu, OIB 51670233632</item>
    </derivirana_varijabla>
  </DomainObject.Predmet.ProtuStrankaListFormatedOIB>
  <DomainObject.Predmet.ProtuStrankaListFormatedWithAdress>
    <izvorni_sadrzaj>
      <item>ZEPELIN COMPANY, d.o.o. za trgovinu, Kružićeva 5, 21000 Split</item>
    </izvorni_sadrzaj>
    <derivirana_varijabla naziv="DomainObject.Predmet.ProtuStrankaListFormatedWithAdress_1">
      <item>ZEPELIN COMPANY, d.o.o. za trgovinu, Kružićeva 5, 21000 Split</item>
    </derivirana_varijabla>
  </DomainObject.Predmet.ProtuStrankaListFormatedWithAdress>
  <DomainObject.Predmet.ProtuStrankaListFormatedWithAdressOIB>
    <izvorni_sadrzaj>
      <item>ZEPELIN COMPANY, d.o.o. za trgovinu, OIB 51670233632, Kružićeva 5, 21000 Split</item>
    </izvorni_sadrzaj>
    <derivirana_varijabla naziv="DomainObject.Predmet.ProtuStrankaListFormatedWithAdressOIB_1">
      <item>ZEPELIN COMPANY, d.o.o. za trgovinu, OIB 51670233632, Kružićeva 5, 21000 Split</item>
    </derivirana_varijabla>
  </DomainObject.Predmet.ProtuStrankaListFormatedWithAdressOIB>
  <DomainObject.Predmet.ProtuStrankaListNazivFormated>
    <izvorni_sadrzaj>
      <item>ZEPELIN COMPANY, d.o.o. za trgovinu</item>
    </izvorni_sadrzaj>
    <derivirana_varijabla naziv="DomainObject.Predmet.ProtuStrankaListNazivFormated_1">
      <item>ZEPELIN COMPANY, d.o.o. za trgovinu</item>
    </derivirana_varijabla>
  </DomainObject.Predmet.ProtuStrankaListNazivFormated>
  <DomainObject.Predmet.ProtuStrankaListNazivFormatedOIB>
    <izvorni_sadrzaj>
      <item>ZEPELIN COMPANY, d.o.o. za trgovinu, OIB 51670233632</item>
    </izvorni_sadrzaj>
    <derivirana_varijabla naziv="DomainObject.Predmet.ProtuStrankaListNazivFormatedOIB_1">
      <item>ZEPELIN COMPANY, d.o.o. za trgovinu, OIB 51670233632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ZEPELIN COMPANY, d.o.o. za trgovinu</izvorni_sadrzaj>
    <derivirana_varijabla naziv="DomainObject.Predmet.ProtustrankaIDrugi_1">ZEPELIN COMPANY, 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ZEPELIN COMPANY, d.o.o. za trgovinu, OIB 51670233632, Kružićeva 5, 21000 Split</izvorni_sadrzaj>
    <derivirana_varijabla naziv="DomainObject.Predmet.ProtustrankaIDrugiAdressOIB_1">ZEPELIN COMPANY, d.o.o. za trgovinu, OIB 51670233632, Kružićeva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ZEPELIN COMPANY, d.o.o. za trgovinu</item>
      <item>FINANCIJSKA AGENCIJA, RC SPLIT</item>
    </izvorni_sadrzaj>
    <derivirana_varijabla naziv="DomainObject.Predmet.SudioniciListNaziv_1">
      <item>ZEPELIN COMPANY, d.o.o. za trgovinu</item>
      <item>FINANCIJSKA AGENCIJA, RC SPLIT</item>
    </derivirana_varijabla>
  </DomainObject.Predmet.SudioniciListNaziv>
  <DomainObject.Predmet.SudioniciListAdressOIB>
    <izvorni_sadrzaj>
      <item>ZEPELIN COMPANY, d.o.o. za trgovinu, OIB 51670233632, Kružićeva 5,21000 Split</item>
      <item>FINANCIJSKA AGENCIJA, RC SPLIT, OIB 85821130368, Mažuranićevo šetalište 24b,21000 Split</item>
    </izvorni_sadrzaj>
    <derivirana_varijabla naziv="DomainObject.Predmet.SudioniciListAdressOIB_1">
      <item>ZEPELIN COMPANY, d.o.o. za trgovinu, OIB 51670233632, Kružićeva 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51670233632</item>
      <item>, OIB 85821130368</item>
    </izvorni_sadrzaj>
    <derivirana_varijabla naziv="DomainObject.Predmet.SudioniciListNazivOIB_1">
      <item>, OIB 51670233632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921E0-4D32-4D95-BB6C-DD8A21925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670</properties:Words>
  <properties:Characters>3548</properties:Characters>
  <properties:Lines>92</properties:Lines>
  <properties:Paragraphs>28</properties:Paragraphs>
  <properties:TotalTime>661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2017-03-07T10:41:00Z</cp:lastPrinted>
  <dcterms:modified xmlns:xsi="http://www.w3.org/2001/XMLSchema-instance" xsi:type="dcterms:W3CDTF">2017-03-08T12:39:00Z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