
<file path=[Content_Types].xml><?xml version="1.0" encoding="utf-8"?>
<Types xmlns="http://schemas.openxmlformats.org/package/2006/content-types">
  <Default ContentType="image/x-emf" Extension="emf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7200f57" w14:paraId="7200f57" w:rsidRDefault="00AB4602" w:rsidP="008135A1" w:rsidR="00AE649C" w:rsidRPr="00B76F3C">
      <w:pPr>
        <w:pStyle w:val="NormaleSPIS"/>
        <w:ind w:firstLine="0"/>
        <w15:collapsed w:val="false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8135A1" w:rsidP="004F27AE" w:rsidR="00AE649C">
      <w:pPr>
        <w:pStyle w:val="NormaleSPIS"/>
      </w:pPr>
      <w:r>
        <w:rPr>
          <w:noProof/>
        </w:rPr>
        <w:drawing>
          <wp:inline distR="0" distL="0" distB="0" distT="0">
            <wp:extent cy="8136406" cx="5761355"/>
            <wp:effectExtent b="0" r="0" t="0" l="0"/>
            <wp:docPr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36406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135A1" w:rsidP="004F27AE" w:rsidR="008135A1">
      <w:pPr>
        <w:pStyle w:val="NormaleSPIS"/>
      </w:pPr>
    </w:p>
    <w:p w:rsidRDefault="008135A1" w:rsidP="004F27AE" w:rsidR="008135A1">
      <w:pPr>
        <w:pStyle w:val="NormaleSPIS"/>
      </w:pPr>
      <w:r>
        <w:rPr>
          <w:noProof/>
        </w:rPr>
        <w:drawing>
          <wp:inline distR="0" distL="0" distB="0" distT="0">
            <wp:extent cy="8136406" cx="5761355"/>
            <wp:effectExtent b="0" r="0" t="0" l="0"/>
            <wp:docPr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36406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135A1" w:rsidP="004F27AE" w:rsidR="008135A1">
      <w:pPr>
        <w:pStyle w:val="NormaleSPIS"/>
      </w:pPr>
      <w:r>
        <w:rPr>
          <w:noProof/>
        </w:rPr>
        <w:lastRenderedPageBreak/>
        <w:drawing>
          <wp:inline distR="0" distL="0" distB="0" distT="0">
            <wp:extent cy="8136406" cx="5761355"/>
            <wp:effectExtent b="0" r="0" t="0" l="0"/>
            <wp:docPr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36406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135A1" w:rsidP="004F27AE" w:rsidR="008135A1">
      <w:pPr>
        <w:pStyle w:val="NormaleSPIS"/>
      </w:pPr>
    </w:p>
    <w:p w:rsidRDefault="008135A1" w:rsidP="004F27AE" w:rsidR="008135A1">
      <w:pPr>
        <w:pStyle w:val="NormaleSPIS"/>
      </w:pPr>
      <w:r>
        <w:rPr>
          <w:noProof/>
        </w:rPr>
        <w:lastRenderedPageBreak/>
        <w:drawing>
          <wp:inline distR="0" distL="0" distB="0" distT="0">
            <wp:extent cy="8136406" cx="5761355"/>
            <wp:effectExtent b="0" r="0" t="0" l="0"/>
            <wp:docPr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36406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135A1" w:rsidP="004F27AE" w:rsidR="008135A1">
      <w:pPr>
        <w:pStyle w:val="NormaleSPIS"/>
      </w:pPr>
    </w:p>
    <w:p w:rsidRDefault="008135A1" w:rsidP="004F27AE" w:rsidR="008135A1">
      <w:pPr>
        <w:pStyle w:val="NormaleSPIS"/>
      </w:pPr>
      <w:r>
        <w:rPr>
          <w:noProof/>
        </w:rPr>
        <w:lastRenderedPageBreak/>
        <w:drawing>
          <wp:inline distR="0" distL="0" distB="0" distT="0">
            <wp:extent cy="8136406" cx="5761355"/>
            <wp:effectExtent b="0" r="0" t="0" l="0"/>
            <wp:docPr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36406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135A1" w:rsidP="004F27AE" w:rsidR="008135A1">
      <w:pPr>
        <w:pStyle w:val="NormaleSPIS"/>
      </w:pPr>
    </w:p>
    <w:p w:rsidRDefault="008135A1" w:rsidP="004F27AE" w:rsidR="008135A1">
      <w:pPr>
        <w:pStyle w:val="NormaleSPIS"/>
      </w:pPr>
    </w:p>
    <w:p w:rsidRDefault="008135A1" w:rsidP="004F27AE" w:rsidR="008135A1" w:rsidRPr="00B76F3C">
      <w:pPr>
        <w:pStyle w:val="NormaleSPIS"/>
      </w:pPr>
      <w:r>
        <w:rPr>
          <w:noProof/>
        </w:rPr>
        <w:drawing>
          <wp:inline distR="0" distL="0" distB="0" distT="0">
            <wp:extent cy="8136406" cx="5761355"/>
            <wp:effectExtent b="0" r="0" t="0" l="0"/>
            <wp:docPr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36406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Sect="0032366B" w:rsidR="008135A1" w:rsidRPr="00B76F3C">
      <w:headerReference w:type="default" r:id="rId17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5A1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emf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emf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microsoft.com/office/2007/relationships/stylesWithEffects" Target="stylesWithEffects.xml"/><Relationship Id="rId15" Type="http://schemas.openxmlformats.org/officeDocument/2006/relationships/image" Target="media/image6.emf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emf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28. rujna 2017.</izvorni_sadrzaj>
    <derivirana_varijabla naziv="DomainObject.DatumDonosenjaOdluke_1">28. rujna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St-554/2017-13</izvorni_sadrzaj>
    <derivirana_varijabla naziv="DomainObject.Oznaka_1">St-554/2017-13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554</izvorni_sadrzaj>
    <derivirana_varijabla naziv="DomainObject.Predmet.Broj_1">554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10. srpnja 2017.</izvorni_sadrzaj>
    <derivirana_varijabla naziv="DomainObject.Predmet.DatumOsnivanja_1">10. srpnja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St-554/2017</izvorni_sadrzaj>
    <derivirana_varijabla naziv="DomainObject.Predmet.OznakaBroj_1">St-554/2017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>uplaćeno 10.000,00 kn u fond za namirenje
troškova steč. post.</izvorni_sadrzaj>
    <derivirana_varijabla naziv="DomainObject.Predmet.PrimjedbaSuca_1">uplaćeno 10.000,00 kn u fond za namirenje
troškova steč. post.</derivirana_varijabla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NESTRO SAVA d.o.o. zastupanog po punomoćniku Vladan Zečević, odvjetnik; Milorad Šmitran</izvorni_sadrzaj>
    <derivirana_varijabla naziv="DomainObject.Predmet.ProtustrankaFormated_1">  NESTRO SAVA d.o.o. zastupanog po punomoćniku Vladan Zečević, odvjetnik; Milorad Šmitran</derivirana_varijabla>
  </DomainObject.Predmet.ProtustrankaFormated>
  <DomainObject.Predmet.ProtustrankaFormatedOIB>
    <izvorni_sadrzaj>  NESTRO SAVA d.o.o., OIB 71155414104 zastupanog po punomoćniku Vladan Zečević, odvjetnik; Milorad Šmitran</izvorni_sadrzaj>
    <derivirana_varijabla naziv="DomainObject.Predmet.ProtustrankaFormatedOIB_1">  NESTRO SAVA d.o.o., OIB 71155414104 zastupanog po punomoćniku Vladan Zečević, odvjetnik; Milorad Šmitran</derivirana_varijabla>
  </DomainObject.Predmet.ProtustrankaFormatedOIB>
  <DomainObject.Predmet.ProtustrankaFormatedWithAdress>
    <izvorni_sadrzaj> NESTRO SAVA d.o.o., Savska 3, 10000 Zagreb zastupanog po punomoćniku Vladan Zečević, odvjetnik; Milorad Šmitran</izvorni_sadrzaj>
    <derivirana_varijabla naziv="DomainObject.Predmet.ProtustrankaFormatedWithAdress_1"> NESTRO SAVA d.o.o., Savska 3, 10000 Zagreb zastupanog po punomoćniku Vladan Zečević, odvjetnik; Milorad Šmitran</derivirana_varijabla>
  </DomainObject.Predmet.ProtustrankaFormatedWithAdress>
  <DomainObject.Predmet.ProtustrankaFormatedWithAdressOIB>
    <izvorni_sadrzaj> NESTRO SAVA d.o.o., OIB 71155414104, Savska 3, 10000 Zagreb zastupanog po punomoćniku Vladan Zečević, odvjetnik; Milorad Šmitran</izvorni_sadrzaj>
    <derivirana_varijabla naziv="DomainObject.Predmet.ProtustrankaFormatedWithAdressOIB_1"> NESTRO SAVA d.o.o., OIB 71155414104, Savska 3, 10000 Zagreb zastupanog po punomoćniku Vladan Zečević, odvjetnik; Milorad Šmitran</derivirana_varijabla>
  </DomainObject.Predmet.ProtustrankaFormatedWithAdressOIB>
  <DomainObject.Predmet.ProtustrankaWithAdress>
    <izvorni_sadrzaj>NESTRO SAVA d.o.o. Savska 3, 10000 Zagreb</izvorni_sadrzaj>
    <derivirana_varijabla naziv="DomainObject.Predmet.ProtustrankaWithAdress_1">NESTRO SAVA d.o.o. Savska 3, 10000 Zagreb</derivirana_varijabla>
  </DomainObject.Predmet.ProtustrankaWithAdress>
  <DomainObject.Predmet.ProtustrankaWithAdressOIB>
    <izvorni_sadrzaj>NESTRO SAVA d.o.o., OIB 71155414104, Savska 3, 10000 Zagreb</izvorni_sadrzaj>
    <derivirana_varijabla naziv="DomainObject.Predmet.ProtustrankaWithAdressOIB_1">NESTRO SAVA d.o.o., OIB 71155414104, Savska 3, 10000 Zagreb</derivirana_varijabla>
  </DomainObject.Predmet.ProtustrankaWithAdressOIB>
  <DomainObject.Predmet.ProtustrankaNazivFormated>
    <izvorni_sadrzaj>NESTRO SAVA d.o.o.</izvorni_sadrzaj>
    <derivirana_varijabla naziv="DomainObject.Predmet.ProtustrankaNazivFormated_1">NESTRO SAVA d.o.o.</derivirana_varijabla>
  </DomainObject.Predmet.ProtustrankaNazivFormated>
  <DomainObject.Predmet.ProtustrankaNazivFormatedOIB>
    <izvorni_sadrzaj>NESTRO SAVA d.o.o., OIB 71155414104</izvorni_sadrzaj>
    <derivirana_varijabla naziv="DomainObject.Predmet.ProtustrankaNazivFormatedOIB_1">NESTRO SAVA d.o.o., OIB 71155414104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</izvorni_sadrzaj>
    <derivirana_varijabla naziv="DomainObject.Predmet.StrankaFormated_1">  </derivirana_varijabla>
  </DomainObject.Predmet.StrankaFormated>
  <DomainObject.Predmet.StrankaFormatedOIB>
    <izvorni_sadrzaj>  </izvorni_sadrzaj>
    <derivirana_varijabla naziv="DomainObject.Predmet.StrankaFormatedOIB_1">  </derivirana_varijabla>
  </DomainObject.Predmet.StrankaFormatedOIB>
  <DomainObject.Predmet.StrankaFormatedWithAdress>
    <izvorni_sadrzaj> </izvorni_sadrzaj>
    <derivirana_varijabla naziv="DomainObject.Predmet.StrankaFormatedWithAdress_1"> </derivirana_varijabla>
  </DomainObject.Predmet.StrankaFormatedWithAdress>
  <DomainObject.Predmet.StrankaFormatedWithAdressOIB>
    <izvorni_sadrzaj> </izvorni_sadrzaj>
    <derivirana_varijabla naziv="DomainObject.Predmet.StrankaFormatedWithAdressOIB_1"> </derivirana_varijabla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Stečajni postupak do otvaranja stečaja</izvorni_sadrzaj>
    <derivirana_varijabla naziv="DomainObject.Predmet.VrstaSpora.Naziv_1">Stečajni postupak do otvaranja stečaja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/>
    </izvorni_sadrzaj>
    <derivirana_varijabla naziv="DomainObject.Predmet.StrankaListFormated_1">
      <item/>
    </derivirana_varijabla>
  </DomainObject.Predmet.StrankaListFormated>
  <DomainObject.Predmet.StrankaListFormatedOIB>
    <izvorni_sadrzaj>
      <item/>
    </izvorni_sadrzaj>
    <derivirana_varijabla naziv="DomainObject.Predmet.StrankaListFormatedOIB_1">
      <item/>
    </derivirana_varijabla>
  </DomainObject.Predmet.StrankaListFormatedOIB>
  <DomainObject.Predmet.StrankaListFormatedWithAdress>
    <izvorni_sadrzaj>
      <item/>
    </izvorni_sadrzaj>
    <derivirana_varijabla naziv="DomainObject.Predmet.StrankaListFormatedWithAdress_1">
      <item/>
    </derivirana_varijabla>
  </DomainObject.Predmet.StrankaListFormatedWithAdress>
  <DomainObject.Predmet.StrankaListFormatedWithAdressOIB>
    <izvorni_sadrzaj>
      <item/>
    </izvorni_sadrzaj>
    <derivirana_varijabla naziv="DomainObject.Predmet.StrankaListFormatedWithAdressOIB_1">
      <item/>
    </derivirana_varijabla>
  </DomainObject.Predmet.StrankaListFormatedWithAdressOIB>
  <DomainObject.Predmet.StrankaListNazivFormated>
    <izvorni_sadrzaj>
      <item/>
    </izvorni_sadrzaj>
    <derivirana_varijabla naziv="DomainObject.Predmet.StrankaListNazivFormated_1">
      <item/>
    </derivirana_varijabla>
  </DomainObject.Predmet.StrankaListNazivFormated>
  <DomainObject.Predmet.StrankaListNazivFormatedOIB>
    <izvorni_sadrzaj>
      <item/>
    </izvorni_sadrzaj>
    <derivirana_varijabla naziv="DomainObject.Predmet.StrankaListNazivFormatedOIB_1">
      <item/>
    </derivirana_varijabla>
  </DomainObject.Predmet.StrankaListNazivFormatedOIB>
  <DomainObject.Predmet.ProtuStrankaListFormated>
    <izvorni_sadrzaj>
      <item>NESTRO SAVA d.o.o. zastupanog po punomoćniku Vladan Zečević, odvjetnik; Milorad Šmitran</item>
    </izvorni_sadrzaj>
    <derivirana_varijabla naziv="DomainObject.Predmet.ProtuStrankaListFormated_1">
      <item>NESTRO SAVA d.o.o. zastupanog po punomoćniku Vladan Zečević, odvjetnik; Milorad Šmitran</item>
    </derivirana_varijabla>
  </DomainObject.Predmet.ProtuStrankaListFormated>
  <DomainObject.Predmet.ProtuStrankaListFormatedOIB>
    <izvorni_sadrzaj>
      <item>NESTRO SAVA d.o.o., OIB 71155414104 zastupanog po punomoćniku Vladan Zečević, odvjetnik; Milorad Šmitran</item>
    </izvorni_sadrzaj>
    <derivirana_varijabla naziv="DomainObject.Predmet.ProtuStrankaListFormatedOIB_1">
      <item>NESTRO SAVA d.o.o., OIB 71155414104 zastupanog po punomoćniku Vladan Zečević, odvjetnik; Milorad Šmitran</item>
    </derivirana_varijabla>
  </DomainObject.Predmet.ProtuStrankaListFormatedOIB>
  <DomainObject.Predmet.ProtuStrankaListFormatedWithAdress>
    <izvorni_sadrzaj>
      <item>NESTRO SAVA d.o.o., Savska 3, 10000 Zagreb zastupanog po punomoćniku Vladan Zečević, odvjetnik; Milorad Šmitran</item>
    </izvorni_sadrzaj>
    <derivirana_varijabla naziv="DomainObject.Predmet.ProtuStrankaListFormatedWithAdress_1">
      <item>NESTRO SAVA d.o.o., Savska 3, 10000 Zagreb zastupanog po punomoćniku Vladan Zečević, odvjetnik; Milorad Šmitran</item>
    </derivirana_varijabla>
  </DomainObject.Predmet.ProtuStrankaListFormatedWithAdress>
  <DomainObject.Predmet.ProtuStrankaListFormatedWithAdressOIB>
    <izvorni_sadrzaj>
      <item>NESTRO SAVA d.o.o., OIB 71155414104, Savska 3, 10000 Zagreb zastupanog po punomoćniku Vladan Zečević, odvjetnik; Milorad Šmitran</item>
    </izvorni_sadrzaj>
    <derivirana_varijabla naziv="DomainObject.Predmet.ProtuStrankaListFormatedWithAdressOIB_1">
      <item>NESTRO SAVA d.o.o., OIB 71155414104, Savska 3, 10000 Zagreb zastupanog po punomoćniku Vladan Zečević, odvjetnik; Milorad Šmitran</item>
    </derivirana_varijabla>
  </DomainObject.Predmet.ProtuStrankaListFormatedWithAdressOIB>
  <DomainObject.Predmet.ProtuStrankaListNazivFormated>
    <izvorni_sadrzaj>
      <item>NESTRO SAVA d.o.o.</item>
    </izvorni_sadrzaj>
    <derivirana_varijabla naziv="DomainObject.Predmet.ProtuStrankaListNazivFormated_1">
      <item>NESTRO SAVA d.o.o.</item>
    </derivirana_varijabla>
  </DomainObject.Predmet.ProtuStrankaListNazivFormated>
  <DomainObject.Predmet.ProtuStrankaListNazivFormatedOIB>
    <izvorni_sadrzaj>
      <item>NESTRO SAVA d.o.o., OIB 71155414104</item>
    </izvorni_sadrzaj>
    <derivirana_varijabla naziv="DomainObject.Predmet.ProtuStrankaListNazivFormatedOIB_1">
      <item>NESTRO SAVA d.o.o., OIB 71155414104</item>
    </derivirana_varijabla>
  </DomainObject.Predmet.ProtuStrankaListNazivFormatedOIB>
  <DomainObject.Predmet.OstaliListFormated>
    <izvorni_sadrzaj>
      <item>Vladan Zečević, odvjetnik punomoćnik sudionika u postupku NESTRO SAVA d.o.o.</item>
      <item>Milorad Šmitran punomoćnik sudionika u postupku NESTRO SAVA d.o.o.</item>
      <item>Nenad Homar</item>
      <item>Financijska agencija</item>
    </izvorni_sadrzaj>
    <derivirana_varijabla naziv="DomainObject.Predmet.OstaliListFormated_1">
      <item>Vladan Zečević, odvjetnik punomoćnik sudionika u postupku NESTRO SAVA d.o.o.</item>
      <item>Milorad Šmitran punomoćnik sudionika u postupku NESTRO SAVA d.o.o.</item>
      <item>Nenad Homar</item>
      <item>Financijska agencija</item>
    </derivirana_varijabla>
  </DomainObject.Predmet.OstaliListFormated>
  <DomainObject.Predmet.OstaliListFormatedOIB>
    <izvorni_sadrzaj>
      <item>Vladan Zečević, odvjetnik punomoćnik sudionika u postupku NESTRO SAVA d.o.o.</item>
      <item>Milorad Šmitran, OIB 19773574927 punomoćnik sudionika u postupku NESTRO SAVA d.o.o.</item>
      <item>Nenad Homar, OIB 11719729882</item>
      <item>Financijska agencija</item>
    </izvorni_sadrzaj>
    <derivirana_varijabla naziv="DomainObject.Predmet.OstaliListFormatedOIB_1">
      <item>Vladan Zečević, odvjetnik punomoćnik sudionika u postupku NESTRO SAVA d.o.o.</item>
      <item>Milorad Šmitran, OIB 19773574927 punomoćnik sudionika u postupku NESTRO SAVA d.o.o.</item>
      <item>Nenad Homar, OIB 11719729882</item>
      <item>Financijska agencija</item>
    </derivirana_varijabla>
  </DomainObject.Predmet.OstaliListFormatedOIB>
  <DomainObject.Predmet.OstaliListFormatedWithAdress>
    <izvorni_sadrzaj>
      <item>Vladan Zečević, odvjetnik, Miroslava Krleže 3B, 51000 Rijeka punomoćnik sudionika u postupku NESTRO SAVA d.o.o.</item>
      <item>Milorad Šmitran, Hegedušićeva 3, 51000 Rijeka punomoćnik sudionika u postupku NESTRO SAVA d.o.o.</item>
      <item>Nenad Homar, Dravska 1, 48000 Koprivnica</item>
      <item>Financijska agencija</item>
    </izvorni_sadrzaj>
    <derivirana_varijabla naziv="DomainObject.Predmet.OstaliListFormatedWithAdress_1">
      <item>Vladan Zečević, odvjetnik, Miroslava Krleže 3B, 51000 Rijeka punomoćnik sudionika u postupku NESTRO SAVA d.o.o.</item>
      <item>Milorad Šmitran, Hegedušićeva 3, 51000 Rijeka punomoćnik sudionika u postupku NESTRO SAVA d.o.o.</item>
      <item>Nenad Homar, Dravska 1, 48000 Koprivnica</item>
      <item>Financijska agencija</item>
    </derivirana_varijabla>
  </DomainObject.Predmet.OstaliListFormatedWithAdress>
  <DomainObject.Predmet.OstaliListFormatedWithAdressOIB>
    <izvorni_sadrzaj>
      <item>Vladan Zečević, odvjetnik, Miroslava Krleže 3B, 51000 Rijeka punomoćnik sudionika u postupku NESTRO SAVA d.o.o.</item>
      <item>Milorad Šmitran, OIB 19773574927, Hegedušićeva 3, 51000 Rijeka punomoćnik sudionika u postupku NESTRO SAVA d.o.o.</item>
      <item>Nenad Homar, OIB 11719729882, Dravska 1, 48000 Koprivnica</item>
      <item>Financijska agencija</item>
    </izvorni_sadrzaj>
    <derivirana_varijabla naziv="DomainObject.Predmet.OstaliListFormatedWithAdressOIB_1">
      <item>Vladan Zečević, odvjetnik, Miroslava Krleže 3B, 51000 Rijeka punomoćnik sudionika u postupku NESTRO SAVA d.o.o.</item>
      <item>Milorad Šmitran, OIB 19773574927, Hegedušićeva 3, 51000 Rijeka punomoćnik sudionika u postupku NESTRO SAVA d.o.o.</item>
      <item>Nenad Homar, OIB 11719729882, Dravska 1, 48000 Koprivnica</item>
      <item>Financijska agencija</item>
    </derivirana_varijabla>
  </DomainObject.Predmet.OstaliListFormatedWithAdressOIB>
  <DomainObject.Predmet.OstaliListNazivFormated>
    <izvorni_sadrzaj>
      <item>Vladan Zečević, odvjetnik</item>
      <item>Milorad Šmitran</item>
      <item>Nenad Homar</item>
      <item>Financijska agencija</item>
    </izvorni_sadrzaj>
    <derivirana_varijabla naziv="DomainObject.Predmet.OstaliListNazivFormated_1">
      <item>Vladan Zečević, odvjetnik</item>
      <item>Milorad Šmitran</item>
      <item>Nenad Homar</item>
      <item>Financijska agencija</item>
    </derivirana_varijabla>
  </DomainObject.Predmet.OstaliListNazivFormated>
  <DomainObject.Predmet.OstaliListNazivFormatedOIB>
    <izvorni_sadrzaj>
      <item>Vladan Zečević, odvjetnik</item>
      <item>Milorad Šmitran, OIB 19773574927</item>
      <item>Nenad Homar, OIB 11719729882</item>
      <item>Financijska agencija</item>
    </izvorni_sadrzaj>
    <derivirana_varijabla naziv="DomainObject.Predmet.OstaliListNazivFormatedOIB_1">
      <item>Vladan Zečević, odvjetnik</item>
      <item>Milorad Šmitran, OIB 19773574927</item>
      <item>Nenad Homar, OIB 11719729882</item>
      <item>Financijska agencija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28. rujna 2017.</izvorni_sadrzaj>
    <derivirana_varijabla naziv="DomainObject.Datum_1">28. rujna 2017.</derivirana_varijabla>
  </DomainObject.Datum>
  <DomainObject.PoslovniBrojDokumenta>
    <izvorni_sadrzaj>St-554/2017-13</izvorni_sadrzaj>
    <derivirana_varijabla naziv="DomainObject.PoslovniBrojDokumenta_1">St-554/2017-13</derivirana_varijabla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>NESTRO SAVA d.o.o.</izvorni_sadrzaj>
    <derivirana_varijabla naziv="DomainObject.Predmet.ProtustrankaIDrugi_1">NESTRO SAVA d.o.o.</derivirana_varijabla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>NESTRO SAVA d.o.o., OIB 71155414104, Savska 3, 10000 Zagreb</izvorni_sadrzaj>
    <derivirana_varijabla naziv="DomainObject.Predmet.ProtustrankaIDrugiAdressOIB_1">NESTRO SAVA d.o.o., OIB 71155414104, Savska 3, 10000 Zagreb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NESTRO SAVA d.o.o.</item>
      <item>Vladan Zečević, odvjetnik</item>
      <item>Milorad Šmitran</item>
      <item>Nenad Homar</item>
      <item>Financijska agencija</item>
    </izvorni_sadrzaj>
    <derivirana_varijabla naziv="DomainObject.Predmet.SudioniciListNaziv_1">
      <item>NESTRO SAVA d.o.o.</item>
      <item>Vladan Zečević, odvjetnik</item>
      <item>Milorad Šmitran</item>
      <item>Nenad Homar</item>
      <item>Financijska agencija</item>
    </derivirana_varijabla>
  </DomainObject.Predmet.SudioniciListNaziv>
  <DomainObject.Predmet.SudioniciListAdressOIB>
    <izvorni_sadrzaj>
      <item>NESTRO SAVA d.o.o., OIB 71155414104, Savska 3,10000 Zagreb</item>
      <item>Vladan Zečević, odvjetnik, Miroslava Krleže 3B,51000 Rijeka</item>
      <item>Milorad Šmitran, OIB 19773574927, Hegedušićeva 3,51000 Rijeka</item>
      <item>Nenad Homar, OIB 11719729882, Dravska 1,48000 Koprivnica</item>
      <item>Financijska agencija</item>
    </izvorni_sadrzaj>
    <derivirana_varijabla naziv="DomainObject.Predmet.SudioniciListAdressOIB_1">
      <item>NESTRO SAVA d.o.o., OIB 71155414104, Savska 3,10000 Zagreb</item>
      <item>Vladan Zečević, odvjetnik, Miroslava Krleže 3B,51000 Rijeka</item>
      <item>Milorad Šmitran, OIB 19773574927, Hegedušićeva 3,51000 Rijeka</item>
      <item>Nenad Homar, OIB 11719729882, Dravska 1,48000 Koprivnica</item>
      <item>Financijska agencija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B511B4B9-5405-49A2-8633-5588077A686D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6</properties:Pages>
  <properties:Words>0</properties:Words>
  <properties:Characters>0</properties:Characters>
  <properties:Lines>12</properties:Lines>
  <properties:Paragraphs>0</properties:Paragraphs>
  <properties:TotalTime>2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2017-09-28T05:50:00Z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6</vt:i4>
  </prop:property>
  <prop:property name="Naslov" pid="5" fmtid="{D5CDD505-2E9C-101B-9397-08002B2CF9AE}">
    <vt:lpwstr>St-554/2017-13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