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afe01f9" w14:paraId="afe01f9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FE1871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7E71E8">
              <w:rPr>
                <w:rFonts w:cs="Times New Roman" w:eastAsia="Times New Roman"/>
                <w:kern w:val="0"/>
                <w:lang w:bidi="ar-SA" w:eastAsia="hr-HR"/>
              </w:rPr>
              <w:t>284/18-8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>povodom prijedloga</w:t>
      </w:r>
      <w:r w:rsidR="005C21C5">
        <w:rPr>
          <w:rFonts w:cs="Times New Roman"/>
        </w:rPr>
        <w:t xml:space="preserve"> predlagatelja Financijske agencije, Regionalni centar Zagreb, Podružnica Varaždin, za otvaranje stečajnog postupka nad dužnikom</w:t>
      </w:r>
      <w:r w:rsidR="007E71E8">
        <w:rPr>
          <w:rFonts w:cs="Times New Roman"/>
        </w:rPr>
        <w:t xml:space="preserve"> </w:t>
      </w:r>
      <w:r w:rsidR="007E71E8">
        <w:rPr>
          <w:rFonts w:cs="Times New Roman"/>
          <w:kern w:val="2"/>
        </w:rPr>
        <w:t>DUNDUS BAU j.d.o.o., Pušćine, Ulica Petra Zrinskog 16, OIB: 26661899676</w:t>
      </w:r>
      <w:r w:rsidR="00FE1871">
        <w:rPr>
          <w:rFonts w:cs="Times New Roman"/>
          <w:kern w:val="2"/>
        </w:rPr>
        <w:t xml:space="preserve">, 6. prosinca </w:t>
      </w:r>
      <w:r w:rsidR="00185BAE">
        <w:rPr>
          <w:rFonts w:cs="Times New Roman"/>
        </w:rPr>
        <w:t>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7E71E8">
        <w:t xml:space="preserve"> </w:t>
      </w:r>
      <w:r w:rsidR="007E71E8">
        <w:rPr>
          <w:rFonts w:cs="Times New Roman"/>
          <w:kern w:val="2"/>
        </w:rPr>
        <w:t>DUNDUS BAU j.d.o.o., Pušćine, Ulica Petra Zrinskog 16, OIB: 26661899676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7E71E8">
        <w:t>28</w:t>
      </w:r>
      <w:r w:rsidR="00207CCC">
        <w:t>4</w:t>
      </w:r>
      <w:r w:rsidR="00FE1871">
        <w:t>/18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E1871">
        <w:rPr>
          <w:rFonts w:cs="Times New Roman"/>
        </w:rPr>
        <w:t>6. prosinca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4298" w:rsidP="00BA0147" w:rsidR="009D4298">
      <w:r>
        <w:separator/>
      </w:r>
    </w:p>
  </w:endnote>
  <w:endnote w:id="0" w:type="continuationSeparator">
    <w:p w:rsidRDefault="009D4298" w:rsidP="00BA0147" w:rsidR="009D4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4298" w:rsidP="00BA0147" w:rsidR="009D4298">
      <w:r>
        <w:separator/>
      </w:r>
    </w:p>
  </w:footnote>
  <w:footnote w:id="0" w:type="continuationSeparator">
    <w:p w:rsidRDefault="009D4298" w:rsidP="00BA0147" w:rsidR="009D42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07CCC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C09EA"/>
    <w:rsid w:val="003D1938"/>
    <w:rsid w:val="003F0BEA"/>
    <w:rsid w:val="00406AF2"/>
    <w:rsid w:val="0044358D"/>
    <w:rsid w:val="0046016D"/>
    <w:rsid w:val="00461516"/>
    <w:rsid w:val="004D15D7"/>
    <w:rsid w:val="004D5ACB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945AC"/>
    <w:rsid w:val="007D470A"/>
    <w:rsid w:val="007E71E8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C7E"/>
    <w:rsid w:val="009668AE"/>
    <w:rsid w:val="00970E9C"/>
    <w:rsid w:val="00997629"/>
    <w:rsid w:val="009A53BC"/>
    <w:rsid w:val="009C0AFE"/>
    <w:rsid w:val="009D4298"/>
    <w:rsid w:val="009F187F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66FE4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D3D33"/>
    <w:rsid w:val="00FE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C0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9EA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3C09EA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3C09EA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3C09EA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C0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9EA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3C09EA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3C09EA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3C09EA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DUNDUS BAU jednostavno društvo s ograničenom odgovornošću za građevinske radove zastupanog po punomoćniku Toni Đunđuš</izvorni_sadrzaj>
    <derivirana_varijabla naziv="DomainObject.Predmet.ProtustrankaFormated_1">  DUNDUS BAU jednostavno društvo s ograničenom odgovornošću za građevinske radove zastupanog po punomoćniku Toni Đunđuš</derivirana_varijabla>
  </DomainObject.Predmet.ProtustrankaFormated>
  <DomainObject.Predmet.ProtustrankaFormatedOIB>
    <izvorni_sadrzaj>  DUNDUS BAU jednostavno društvo s ograničenom odgovornošću za građevinske radove, OIB 26661899676 zastupanog po punomoćniku Toni Đunđuš</izvorni_sadrzaj>
    <derivirana_varijabla naziv="DomainObject.Predmet.ProtustrankaFormatedOIB_1">  DUNDUS BAU jednostavno društvo s ograničenom odgovornošću za građevinske radove, OIB 26661899676 zastupanog po punomoćniku Toni Đunđuš</derivirana_varijabla>
  </DomainObject.Predmet.ProtustrankaFormatedOIB>
  <DomainObject.Predmet.ProtustrankaFormatedWithAdress>
    <izvorni_sadrzaj> DUNDUS BAU jednostavno društvo s ograničenom odgovornošću za građevinske radove, Ulica Petra Zrinskog 16, 40000 Pušćine zastupanog po punomoćniku Toni Đunđuš</izvorni_sadrzaj>
    <derivirana_varijabla naziv="DomainObject.Predmet.ProtustrankaFormatedWithAdress_1"> DUNDUS BAU jednostavno društvo s ograničenom odgovornošću za građevinske radove, Ulica Petra Zrinskog 16, 40000 Pušćine zastupanog po punomoćniku Toni Đunđuš</derivirana_varijabla>
  </DomainObject.Predmet.ProtustrankaFormatedWithAdress>
  <DomainObject.Predmet.ProtustrankaFormatedWithAdressOIB>
    <izvorni_sadrzaj> DUNDUS BAU jednostavno društvo s ograničenom odgovornošću za građevinske radove, OIB 26661899676, Ulica Petra Zrinskog 16, 40000 Pušćine zastupanog po punomoćniku Toni Đunđuš</izvorni_sadrzaj>
    <derivirana_varijabla naziv="DomainObject.Predmet.ProtustrankaFormatedWithAdressOIB_1"> DUNDUS BAU jednostavno društvo s ograničenom odgovornošću za građevinske radove, OIB 26661899676, Ulica Petra Zrinskog 16, 40000 Pušćine zastupanog po punomoćniku Toni Đunđuš</derivirana_varijabla>
  </DomainObject.Predmet.ProtustrankaFormatedWithAdressOIB>
  <DomainObject.Predmet.ProtustrankaWithAdress>
    <izvorni_sadrzaj>DUNDUS BAU jednostavno društvo s ograničenom odgovornošću za građevinske radove Ulica Petra Zrinskog 16, 40000 Pušćine</izvorni_sadrzaj>
    <derivirana_varijabla naziv="DomainObject.Predmet.ProtustrankaWithAdress_1">DUNDUS BAU jednostavno društvo s ograničenom odgovornošću za građevinske radove Ulica Petra Zrinskog 16, 40000 Pušćine</derivirana_varijabla>
  </DomainObject.Predmet.ProtustrankaWithAdress>
  <DomainObject.Predmet.ProtustrankaWithAdressOIB>
    <izvorni_sadrzaj>DUNDUS BAU jednostavno društvo s ograničenom odgovornošću za građevinske radove, OIB 26661899676, Ulica Petra Zrinskog 16, 40000 Pušćine</izvorni_sadrzaj>
    <derivirana_varijabla naziv="DomainObject.Predmet.ProtustrankaWithAdressOIB_1">DUNDUS BAU jednostavno društvo s ograničenom odgovornošću za građevinske radove, OIB 26661899676, Ulica Petra Zrinskog 16, 40000 Pušćine</derivirana_varijabla>
  </DomainObject.Predmet.ProtustrankaWithAdressOIB>
  <DomainObject.Predmet.ProtustrankaNazivFormated>
    <izvorni_sadrzaj>DUNDUS BAU jednostavno društvo s ograničenom odgovornošću za građevinske radove</izvorni_sadrzaj>
    <derivirana_varijabla naziv="DomainObject.Predmet.ProtustrankaNazivFormated_1">DUNDUS BAU jednostavno društvo s ograničenom odgovornošću za građevinske radove</derivirana_varijabla>
  </DomainObject.Predmet.ProtustrankaNazivFormated>
  <DomainObject.Predmet.ProtustrankaNazivFormatedOIB>
    <izvorni_sadrzaj>DUNDUS BAU jednostavno društvo s ograničenom odgovornošću za građevinske radove, OIB 26661899676</izvorni_sadrzaj>
    <derivirana_varijabla naziv="DomainObject.Predmet.ProtustrankaNazivFormatedOIB_1">DUNDUS BAU jednostavno društvo s ograničenom odgovornošću za građevinske radove, OIB 26661899676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53360.22</izvorni_sadrzaj>
    <derivirana_varijabla naziv="DomainObject.Predmet.TrenutnaVrijednost_1">53360.22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DUNDUS BAU jednostavno društvo s ograničenom odgovornošću za građevinske radove zastupanog po punomoćniku Toni Đunđuš</item>
    </izvorni_sadrzaj>
    <derivirana_varijabla naziv="DomainObject.Predmet.ProtuStrankaListFormated_1">
      <item>DUNDUS BAU jednostavno društvo s ograničenom odgovornošću za građevinske radove zastupanog po punomoćniku Toni Đunđuš</item>
    </derivirana_varijabla>
  </DomainObject.Predmet.ProtuStrankaListFormated>
  <DomainObject.Predmet.ProtuStrankaListFormatedOIB>
    <izvorni_sadrzaj>
      <item>DUNDUS BAU jednostavno društvo s ograničenom odgovornošću za građevinske radove, OIB 26661899676 zastupanog po punomoćniku Toni Đunđuš</item>
    </izvorni_sadrzaj>
    <derivirana_varijabla naziv="DomainObject.Predmet.ProtuStrankaListFormatedOIB_1">
      <item>DUNDUS BAU jednostavno društvo s ograničenom odgovornošću za građevinske radove, OIB 26661899676 zastupanog po punomoćniku Toni Đunđuš</item>
    </derivirana_varijabla>
  </DomainObject.Predmet.ProtuStrankaListFormatedOIB>
  <DomainObject.Predmet.ProtuStrankaListFormatedWithAdress>
    <izvorni_sadrzaj>
      <item>DUNDUS BAU jednostavno društvo s ograničenom odgovornošću za građevinske radove, Ulica Petra Zrinskog 16, 40000 Pušćine zastupanog po punomoćniku Toni Đunđuš</item>
    </izvorni_sadrzaj>
    <derivirana_varijabla naziv="DomainObject.Predmet.ProtuStrankaListFormatedWithAdress_1">
      <item>DUNDUS BAU jednostavno društvo s ograničenom odgovornošću za građevinske radove, Ulica Petra Zrinskog 16, 40000 Pušćine zastupanog po punomoćniku Toni Đunđuš</item>
    </derivirana_varijabla>
  </DomainObject.Predmet.ProtuStrankaListFormatedWithAdress>
  <DomainObject.Predmet.ProtuStrankaListFormatedWithAdressOIB>
    <izvorni_sadrzaj>
      <item>DUNDUS BAU jednostavno društvo s ograničenom odgovornošću za građevinske radove, OIB 26661899676, Ulica Petra Zrinskog 16, 40000 Pušćine zastupanog po punomoćniku Toni Đunđuš</item>
    </izvorni_sadrzaj>
    <derivirana_varijabla naziv="DomainObject.Predmet.ProtuStrankaListFormatedWithAdressOIB_1">
      <item>DUNDUS BAU jednostavno društvo s ograničenom odgovornošću za građevinske radove, OIB 26661899676, Ulica Petra Zrinskog 16, 40000 Pušćine zastupanog po punomoćniku Toni Đunđuš</item>
    </derivirana_varijabla>
  </DomainObject.Predmet.ProtuStrankaListFormatedWithAdressOIB>
  <DomainObject.Predmet.ProtuStrankaListNazivFormated>
    <izvorni_sadrzaj>
      <item>DUNDUS BAU jednostavno društvo s ograničenom odgovornošću za građevinske radove</item>
    </izvorni_sadrzaj>
    <derivirana_varijabla naziv="DomainObject.Predmet.ProtuStrankaListNazivFormated_1">
      <item>DUNDUS BAU jednostavno društvo s ograničenom odgovornošću za građevinske radove</item>
    </derivirana_varijabla>
  </DomainObject.Predmet.ProtuStrankaListNazivFormated>
  <DomainObject.Predmet.ProtuStrankaListNazivFormatedOIB>
    <izvorni_sadrzaj>
      <item>DUNDUS BAU jednostavno društvo s ograničenom odgovornošću za građevinske radove, OIB 26661899676</item>
    </izvorni_sadrzaj>
    <derivirana_varijabla naziv="DomainObject.Predmet.ProtuStrankaListNazivFormatedOIB_1">
      <item>DUNDUS BAU jednostavno društvo s ograničenom odgovornošću za građevinske radove, OIB 26661899676</item>
    </derivirana_varijabla>
  </DomainObject.Predmet.ProtuStrankaListNazivFormatedOIB>
  <DomainObject.Predmet.OstaliListFormated>
    <izvorni_sadrzaj>
      <item>Sudski registar</item>
      <item>Toni Đunđuš punomoćnik sudionika u postupku DUNDUS BAU jednostavno društvo s ograničenom odgovornošću za građevinske radove</item>
    </izvorni_sadrzaj>
    <derivirana_varijabla naziv="DomainObject.Predmet.OstaliListFormated_1">
      <item>Sudski registar</item>
      <item>Toni Đunđuš punomoćnik sudionika u postupku DUNDUS BAU jednostavno društvo s ograničenom odgovornošću za građevinske radove</item>
    </derivirana_varijabla>
  </DomainObject.Predmet.OstaliListFormated>
  <DomainObject.Predmet.OstaliListFormatedOIB>
    <izvorni_sadrzaj>
      <item>Sudski registar</item>
      <item>Toni Đunđuš, OIB 35457855376 punomoćnik sudionika u postupku DUNDUS BAU jednostavno društvo s ograničenom odgovornošću za građevinske radove</item>
    </izvorni_sadrzaj>
    <derivirana_varijabla naziv="DomainObject.Predmet.OstaliListFormatedOIB_1">
      <item>Sudski registar</item>
      <item>Toni Đunđuš, OIB 35457855376 punomoćnik sudionika u postupku DUNDUS BAU jednostavno društvo s ograničenom odgovornošću za građevinske radove</item>
    </derivirana_varijabla>
  </DomainObject.Predmet.OstaliListFormatedOIB>
  <DomainObject.Predmet.OstaliListFormatedWithAdress>
    <izvorni_sadrzaj>
      <item>Sudski registar</item>
      <item>Toni Đunđuš, Ulica Petra Zrinskog 16, 40000 Pušćine punomoćnik sudionika u postupku DUNDUS BAU jednostavno društvo s ograničenom odgovornošću za građevinske radove</item>
    </izvorni_sadrzaj>
    <derivirana_varijabla naziv="DomainObject.Predmet.OstaliListFormatedWithAdress_1">
      <item>Sudski registar</item>
      <item>Toni Đunđuš, Ulica Petra Zrinskog 16, 40000 Pušćine punomoćnik sudionika u postupku DUNDUS BAU jednostavno društvo s ograničenom odgovornošću za građevinske radove</item>
    </derivirana_varijabla>
  </DomainObject.Predmet.OstaliListFormatedWithAdress>
  <DomainObject.Predmet.OstaliListFormatedWithAdressOIB>
    <izvorni_sadrzaj>
      <item>Sudski registar</item>
      <item>Toni Đunđuš, OIB 35457855376, Ulica Petra Zrinskog 16, 40000 Pušćine punomoćnik sudionika u postupku DUNDUS BAU jednostavno društvo s ograničenom odgovornošću za građevinske radove</item>
    </izvorni_sadrzaj>
    <derivirana_varijabla naziv="DomainObject.Predmet.OstaliListFormatedWithAdressOIB_1">
      <item>Sudski registar</item>
      <item>Toni Đunđuš, OIB 35457855376, Ulica Petra Zrinskog 16, 40000 Pušćine punomoćnik sudionika u postupku DUNDUS BAU jednostavno društvo s ograničenom odgovornošću za građevinske radove</item>
    </derivirana_varijabla>
  </DomainObject.Predmet.OstaliListFormatedWithAdressOIB>
  <DomainObject.Predmet.OstaliListNazivFormated>
    <izvorni_sadrzaj>
      <item>Sudski registar</item>
      <item>Toni Đunđuš</item>
    </izvorni_sadrzaj>
    <derivirana_varijabla naziv="DomainObject.Predmet.OstaliListNazivFormated_1">
      <item>Sudski registar</item>
      <item>Toni Đunđuš</item>
    </derivirana_varijabla>
  </DomainObject.Predmet.OstaliListNazivFormated>
  <DomainObject.Predmet.OstaliListNazivFormatedOIB>
    <izvorni_sadrzaj>
      <item>Sudski registar</item>
      <item>Toni Đunđuš, OIB 35457855376</item>
    </izvorni_sadrzaj>
    <derivirana_varijabla naziv="DomainObject.Predmet.OstaliListNazivFormatedOIB_1">
      <item>Sudski registar</item>
      <item>Toni Đunđuš, OIB 35457855376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DUNDUS BAU jednostavno društvo s ograničenom odgovornošću za građevinske radove</izvorni_sadrzaj>
    <derivirana_varijabla naziv="DomainObject.Predmet.ProtustrankaIDrugi_1">DUNDUS BAU jednostavno društvo s ograničenom odgovornošću za građevinske radove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DUNDUS BAU jednostavno društvo s ograničenom odgovornošću za građevinske radove, OIB 26661899676, Ulica Petra Zrinskog 16, 40000 Pušćine</izvorni_sadrzaj>
    <derivirana_varijabla naziv="DomainObject.Predmet.ProtustrankaIDrugiAdressOIB_1">DUNDUS BAU jednostavno društvo s ograničenom odgovornošću za građevinske radove, OIB 26661899676, Ulica Petra Zrinskog 16,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DUNDUS BAU jednostavno društvo s ograničenom odgovornošću za građevinske radove</item>
      <item>Sudski registar</item>
      <item>Toni Đunđuš</item>
    </izvorni_sadrzaj>
    <derivirana_varijabla naziv="DomainObject.Predmet.SudioniciListNaziv_1">
      <item>Financijska agencija</item>
      <item>DUNDUS BAU jednostavno društvo s ograničenom odgovornošću za građevinske radove</item>
      <item>Sudski registar</item>
      <item>Toni Đunđuš</item>
    </derivirana_varijabla>
  </DomainObject.Predmet.SudioniciListNaziv>
  <DomainObject.Predmet.SudioniciListAdressOIB>
    <izvorni_sadrzaj>
      <item>Financijska agencija, OIB 85821130368, A. Cesarca 2,42000 Varaždin</item>
      <item>DUNDUS BAU jednostavno društvo s ograničenom odgovornošću za građevinske radove, OIB 26661899676, Ulica Petra Zrinskog 16,40000 Pušćine</item>
      <item>Sudski registar</item>
      <item>Toni Đunđuš, OIB 35457855376, Ulica Petra Zrinskog 16,40000 Pušćine</item>
    </izvorni_sadrzaj>
    <derivirana_varijabla naziv="DomainObject.Predmet.SudioniciListAdressOIB_1">
      <item>Financijska agencija, OIB 85821130368, A. Cesarca 2,42000 Varaždin</item>
      <item>DUNDUS BAU jednostavno društvo s ograničenom odgovornošću za građevinske radove, OIB 26661899676, Ulica Petra Zrinskog 16,40000 Pušćine</item>
      <item>Sudski registar</item>
      <item>Toni Đunđuš, OIB 35457855376, Ulica Petra Zrinskog 16,40000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26661899676</item>
      <item>, OIB null</item>
      <item>, OIB 35457855376</item>
    </izvorni_sadrzaj>
    <derivirana_varijabla naziv="DomainObject.Predmet.SudioniciListNazivOIB_1">
      <item>, OIB 85821130368</item>
      <item>, OIB 26661899676</item>
      <item>, OIB null</item>
      <item>, OIB 35457855376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C0B069-D9C3-426D-9CCB-AB0745525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1109</properties:Characters>
  <properties:Lines>43</properties:Lines>
  <properties:Paragraphs>16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2018-12-06T12:32:00Z</cp:lastPrinted>
  <dcterms:modified xmlns:xsi="http://www.w3.org/2001/XMLSchema-instance" xsi:type="dcterms:W3CDTF">2018-12-06T12:32:00Z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(ST-274-18-7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