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4cfc" w14:paraId="05d4cfc" w:rsidRDefault="006143A7" w:rsidP="00A10344" w:rsidR="00A10344">
      <w:pPr>
        <w:jc w:val="right"/>
        <w15:collapsed w:val="false"/>
      </w:pPr>
      <w:bookmarkStart w:name="_GoBack" w:id="0"/>
      <w:bookmarkEnd w:id="0"/>
      <w:r>
        <w:t>Poslovni b</w:t>
      </w:r>
      <w:r w:rsidR="00A10344">
        <w:t>roj: 19 St-</w:t>
      </w:r>
      <w:r>
        <w:t>847/17-11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 xml:space="preserve">U </w:t>
      </w:r>
      <w:r w:rsidR="006143A7">
        <w:t xml:space="preserve"> </w:t>
      </w:r>
      <w:r>
        <w:t>I</w:t>
      </w:r>
      <w:r w:rsidR="006143A7">
        <w:t xml:space="preserve"> </w:t>
      </w:r>
      <w:r>
        <w:t>M</w:t>
      </w:r>
      <w:r w:rsidR="006143A7">
        <w:t xml:space="preserve"> </w:t>
      </w:r>
      <w:r>
        <w:t>E</w:t>
      </w:r>
      <w:r w:rsidR="006143A7">
        <w:t xml:space="preserve"> </w:t>
      </w:r>
      <w:r>
        <w:t xml:space="preserve"> </w:t>
      </w:r>
      <w:r w:rsidR="006143A7">
        <w:t xml:space="preserve"> </w:t>
      </w:r>
      <w:r>
        <w:t>R</w:t>
      </w:r>
      <w:r w:rsidR="006143A7">
        <w:t xml:space="preserve"> </w:t>
      </w:r>
      <w:r>
        <w:t>E</w:t>
      </w:r>
      <w:r w:rsidR="006143A7">
        <w:t xml:space="preserve"> </w:t>
      </w:r>
      <w:r>
        <w:t>P</w:t>
      </w:r>
      <w:r w:rsidR="006143A7">
        <w:t xml:space="preserve"> </w:t>
      </w:r>
      <w:r>
        <w:t>U</w:t>
      </w:r>
      <w:r w:rsidR="006143A7">
        <w:t xml:space="preserve"> </w:t>
      </w:r>
      <w:r>
        <w:t>B</w:t>
      </w:r>
      <w:r w:rsidR="006143A7">
        <w:t xml:space="preserve"> </w:t>
      </w:r>
      <w:r>
        <w:t>L</w:t>
      </w:r>
      <w:r w:rsidR="006143A7">
        <w:t xml:space="preserve"> </w:t>
      </w:r>
      <w:r>
        <w:t>I</w:t>
      </w:r>
      <w:r w:rsidR="006143A7">
        <w:t xml:space="preserve"> </w:t>
      </w:r>
      <w:r>
        <w:t>K</w:t>
      </w:r>
      <w:r w:rsidR="006143A7">
        <w:t xml:space="preserve"> </w:t>
      </w:r>
      <w:r>
        <w:t>E</w:t>
      </w:r>
      <w:r w:rsidR="006143A7">
        <w:t xml:space="preserve"> </w:t>
      </w:r>
      <w:r>
        <w:t xml:space="preserve"> </w:t>
      </w:r>
      <w:r w:rsidR="006143A7">
        <w:t xml:space="preserve"> </w:t>
      </w:r>
      <w:r>
        <w:t>H</w:t>
      </w:r>
      <w:r w:rsidR="006143A7">
        <w:t xml:space="preserve"> </w:t>
      </w:r>
      <w:r>
        <w:t>R</w:t>
      </w:r>
      <w:r w:rsidR="006143A7">
        <w:t xml:space="preserve"> </w:t>
      </w:r>
      <w:r>
        <w:t>V</w:t>
      </w:r>
      <w:r w:rsidR="006143A7">
        <w:t xml:space="preserve"> </w:t>
      </w:r>
      <w:r>
        <w:t>A</w:t>
      </w:r>
      <w:r w:rsidR="006143A7">
        <w:t xml:space="preserve"> </w:t>
      </w:r>
      <w:r>
        <w:t>T</w:t>
      </w:r>
      <w:r w:rsidR="006143A7">
        <w:t xml:space="preserve"> </w:t>
      </w:r>
      <w:r>
        <w:t>S</w:t>
      </w:r>
      <w:r w:rsidR="006143A7">
        <w:t xml:space="preserve"> </w:t>
      </w:r>
      <w:r>
        <w:t>K</w:t>
      </w:r>
      <w:r w:rsidR="006143A7">
        <w:t xml:space="preserve"> </w:t>
      </w:r>
      <w:r>
        <w:t>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6143A7">
        <w:t xml:space="preserve">DEVAN jednostavno </w:t>
      </w:r>
      <w:r w:rsidR="00FC2216">
        <w:t>društvo s ograničenom odgovornošću za usluge</w:t>
      </w:r>
      <w:r w:rsidR="006143A7">
        <w:t xml:space="preserve"> i trgovinu</w:t>
      </w:r>
      <w:r w:rsidR="00F479C5">
        <w:t xml:space="preserve">, </w:t>
      </w:r>
      <w:r w:rsidR="00FC2216">
        <w:t>Zagreb</w:t>
      </w:r>
      <w:r w:rsidR="00F479C5">
        <w:t>,</w:t>
      </w:r>
      <w:r w:rsidR="00A10344">
        <w:t xml:space="preserve"> </w:t>
      </w:r>
      <w:r w:rsidR="006143A7">
        <w:t>Vladimira Nazora 25</w:t>
      </w:r>
      <w:r w:rsidR="00C74F8D">
        <w:t xml:space="preserve">, </w:t>
      </w:r>
      <w:r w:rsidR="00CD0F71">
        <w:t xml:space="preserve">MBS: </w:t>
      </w:r>
      <w:r w:rsidR="00F479C5">
        <w:t>080</w:t>
      </w:r>
      <w:r w:rsidR="006143A7">
        <w:t>974823</w:t>
      </w:r>
      <w:r w:rsidR="00CD0F71">
        <w:t xml:space="preserve">, OIB: </w:t>
      </w:r>
      <w:r w:rsidR="006143A7">
        <w:t>81897517040</w:t>
      </w:r>
      <w:r w:rsidR="00CD0F71">
        <w:t>,</w:t>
      </w:r>
      <w:r w:rsidR="006143A7">
        <w:t xml:space="preserve">  24</w:t>
      </w:r>
      <w:r w:rsidR="00A10344">
        <w:t>.</w:t>
      </w:r>
      <w:r w:rsidR="00FC2216">
        <w:t xml:space="preserve"> listopada</w:t>
      </w:r>
      <w:r w:rsidR="00A10344">
        <w:t xml:space="preserve">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4E06F9" w:rsidP="00A10344" w:rsidR="004E06F9">
      <w:pPr>
        <w:jc w:val="both"/>
      </w:pPr>
    </w:p>
    <w:p w:rsidRDefault="00A10344" w:rsidP="006143A7" w:rsidR="00A10344">
      <w:pPr>
        <w:ind w:firstLine="1416"/>
        <w:jc w:val="both"/>
      </w:pPr>
      <w:r>
        <w:t xml:space="preserve">Obustavlja se skraćeni stečajni postupak nad stečajnim dužnikom </w:t>
      </w:r>
      <w:r w:rsidR="006143A7">
        <w:t xml:space="preserve">DEVAN jednostavno društvo s ograničenom odgovornošću za usluge i trgovinu, Zagreb, Vladimira Nazora 25, MBS: 080974823, OIB: 81897517040  </w:t>
      </w:r>
      <w:r>
        <w:t xml:space="preserve">i </w:t>
      </w:r>
      <w:r w:rsidR="006143A7">
        <w:t>rješenje Trgovačkog suda u Osijeku, poslovni broj 19 St-847/17-6 od 28. rujna 2017.</w:t>
      </w:r>
      <w:r w:rsidR="00FF1564">
        <w:t>,</w:t>
      </w:r>
      <w:r w:rsidR="006143A7">
        <w:t xml:space="preserve"> </w:t>
      </w:r>
      <w:r w:rsidR="00FF1564">
        <w:t>stavlja se izvan snage.</w:t>
      </w:r>
    </w:p>
    <w:p w:rsidRDefault="00FF1564" w:rsidP="006143A7" w:rsidR="00FF1564">
      <w:pPr>
        <w:ind w:firstLine="1416"/>
        <w:jc w:val="both"/>
      </w:pPr>
    </w:p>
    <w:p w:rsidRDefault="006143A7" w:rsidP="006143A7" w:rsidR="006143A7">
      <w:pPr>
        <w:ind w:firstLine="1416"/>
        <w:jc w:val="both"/>
      </w:pPr>
    </w:p>
    <w:p w:rsidRDefault="00A10344" w:rsidP="00A10344" w:rsidR="00A10344" w:rsidRPr="00FF1564">
      <w:pPr>
        <w:pStyle w:val="Naslov1"/>
        <w:rPr>
          <w:b w:val="false"/>
          <w:lang w:val="hr-HR"/>
        </w:rPr>
      </w:pPr>
      <w:r w:rsidRPr="00FF1564"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</w:pPr>
      <w:r>
        <w:rPr>
          <w:bCs/>
        </w:rPr>
        <w:tab/>
      </w:r>
      <w:r w:rsidR="006143A7">
        <w:rPr>
          <w:bCs/>
        </w:rPr>
        <w:tab/>
      </w:r>
      <w:r>
        <w:rPr>
          <w:bCs/>
        </w:rPr>
        <w:t xml:space="preserve">Trgovački sud u </w:t>
      </w:r>
      <w:r w:rsidR="006143A7">
        <w:rPr>
          <w:bCs/>
        </w:rPr>
        <w:t>Osijeku</w:t>
      </w:r>
      <w:r>
        <w:rPr>
          <w:bCs/>
        </w:rPr>
        <w:t xml:space="preserve"> </w:t>
      </w:r>
      <w:r w:rsidR="006143A7">
        <w:rPr>
          <w:bCs/>
        </w:rPr>
        <w:t>28. rujna</w:t>
      </w:r>
      <w:r>
        <w:rPr>
          <w:bCs/>
        </w:rPr>
        <w:t xml:space="preserve"> 2017. </w:t>
      </w:r>
      <w:r w:rsidR="006143A7">
        <w:rPr>
          <w:bCs/>
        </w:rPr>
        <w:t xml:space="preserve">donio je rješenje kojim se istovremeno otvara  i zaključuje skraćeni stečajni postupak nad stečajnim dužnikom </w:t>
      </w:r>
      <w:r w:rsidR="006143A7">
        <w:t>DEVAN jednostavno društvo s ograničenom odgovornošću za usluge i trgovinu, Zagreb, Vladimira Nazora 25, MBS: 080974823, OIB: 81897517040 i imenuje stečajni upravitelj Sabina Lalić</w:t>
      </w:r>
      <w:r w:rsidR="00FF1564">
        <w:t>, a koje rješenje nije pravomoćno</w:t>
      </w:r>
      <w:r w:rsidR="006143A7">
        <w:t>.</w:t>
      </w:r>
    </w:p>
    <w:p w:rsidRDefault="006143A7" w:rsidP="00D74EF5" w:rsidR="00D74EF5">
      <w:pPr>
        <w:jc w:val="both"/>
        <w:rPr>
          <w:bCs/>
        </w:rPr>
      </w:pPr>
      <w:r>
        <w:tab/>
      </w:r>
      <w:r>
        <w:tab/>
      </w:r>
      <w:r w:rsidR="00FF1564">
        <w:t xml:space="preserve"> </w:t>
      </w:r>
    </w:p>
    <w:p w:rsidRDefault="00C74F8D" w:rsidP="00FF1564" w:rsidR="00A10344">
      <w:pPr>
        <w:ind w:firstLine="1428"/>
        <w:jc w:val="both"/>
        <w:rPr>
          <w:bCs/>
        </w:rPr>
      </w:pPr>
      <w:r>
        <w:rPr>
          <w:bCs/>
        </w:rPr>
        <w:t>Dana 1</w:t>
      </w:r>
      <w:r w:rsidR="00FF1564">
        <w:rPr>
          <w:bCs/>
        </w:rPr>
        <w:t>9</w:t>
      </w:r>
      <w:r>
        <w:rPr>
          <w:bCs/>
        </w:rPr>
        <w:t xml:space="preserve">. </w:t>
      </w:r>
      <w:r w:rsidR="00636EDB">
        <w:rPr>
          <w:bCs/>
        </w:rPr>
        <w:t>l</w:t>
      </w:r>
      <w:r>
        <w:rPr>
          <w:bCs/>
        </w:rPr>
        <w:t xml:space="preserve">istopada 2017. </w:t>
      </w:r>
      <w:r w:rsidR="00636EDB">
        <w:rPr>
          <w:bCs/>
        </w:rPr>
        <w:t>z</w:t>
      </w:r>
      <w:r>
        <w:rPr>
          <w:bCs/>
        </w:rPr>
        <w:t xml:space="preserve">aprimljen je podnesak </w:t>
      </w:r>
      <w:r w:rsidR="00FF1564">
        <w:rPr>
          <w:bCs/>
        </w:rPr>
        <w:t xml:space="preserve">Financijske agencije, Regionalnog centra Zagreb, Odsjeka za poslovne informacije, </w:t>
      </w:r>
      <w:r w:rsidR="00BF3D68">
        <w:rPr>
          <w:bCs/>
        </w:rPr>
        <w:t>i</w:t>
      </w:r>
      <w:r>
        <w:rPr>
          <w:bCs/>
        </w:rPr>
        <w:t>z koje</w:t>
      </w:r>
      <w:r w:rsidR="00FF1564">
        <w:rPr>
          <w:bCs/>
        </w:rPr>
        <w:t>g</w:t>
      </w:r>
      <w:r>
        <w:rPr>
          <w:bCs/>
        </w:rPr>
        <w:t xml:space="preserve"> je razvidno da </w:t>
      </w:r>
      <w:r w:rsidR="00FF1564">
        <w:rPr>
          <w:bCs/>
        </w:rPr>
        <w:t xml:space="preserve">su iz Očevidnika o redoslijedu osnova za plaćanje koji se vodi za predmetnog stečajnog dužnika, isknjižene i naplaćene sve osnove, te da nema evidentiranih dugovanja.  </w:t>
      </w:r>
    </w:p>
    <w:p w:rsidRDefault="00FF1564" w:rsidP="00FF1564" w:rsidR="00FF1564">
      <w:pPr>
        <w:ind w:firstLine="1428"/>
        <w:jc w:val="both"/>
        <w:rPr>
          <w:bCs/>
        </w:rPr>
      </w:pPr>
    </w:p>
    <w:p w:rsidRDefault="00FF1564" w:rsidP="00FF1564" w:rsidR="00FF1564">
      <w:pPr>
        <w:ind w:firstLine="1428"/>
        <w:jc w:val="both"/>
        <w:rPr>
          <w:bCs/>
        </w:rPr>
      </w:pPr>
    </w:p>
    <w:p w:rsidRDefault="00FF1564" w:rsidP="00FF1564" w:rsidR="00FF1564">
      <w:pPr>
        <w:ind w:firstLine="1428"/>
        <w:jc w:val="both"/>
        <w:rPr>
          <w:bCs/>
        </w:rPr>
      </w:pPr>
    </w:p>
    <w:p w:rsidRDefault="00FF1564" w:rsidP="00FF1564" w:rsidR="00FF1564">
      <w:pPr>
        <w:ind w:firstLine="1428"/>
        <w:jc w:val="both"/>
        <w:rPr>
          <w:bCs/>
        </w:rPr>
      </w:pPr>
    </w:p>
    <w:p w:rsidRDefault="00FF1564" w:rsidP="00FF1564" w:rsidR="00FF1564">
      <w:pPr>
        <w:ind w:firstLine="1428"/>
        <w:jc w:val="both"/>
        <w:rPr>
          <w:bCs/>
        </w:rPr>
      </w:pPr>
    </w:p>
    <w:p w:rsidRDefault="00A10344" w:rsidP="00F479C5" w:rsidR="00A10344">
      <w:pPr>
        <w:jc w:val="both"/>
        <w:rPr>
          <w:bCs/>
        </w:rPr>
      </w:pPr>
    </w:p>
    <w:p w:rsidRDefault="00A10344" w:rsidP="00FF1564" w:rsidR="00A10344">
      <w:pPr>
        <w:ind w:firstLine="1428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FF1564" w:rsidR="00A10344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 više ne postoji</w:t>
      </w:r>
      <w:r w:rsidR="00FF1564">
        <w:rPr>
          <w:bCs/>
        </w:rPr>
        <w:t xml:space="preserve"> </w:t>
      </w:r>
      <w:r>
        <w:rPr>
          <w:bCs/>
        </w:rPr>
        <w:t xml:space="preserve">stečajni razlog iz čl. 5. SZ-a, obustavlja se skraćeni stečajni postupak i </w:t>
      </w:r>
      <w:r w:rsidR="00FF1564">
        <w:rPr>
          <w:bCs/>
        </w:rPr>
        <w:t xml:space="preserve"> rješenje kojim se otvara i zaključuje skraćeni stečajni postupak stavlja se izvan snage.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FF1564">
        <w:rPr>
          <w:bCs/>
        </w:rPr>
        <w:t>U Osijeku</w:t>
      </w:r>
      <w:r w:rsidR="00C74F8D">
        <w:rPr>
          <w:bCs/>
        </w:rPr>
        <w:t xml:space="preserve"> </w:t>
      </w:r>
      <w:r w:rsidR="00FF1564">
        <w:rPr>
          <w:bCs/>
        </w:rPr>
        <w:t>24</w:t>
      </w:r>
      <w:r>
        <w:rPr>
          <w:bCs/>
        </w:rPr>
        <w:t xml:space="preserve">. </w:t>
      </w:r>
      <w:r w:rsidR="00C74F8D">
        <w:rPr>
          <w:bCs/>
        </w:rPr>
        <w:t>listopad</w:t>
      </w:r>
      <w:r>
        <w:rPr>
          <w:bCs/>
        </w:rPr>
        <w:t>a 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FF156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</w:t>
      </w:r>
      <w:r w:rsidR="00A10344">
        <w:rPr>
          <w:b w:val="false"/>
          <w:lang w:val="hr-HR"/>
        </w:rPr>
        <w:t xml:space="preserve">Zapisničar:      </w:t>
      </w:r>
    </w:p>
    <w:p w:rsidRDefault="00FF1564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Snježana Andrijanić</w:t>
      </w:r>
      <w:r w:rsidR="00A10344">
        <w:rPr>
          <w:b w:val="false"/>
          <w:lang w:val="hr-HR"/>
        </w:rPr>
        <w:t xml:space="preserve">                    </w:t>
      </w:r>
      <w:r w:rsidR="00F479C5">
        <w:rPr>
          <w:b w:val="false"/>
          <w:lang w:val="hr-HR"/>
        </w:rPr>
        <w:t xml:space="preserve">             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BB256B" w:rsidP="00A10344" w:rsidR="00A10344" w:rsidRPr="00BB256B">
      <w:pPr>
        <w:pStyle w:val="Tijeloteksta"/>
      </w:pPr>
      <w:r>
        <w:t xml:space="preserve">            </w:t>
      </w:r>
      <w:r w:rsidR="00A10344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FF1564" w:rsidR="00A10344">
      <w:pPr>
        <w:numPr>
          <w:ilvl w:val="0"/>
          <w:numId w:val="8"/>
        </w:numPr>
        <w:jc w:val="both"/>
      </w:pPr>
      <w:r>
        <w:t xml:space="preserve">e-oglasna ploča </w:t>
      </w:r>
      <w:r w:rsidR="00FF1564">
        <w:t xml:space="preserve"> uz podnesak FINE</w:t>
      </w:r>
      <w:r w:rsidR="00265366">
        <w:t xml:space="preserve"> od 19.10.2017.</w:t>
      </w:r>
    </w:p>
    <w:p w:rsidRDefault="0086208E" w:rsidP="00FF1564" w:rsidR="0086208E">
      <w:pPr>
        <w:numPr>
          <w:ilvl w:val="0"/>
          <w:numId w:val="8"/>
        </w:numPr>
        <w:jc w:val="both"/>
      </w:pPr>
      <w:r>
        <w:t>sudski registar TS ZG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265366">
        <w:t>7/11</w:t>
      </w:r>
      <w:r w:rsidR="00BB256B">
        <w:t xml:space="preserve"> 2017.</w:t>
      </w:r>
    </w:p>
    <w:sectPr w:rsidSect="00D74EF5" w:rsid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C17" w:rsidP="00D74EF5" w:rsidR="00484C17">
      <w:r>
        <w:separator/>
      </w:r>
    </w:p>
  </w:endnote>
  <w:endnote w:id="0" w:type="continuationSeparator">
    <w:p w:rsidRDefault="00484C17" w:rsidP="00D74EF5" w:rsidR="00484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C17" w:rsidP="00D74EF5" w:rsidR="00484C17">
      <w:r>
        <w:separator/>
      </w:r>
    </w:p>
  </w:footnote>
  <w:footnote w:id="0" w:type="continuationSeparator">
    <w:p w:rsidRDefault="00484C17" w:rsidP="00D74EF5" w:rsidR="00484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6332029"/>
      <w:docPartObj>
        <w:docPartGallery w:val="Page Numbers (Top of Page)"/>
        <w:docPartUnique/>
      </w:docPartObj>
    </w:sdtPr>
    <w:sdtEndPr/>
    <w:sdtContent>
      <w:p w:rsidRDefault="00265366" w:rsidR="002653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08E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  <w:p w:rsidRDefault="00265366" w:rsidR="00265366">
    <w:pPr>
      <w:pStyle w:val="Zaglavlje"/>
    </w:pPr>
    <w:r>
      <w:tab/>
    </w:r>
    <w:r>
      <w:tab/>
      <w:t>19 St-847/17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5366"/>
    <w:rsid w:val="00267D26"/>
    <w:rsid w:val="00277C01"/>
    <w:rsid w:val="00277D49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0BF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4C17"/>
    <w:rsid w:val="0048747B"/>
    <w:rsid w:val="004A6F2C"/>
    <w:rsid w:val="004B490A"/>
    <w:rsid w:val="004C3969"/>
    <w:rsid w:val="004D4CC0"/>
    <w:rsid w:val="004D5A26"/>
    <w:rsid w:val="004E06F9"/>
    <w:rsid w:val="004E466C"/>
    <w:rsid w:val="004F07DD"/>
    <w:rsid w:val="004F5FE8"/>
    <w:rsid w:val="0051720E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43A7"/>
    <w:rsid w:val="00632865"/>
    <w:rsid w:val="00633654"/>
    <w:rsid w:val="00636EDB"/>
    <w:rsid w:val="006372FF"/>
    <w:rsid w:val="00652724"/>
    <w:rsid w:val="00656FF9"/>
    <w:rsid w:val="00666402"/>
    <w:rsid w:val="006704D6"/>
    <w:rsid w:val="006726ED"/>
    <w:rsid w:val="006835D5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4035"/>
    <w:rsid w:val="007E7376"/>
    <w:rsid w:val="007F0819"/>
    <w:rsid w:val="008069AE"/>
    <w:rsid w:val="00817C66"/>
    <w:rsid w:val="00844DE0"/>
    <w:rsid w:val="00860129"/>
    <w:rsid w:val="0086208E"/>
    <w:rsid w:val="008701A4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B74C6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B256B"/>
    <w:rsid w:val="00BE0AFD"/>
    <w:rsid w:val="00BE33FF"/>
    <w:rsid w:val="00BF3D68"/>
    <w:rsid w:val="00C16583"/>
    <w:rsid w:val="00C2016D"/>
    <w:rsid w:val="00C25CCE"/>
    <w:rsid w:val="00C33593"/>
    <w:rsid w:val="00C52FFC"/>
    <w:rsid w:val="00C74F8D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C2216"/>
    <w:rsid w:val="00FD0F74"/>
    <w:rsid w:val="00FD2EB3"/>
    <w:rsid w:val="00FE0CCA"/>
    <w:rsid w:val="00FF156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5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5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5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5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5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5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St-847/2017-11</izvorni_sadrzaj>
    <derivirana_varijabla naziv="DomainObject.Oznaka_1">St-847/2017-11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2017.</izvorni_sadrzaj>
    <derivirana_varijabla naziv="DomainObject.Predmet.DatumRjesavanja_1">28.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St-847/2017</izvorni_sadrzaj>
    <derivirana_varijabla naziv="DomainObject.Predmet.OznakaBroj_1">St-847/2017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Marina</izvorni_sadrzaj>
    <derivirana_varijabla naziv="DomainObject.Predmet.PredmetRijesio.Ime_1">Marina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Ljubičić Knežević</izvorni_sadrzaj>
    <derivirana_varijabla naziv="DomainObject.Predmet.PredmetRijesio.Prezime_1">Ljubičić Knežević</derivirana_varijabla>
  </DomainObject.Predmet.PredmetRijesio.Prezime>
  <DomainObject.Predmet.PrimjedbaSuca>
    <izvorni_sadrzaj>čl, 11 ZAKONA O SUDVIMA</izvorni_sadrzaj>
    <derivirana_varijabla naziv="DomainObject.Predmet.PrimjedbaSuca_1">čl, 11 ZAKONA O SUDVIMA</derivirana_varijabla>
  </DomainObject.Predmet.PrimjedbaSuca>
  <DomainObject.Predmet.ProtustrankaFormated>
    <izvorni_sadrzaj>  DEVAN jednostavnog društvo s ograničenom odgovornošću za usluge i trgovinu</izvorni_sadrzaj>
    <derivirana_varijabla naziv="DomainObject.Predmet.ProtustrankaFormated_1">  DEVAN jednostavnog društvo s ograničenom odgovornošću za usluge i trgovinu</derivirana_varijabla>
  </DomainObject.Predmet.ProtustrankaFormated>
  <DomainObject.Predmet.ProtustrankaFormatedOIB>
    <izvorni_sadrzaj>  DEVAN jednostavnog društvo s ograničenom odgovornošću za usluge i trgovinu, OIB 81897517040</izvorni_sadrzaj>
    <derivirana_varijabla naziv="DomainObject.Predmet.ProtustrankaFormatedOIB_1">  DEVAN jednostavnog društvo s ograničenom odgovornošću za usluge i trgovinu, OIB 81897517040</derivirana_varijabla>
  </DomainObject.Predmet.ProtustrankaFormatedOIB>
  <DomainObject.Predmet.ProtustrankaFormatedWithAdress>
    <izvorni_sadrzaj> DEVAN jednostavnog društvo s ograničenom odgovornošću za usluge i trgovinu, Vladimira Nazora 25, 10000 Zagreb</izvorni_sadrzaj>
    <derivirana_varijabla naziv="DomainObject.Predmet.ProtustrankaFormatedWithAdress_1"> DEVAN jednostavnog društvo s ograničenom odgovornošću za usluge i trgovinu, Vladimira Nazora 25, 10000 Zagreb</derivirana_varijabla>
  </DomainObject.Predmet.ProtustrankaFormatedWithAdress>
  <DomainObject.Predmet.ProtustrankaFormatedWithAdressOIB>
    <izvorni_sadrzaj> DEVAN jednostavnog društvo s ograničenom odgovornošću za usluge i trgovinu, OIB 81897517040, Vladimira Nazora 25, 10000 Zagreb</izvorni_sadrzaj>
    <derivirana_varijabla naziv="DomainObject.Predmet.ProtustrankaFormatedWithAdressOIB_1"> DEVAN jednostavnog društvo s ograničenom odgovornošću za usluge i trgovinu, OIB 81897517040, Vladimira Nazora 25, 10000 Zagreb</derivirana_varijabla>
  </DomainObject.Predmet.ProtustrankaFormatedWithAdressOIB>
  <DomainObject.Predmet.ProtustrankaWithAdress>
    <izvorni_sadrzaj>DEVAN jednostavnog društvo s ograničenom odgovornošću za usluge i trgovinu Vladimira Nazora 25, 10000 Zagreb</izvorni_sadrzaj>
    <derivirana_varijabla naziv="DomainObject.Predmet.ProtustrankaWithAdress_1">DEVAN jednostavnog društvo s ograničenom odgovornošću za usluge i trgovinu Vladimira Nazora 25, 10000 Zagreb</derivirana_varijabla>
  </DomainObject.Predmet.ProtustrankaWithAdress>
  <DomainObject.Predmet.ProtustrankaWithAdressOIB>
    <izvorni_sadrzaj>DEVAN jednostavnog društvo s ograničenom odgovornošću za usluge i trgovinu, OIB 81897517040, Vladimira Nazora 25, 10000 Zagreb</izvorni_sadrzaj>
    <derivirana_varijabla naziv="DomainObject.Predmet.ProtustrankaWithAdressOIB_1">DEVAN jednostavnog društvo s ograničenom odgovornošću za usluge i trgovinu, OIB 81897517040, Vladimira Nazora 25, 10000 Zagreb</derivirana_varijabla>
  </DomainObject.Predmet.ProtustrankaWithAdressOIB>
  <DomainObject.Predmet.ProtustrankaNazivFormated>
    <izvorni_sadrzaj>DEVAN jednostavnog društvo s ograničenom odgovornošću za usluge i trgovinu</izvorni_sadrzaj>
    <derivirana_varijabla naziv="DomainObject.Predmet.ProtustrankaNazivFormated_1">DEVAN jednostavnog društvo s ograničenom odgovornošću za usluge i trgovinu</derivirana_varijabla>
  </DomainObject.Predmet.ProtustrankaNazivFormated>
  <DomainObject.Predmet.ProtustrankaNazivFormatedOIB>
    <izvorni_sadrzaj>DEVAN jednostavnog društvo s ograničenom odgovornošću za usluge i trgovinu, OIB 81897517040</izvorni_sadrzaj>
    <derivirana_varijabla naziv="DomainObject.Predmet.ProtustrankaNazivFormatedOIB_1">DEVAN jednostavnog društvo s ograničenom odgovornošću za usluge i trgovinu, OIB 81897517040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DEVAN jednostavnog društvo s ograničenom odgovornošću za usluge i trgovinu</item>
    </izvorni_sadrzaj>
    <derivirana_varijabla naziv="DomainObject.Predmet.ProtuStrankaListFormated_1">
      <item>DEVAN jednostavnog društvo s ograničenom odgovornošću za usluge i trgovinu</item>
    </derivirana_varijabla>
  </DomainObject.Predmet.ProtuStrankaListFormated>
  <DomainObject.Predmet.ProtuStrankaListFormatedOIB>
    <izvorni_sadrzaj>
      <item>DEVAN jednostavnog društvo s ograničenom odgovornošću za usluge i trgovinu, OIB 81897517040</item>
    </izvorni_sadrzaj>
    <derivirana_varijabla naziv="DomainObject.Predmet.ProtuStrankaListFormatedOIB_1">
      <item>DEVAN jednostavnog društvo s ograničenom odgovornošću za usluge i trgovinu, OIB 81897517040</item>
    </derivirana_varijabla>
  </DomainObject.Predmet.ProtuStrankaListFormatedOIB>
  <DomainObject.Predmet.ProtuStrankaListFormatedWithAdress>
    <izvorni_sadrzaj>
      <item>DEVAN jednostavnog društvo s ograničenom odgovornošću za usluge i trgovinu, Vladimira Nazora 25, 10000 Zagreb</item>
    </izvorni_sadrzaj>
    <derivirana_varijabla naziv="DomainObject.Predmet.ProtuStrankaListFormatedWithAdress_1">
      <item>DEVAN jednostavnog društvo s ograničenom odgovornošću za usluge i trgovinu, Vladimira Nazora 25, 10000 Zagreb</item>
    </derivirana_varijabla>
  </DomainObject.Predmet.ProtuStrankaListFormatedWithAdress>
  <DomainObject.Predmet.ProtuStrankaListFormatedWithAdressOIB>
    <izvorni_sadrzaj>
      <item>DEVAN jednostavnog društvo s ograničenom odgovornošću za usluge i trgovinu, OIB 81897517040, Vladimira Nazora 25, 10000 Zagreb</item>
    </izvorni_sadrzaj>
    <derivirana_varijabla naziv="DomainObject.Predmet.ProtuStrankaListFormatedWithAdressOIB_1">
      <item>DEVAN jednostavnog društvo s ograničenom odgovornošću za usluge i trgovinu, OIB 81897517040, Vladimira Nazora 25, 10000 Zagreb</item>
    </derivirana_varijabla>
  </DomainObject.Predmet.ProtuStrankaListFormatedWithAdressOIB>
  <DomainObject.Predmet.ProtuStrankaListNazivFormated>
    <izvorni_sadrzaj>
      <item>DEVAN jednostavnog društvo s ograničenom odgovornošću za usluge i trgovinu</item>
    </izvorni_sadrzaj>
    <derivirana_varijabla naziv="DomainObject.Predmet.ProtuStrankaListNazivFormated_1">
      <item>DEVAN jednostavnog društvo s ograničenom odgovornošću za usluge i trgovinu</item>
    </derivirana_varijabla>
  </DomainObject.Predmet.ProtuStrankaListNazivFormated>
  <DomainObject.Predmet.ProtuStrankaListNazivFormatedOIB>
    <izvorni_sadrzaj>
      <item>DEVAN jednostavnog društvo s ograničenom odgovornošću za usluge i trgovinu, OIB 81897517040</item>
    </izvorni_sadrzaj>
    <derivirana_varijabla naziv="DomainObject.Predmet.ProtuStrankaListNazivFormatedOIB_1">
      <item>DEVAN jednostavnog društvo s ograničenom odgovornošću za usluge i trgovinu, OIB 81897517040</item>
    </derivirana_varijabla>
  </DomainObject.Predmet.ProtuStrankaListNazivFormatedOIB>
  <DomainObject.Predmet.OstaliListFormated>
    <izvorni_sadrzaj>
      <item>Dejan Bosak</item>
    </izvorni_sadrzaj>
    <derivirana_varijabla naziv="DomainObject.Predmet.OstaliListFormated_1">
      <item>Dejan Bosak</item>
    </derivirana_varijabla>
  </DomainObject.Predmet.OstaliListFormated>
  <DomainObject.Predmet.OstaliListFormatedOIB>
    <izvorni_sadrzaj>
      <item>Dejan Bosak, OIB 48652746428</item>
    </izvorni_sadrzaj>
    <derivirana_varijabla naziv="DomainObject.Predmet.OstaliListFormatedOIB_1">
      <item>Dejan Bosak, OIB 48652746428</item>
    </derivirana_varijabla>
  </DomainObject.Predmet.OstaliListFormatedOIB>
  <DomainObject.Predmet.OstaliListFormatedWithAdress>
    <izvorni_sadrzaj>
      <item>Dejan Bosak, Pantovčak 123b, 10000 Zagreb</item>
    </izvorni_sadrzaj>
    <derivirana_varijabla naziv="DomainObject.Predmet.OstaliListFormatedWithAdress_1">
      <item>Dejan Bosak, Pantovčak 123b, 10000 Zagreb</item>
    </derivirana_varijabla>
  </DomainObject.Predmet.OstaliListFormatedWithAdress>
  <DomainObject.Predmet.OstaliListFormatedWithAdressOIB>
    <izvorni_sadrzaj>
      <item>Dejan Bosak, OIB 48652746428, Pantovčak 123b, 10000 Zagreb</item>
    </izvorni_sadrzaj>
    <derivirana_varijabla naziv="DomainObject.Predmet.OstaliListFormatedWithAdressOIB_1">
      <item>Dejan Bosak, OIB 48652746428, Pantovčak 123b, 10000 Zagreb</item>
    </derivirana_varijabla>
  </DomainObject.Predmet.OstaliListFormatedWithAdressOIB>
  <DomainObject.Predmet.OstaliListNazivFormated>
    <izvorni_sadrzaj>
      <item>Dejan Bosak</item>
    </izvorni_sadrzaj>
    <derivirana_varijabla naziv="DomainObject.Predmet.OstaliListNazivFormated_1">
      <item>Dejan Bosak</item>
    </derivirana_varijabla>
  </DomainObject.Predmet.OstaliListNazivFormated>
  <DomainObject.Predmet.OstaliListNazivFormatedOIB>
    <izvorni_sadrzaj>
      <item>Dejan Bosak, OIB 48652746428</item>
    </izvorni_sadrzaj>
    <derivirana_varijabla naziv="DomainObject.Predmet.OstaliListNazivFormatedOIB_1">
      <item>Dejan Bosak, OIB 48652746428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St-847/2017-11</izvorni_sadrzaj>
    <derivirana_varijabla naziv="DomainObject.PoslovniBrojDokumenta_1">St-847/2017-11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DEVAN jednostavnog društvo s ograničenom odgovornošću za usluge i trgovinu</izvorni_sadrzaj>
    <derivirana_varijabla naziv="DomainObject.Predmet.ProtustrankaIDrugi_1">DEVAN jednostavnog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DEVAN jednostavnog društvo s ograničenom odgovornošću za usluge i trgovinu, OIB 81897517040, Vladimira Nazora 25, 10000 Zagreb</izvorni_sadrzaj>
    <derivirana_varijabla naziv="DomainObject.Predmet.ProtustrankaIDrugiAdressOIB_1">DEVAN jednostavnog društvo s ograničenom odgovornošću za usluge i trgovinu, OIB 81897517040, Vladimira Nazora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2017.</izvorni_sadrzaj>
    <derivirana_varijabla naziv="DomainObject.Predmet.OdlukaRjesenje.DatumDonosenjaOdluke_1">28.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St-847/2017-6</izvorni_sadrzaj>
    <derivirana_varijabla naziv="DomainObject.Predmet.OdlukaRjesenje.Oznaka_1">St-847/2017-6</derivirana_varijabla>
  </DomainObject.Predmet.OdlukaRjesenje.Oznaka>
  <DomainObject.Predmet.SudioniciListNaziv>
    <izvorni_sadrzaj>
      <item>DEVAN jednostavnog društvo s ograničenom odgovornošću za usluge i trgovinu</item>
      <item>FINA Regionalni centar Zagreb</item>
      <item>Dejan Bosak</item>
    </izvorni_sadrzaj>
    <derivirana_varijabla naziv="DomainObject.Predmet.SudioniciListNaziv_1">
      <item>DEVAN jednostavnog društvo s ograničenom odgovornošću za usluge i trgovinu</item>
      <item>FINA Regionalni centar Zagreb</item>
      <item>Dejan Bosak</item>
    </derivirana_varijabla>
  </DomainObject.Predmet.SudioniciListNaziv>
  <DomainObject.Predmet.SudioniciListAdressOIB>
    <izvorni_sadrzaj>
      <item>DEVAN jednostavnog društvo s ograničenom odgovornošću za usluge i trgovinu, OIB 81897517040, Vladimira Nazora 25,10000 Zagreb</item>
      <item>FINA Regionalni centar Zagreb, OIB 85821130368, Trg svibanjskih žrtava 1995. br. 1,10000 Zagreb</item>
      <item>Dejan Bosak, OIB 48652746428, Pantovčak 123b,10000 Zagreb</item>
    </izvorni_sadrzaj>
    <derivirana_varijabla naziv="DomainObject.Predmet.SudioniciListAdressOIB_1">
      <item>DEVAN jednostavnog društvo s ograničenom odgovornošću za usluge i trgovinu, OIB 81897517040, Vladimira Nazora 25,10000 Zagreb</item>
      <item>FINA Regionalni centar Zagreb, OIB 85821130368, Trg svibanjskih žrtava 1995. br. 1,10000 Zagreb</item>
      <item>Dejan Bosak, OIB 48652746428, Pantovčak 123b,10000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81897517040</item>
      <item>, OIB 85821130368</item>
      <item>, OIB 48652746428</item>
    </izvorni_sadrzaj>
    <derivirana_varijabla naziv="DomainObject.Predmet.SudioniciListNazivOIB_1">
      <item>, OIB 81897517040</item>
      <item>, OIB 85821130368</item>
      <item>, OIB 48652746428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FC726-4232-442D-B1D3-D8393E431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2139</properties:Characters>
  <properties:Lines>79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2017-10-24T07:29:00Z</dcterms:created>
  <dc:creator>Korisnik</dc:creator>
  <cp:lastModifiedBy>Maja Videnović</cp:lastModifiedBy>
  <cp:lastPrinted>2017-10-24T07:27:00Z</cp:lastPrinted>
  <dcterms:modified xmlns:xsi="http://www.w3.org/2001/XMLSchema-instance" xsi:type="dcterms:W3CDTF">2017-10-24T10:50:00Z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St-847/2017-11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