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6be6" w14:paraId="2616be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26911">
        <w:t>61</w:t>
      </w:r>
      <w:r w:rsidR="00730783">
        <w:t>73</w:t>
      </w:r>
      <w:r w:rsidR="00F16A8B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B5AD9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30783" w:rsidRPr="00730783">
        <w:t xml:space="preserve"> </w:t>
      </w:r>
      <w:r w:rsidR="00730783">
        <w:t>SAVEZ HRVATSKIH FRIZERA, Zagreb, Ilica 49, OIB: 21616692827</w:t>
      </w:r>
      <w:r w:rsidR="0015488C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30783">
        <w:t>14.170,74</w:t>
      </w:r>
      <w:r w:rsidR="0015488C">
        <w:t xml:space="preserve"> kuna.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B5AD9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E76A7">
      <w:t>6</w:t>
    </w:r>
    <w:r w:rsidR="00C26911">
      <w:t>1</w:t>
    </w:r>
    <w:r w:rsidR="00730783">
      <w:t>73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488C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B5AD9"/>
    <w:rsid w:val="003D35F9"/>
    <w:rsid w:val="003D43AD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30783"/>
    <w:rsid w:val="00741841"/>
    <w:rsid w:val="00786AE3"/>
    <w:rsid w:val="007B034F"/>
    <w:rsid w:val="007B13A4"/>
    <w:rsid w:val="007B5AFD"/>
    <w:rsid w:val="007C7891"/>
    <w:rsid w:val="007D5A5D"/>
    <w:rsid w:val="007E717E"/>
    <w:rsid w:val="008155EE"/>
    <w:rsid w:val="00860308"/>
    <w:rsid w:val="008613BD"/>
    <w:rsid w:val="00861B8B"/>
    <w:rsid w:val="00863025"/>
    <w:rsid w:val="00871F01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BD2F8B"/>
    <w:rsid w:val="00BE76A7"/>
    <w:rsid w:val="00C26911"/>
    <w:rsid w:val="00C50013"/>
    <w:rsid w:val="00C53218"/>
    <w:rsid w:val="00C836B9"/>
    <w:rsid w:val="00C958E9"/>
    <w:rsid w:val="00CE7362"/>
    <w:rsid w:val="00CF0E8E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16A8B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4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3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3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3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3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4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3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3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3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3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6173</izvorni_sadrzaj>
    <derivirana_varijabla naziv="DomainObject.Predmet.Broj_1">6173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St-6173/2015</izvorni_sadrzaj>
    <derivirana_varijabla naziv="DomainObject.Predmet.OznakaBroj_1">St-6173/2015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SAVEZ HRVATSKIH FRIZERA zastupanog po punomoćniku Štefa Kos</izvorni_sadrzaj>
    <derivirana_varijabla naziv="DomainObject.Predmet.ProtustrankaFormated_1">  SAVEZ HRVATSKIH FRIZERA zastupanog po punomoćniku Štefa Kos</derivirana_varijabla>
  </DomainObject.Predmet.ProtustrankaFormated>
  <DomainObject.Predmet.ProtustrankaFormatedOIB>
    <izvorni_sadrzaj>  SAVEZ HRVATSKIH FRIZERA, OIB 21616692827 zastupanog po punomoćniku Štefa Kos</izvorni_sadrzaj>
    <derivirana_varijabla naziv="DomainObject.Predmet.ProtustrankaFormatedOIB_1">  SAVEZ HRVATSKIH FRIZERA, OIB 21616692827 zastupanog po punomoćniku Štefa Kos</derivirana_varijabla>
  </DomainObject.Predmet.ProtustrankaFormatedOIB>
  <DomainObject.Predmet.ProtustrankaFormatedWithAdress>
    <izvorni_sadrzaj> SAVEZ HRVATSKIH FRIZERA, Ilica 49, 10000 Zagreb zastupanog po punomoćniku Štefa Kos</izvorni_sadrzaj>
    <derivirana_varijabla naziv="DomainObject.Predmet.ProtustrankaFormatedWithAdress_1"> SAVEZ HRVATSKIH FRIZERA, Ilica 49, 10000 Zagreb zastupanog po punomoćniku Štefa Kos</derivirana_varijabla>
  </DomainObject.Predmet.ProtustrankaFormatedWithAdress>
  <DomainObject.Predmet.ProtustrankaFormatedWithAdressOIB>
    <izvorni_sadrzaj> SAVEZ HRVATSKIH FRIZERA, OIB 21616692827, Ilica 49, 10000 Zagreb zastupanog po punomoćniku Štefa Kos</izvorni_sadrzaj>
    <derivirana_varijabla naziv="DomainObject.Predmet.ProtustrankaFormatedWithAdressOIB_1"> SAVEZ HRVATSKIH FRIZERA, OIB 21616692827, Ilica 49, 10000 Zagreb zastupanog po punomoćniku Štefa Kos</derivirana_varijabla>
  </DomainObject.Predmet.ProtustrankaFormatedWithAdressOIB>
  <DomainObject.Predmet.ProtustrankaWithAdress>
    <izvorni_sadrzaj>SAVEZ HRVATSKIH FRIZERA Ilica 49, 10000 Zagreb</izvorni_sadrzaj>
    <derivirana_varijabla naziv="DomainObject.Predmet.ProtustrankaWithAdress_1">SAVEZ HRVATSKIH FRIZERA Ilica 49, 10000 Zagreb</derivirana_varijabla>
  </DomainObject.Predmet.ProtustrankaWithAdress>
  <DomainObject.Predmet.ProtustrankaWithAdressOIB>
    <izvorni_sadrzaj>SAVEZ HRVATSKIH FRIZERA, OIB 21616692827, Ilica 49, 10000 Zagreb</izvorni_sadrzaj>
    <derivirana_varijabla naziv="DomainObject.Predmet.ProtustrankaWithAdressOIB_1">SAVEZ HRVATSKIH FRIZERA, OIB 21616692827, Ilica 49, 10000 Zagreb</derivirana_varijabla>
  </DomainObject.Predmet.ProtustrankaWithAdressOIB>
  <DomainObject.Predmet.ProtustrankaNazivFormated>
    <izvorni_sadrzaj>SAVEZ HRVATSKIH FRIZERA</izvorni_sadrzaj>
    <derivirana_varijabla naziv="DomainObject.Predmet.ProtustrankaNazivFormated_1">SAVEZ HRVATSKIH FRIZERA</derivirana_varijabla>
  </DomainObject.Predmet.ProtustrankaNazivFormated>
  <DomainObject.Predmet.ProtustrankaNazivFormatedOIB>
    <izvorni_sadrzaj>SAVEZ HRVATSKIH FRIZERA, OIB 21616692827</izvorni_sadrzaj>
    <derivirana_varijabla naziv="DomainObject.Predmet.ProtustrankaNazivFormatedOIB_1">SAVEZ HRVATSKIH FRIZERA, OIB 21616692827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SAVEZ HRVATSKIH FRIZERA zastupanog po punomoćniku Štefa Kos</item>
    </izvorni_sadrzaj>
    <derivirana_varijabla naziv="DomainObject.Predmet.ProtuStrankaListFormated_1">
      <item>SAVEZ HRVATSKIH FRIZERA zastupanog po punomoćniku Štefa Kos</item>
    </derivirana_varijabla>
  </DomainObject.Predmet.ProtuStrankaListFormated>
  <DomainObject.Predmet.ProtuStrankaListFormatedOIB>
    <izvorni_sadrzaj>
      <item>SAVEZ HRVATSKIH FRIZERA, OIB 21616692827 zastupanog po punomoćniku Štefa Kos</item>
    </izvorni_sadrzaj>
    <derivirana_varijabla naziv="DomainObject.Predmet.ProtuStrankaListFormatedOIB_1">
      <item>SAVEZ HRVATSKIH FRIZERA, OIB 21616692827 zastupanog po punomoćniku Štefa Kos</item>
    </derivirana_varijabla>
  </DomainObject.Predmet.ProtuStrankaListFormatedOIB>
  <DomainObject.Predmet.ProtuStrankaListFormatedWithAdress>
    <izvorni_sadrzaj>
      <item>SAVEZ HRVATSKIH FRIZERA, Ilica 49, 10000 Zagreb zastupanog po punomoćniku Štefa Kos</item>
    </izvorni_sadrzaj>
    <derivirana_varijabla naziv="DomainObject.Predmet.ProtuStrankaListFormatedWithAdress_1">
      <item>SAVEZ HRVATSKIH FRIZERA, Ilica 49, 10000 Zagreb zastupanog po punomoćniku Štefa Kos</item>
    </derivirana_varijabla>
  </DomainObject.Predmet.ProtuStrankaListFormatedWithAdress>
  <DomainObject.Predmet.ProtuStrankaListFormatedWithAdressOIB>
    <izvorni_sadrzaj>
      <item>SAVEZ HRVATSKIH FRIZERA, OIB 21616692827, Ilica 49, 10000 Zagreb zastupanog po punomoćniku Štefa Kos</item>
    </izvorni_sadrzaj>
    <derivirana_varijabla naziv="DomainObject.Predmet.ProtuStrankaListFormatedWithAdressOIB_1">
      <item>SAVEZ HRVATSKIH FRIZERA, OIB 21616692827, Ilica 49, 10000 Zagreb zastupanog po punomoćniku Štefa Kos</item>
    </derivirana_varijabla>
  </DomainObject.Predmet.ProtuStrankaListFormatedWithAdressOIB>
  <DomainObject.Predmet.ProtuStrankaListNazivFormated>
    <izvorni_sadrzaj>
      <item>SAVEZ HRVATSKIH FRIZERA</item>
    </izvorni_sadrzaj>
    <derivirana_varijabla naziv="DomainObject.Predmet.ProtuStrankaListNazivFormated_1">
      <item>SAVEZ HRVATSKIH FRIZERA</item>
    </derivirana_varijabla>
  </DomainObject.Predmet.ProtuStrankaListNazivFormated>
  <DomainObject.Predmet.ProtuStrankaListNazivFormatedOIB>
    <izvorni_sadrzaj>
      <item>SAVEZ HRVATSKIH FRIZERA, OIB 21616692827</item>
    </izvorni_sadrzaj>
    <derivirana_varijabla naziv="DomainObject.Predmet.ProtuStrankaListNazivFormatedOIB_1">
      <item>SAVEZ HRVATSKIH FRIZERA, OIB 21616692827</item>
    </derivirana_varijabla>
  </DomainObject.Predmet.ProtuStrankaListNazivFormatedOIB>
  <DomainObject.Predmet.OstaliListFormated>
    <izvorni_sadrzaj>
      <item>Štefa Kos punomoćnik sudionika u postupku SAVEZ HRVATSKIH FRIZERA</item>
    </izvorni_sadrzaj>
    <derivirana_varijabla naziv="DomainObject.Predmet.OstaliListFormated_1">
      <item>Štefa Kos punomoćnik sudionika u postupku SAVEZ HRVATSKIH FRIZERA</item>
    </derivirana_varijabla>
  </DomainObject.Predmet.OstaliListFormated>
  <DomainObject.Predmet.OstaliListFormatedOIB>
    <izvorni_sadrzaj>
      <item>Štefa Kos punomoćnik sudionika u postupku SAVEZ HRVATSKIH FRIZERA</item>
    </izvorni_sadrzaj>
    <derivirana_varijabla naziv="DomainObject.Predmet.OstaliListFormatedOIB_1">
      <item>Štefa Kos punomoćnik sudionika u postupku SAVEZ HRVATSKIH FRIZERA</item>
    </derivirana_varijabla>
  </DomainObject.Predmet.OstaliListFormatedOIB>
  <DomainObject.Predmet.OstaliListFormatedWithAdress>
    <izvorni_sadrzaj>
      <item>Štefa Kos punomoćnik sudionika u postupku SAVEZ HRVATSKIH FRIZERA</item>
    </izvorni_sadrzaj>
    <derivirana_varijabla naziv="DomainObject.Predmet.OstaliListFormatedWithAdress_1">
      <item>Štefa Kos punomoćnik sudionika u postupku SAVEZ HRVATSKIH FRIZERA</item>
    </derivirana_varijabla>
  </DomainObject.Predmet.OstaliListFormatedWithAdress>
  <DomainObject.Predmet.OstaliListFormatedWithAdressOIB>
    <izvorni_sadrzaj>
      <item>Štefa Kos punomoćnik sudionika u postupku SAVEZ HRVATSKIH FRIZERA</item>
    </izvorni_sadrzaj>
    <derivirana_varijabla naziv="DomainObject.Predmet.OstaliListFormatedWithAdressOIB_1">
      <item>Štefa Kos punomoćnik sudionika u postupku SAVEZ HRVATSKIH FRIZERA</item>
    </derivirana_varijabla>
  </DomainObject.Predmet.OstaliListFormatedWithAdressOIB>
  <DomainObject.Predmet.OstaliListNazivFormated>
    <izvorni_sadrzaj>
      <item>Štefa Kos</item>
    </izvorni_sadrzaj>
    <derivirana_varijabla naziv="DomainObject.Predmet.OstaliListNazivFormated_1">
      <item>Štefa Kos</item>
    </derivirana_varijabla>
  </DomainObject.Predmet.OstaliListNazivFormated>
  <DomainObject.Predmet.OstaliListNazivFormatedOIB>
    <izvorni_sadrzaj>
      <item>Štefa Kos</item>
    </izvorni_sadrzaj>
    <derivirana_varijabla naziv="DomainObject.Predmet.OstaliListNazivFormatedOIB_1">
      <item>Štefa Kos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SAVEZ HRVATSKIH FRIZERA</izvorni_sadrzaj>
    <derivirana_varijabla naziv="DomainObject.Predmet.ProtustrankaIDrugi_1">SAVEZ HRVATSKIH FRIZERA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SAVEZ HRVATSKIH FRIZERA, OIB 21616692827, Ilica 49, 10000 Zagreb</izvorni_sadrzaj>
    <derivirana_varijabla naziv="DomainObject.Predmet.ProtustrankaIDrugiAdressOIB_1">SAVEZ HRVATSKIH FRIZERA, OIB 21616692827, Ilica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SAVEZ HRVATSKIH FRIZERA</item>
      <item>FINA Regionalni centar Zagreb</item>
      <item>Štefa Kos</item>
    </izvorni_sadrzaj>
    <derivirana_varijabla naziv="DomainObject.Predmet.SudioniciListNaziv_1">
      <item>SAVEZ HRVATSKIH FRIZERA</item>
      <item>FINA Regionalni centar Zagreb</item>
      <item>Štefa Kos</item>
    </derivirana_varijabla>
  </DomainObject.Predmet.SudioniciListNaziv>
  <DomainObject.Predmet.SudioniciListAdressOIB>
    <izvorni_sadrzaj>
      <item>SAVEZ HRVATSKIH FRIZERA, OIB 21616692827, Ilica 49,10000 Zagreb</item>
      <item>FINA Regionalni centar Zagreb, OIB 85821130368, Trg svibanjskih žrtava 1995. 1,10000 Zagreb</item>
      <item>Štefa Kos</item>
    </izvorni_sadrzaj>
    <derivirana_varijabla naziv="DomainObject.Predmet.SudioniciListAdressOIB_1">
      <item>SAVEZ HRVATSKIH FRIZERA, OIB 21616692827, Ilica 49,10000 Zagreb</item>
      <item>FINA Regionalni centar Zagreb, OIB 85821130368, Trg svibanjskih žrtava 1995. 1,10000 Zagreb</item>
      <item>Štefa Kos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21616692827</item>
      <item>, OIB 85821130368</item>
      <item>, OIB null</item>
    </izvorni_sadrzaj>
    <derivirana_varijabla naziv="DomainObject.Predmet.SudioniciListNazivOIB_1">
      <item>, OIB 21616692827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1439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2016-02-12T10:34:00Z</dcterms:created>
  <dc:creator>ilukac</dc:creator>
  <cp:lastModifiedBy>Mirela Šantek</cp:lastModifiedBy>
  <cp:lastPrinted>2016-03-14T09:15:00Z</cp:lastPrinted>
  <dcterms:modified xmlns:xsi="http://www.w3.org/2001/XMLSchema-instance" xsi:type="dcterms:W3CDTF">2016-03-16T12:53:00Z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