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321e" w14:paraId="e1e321e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916753">
        <w:t>3825</w:t>
      </w:r>
      <w:r>
        <w:t>/1</w:t>
      </w:r>
      <w:r w:rsidR="00916753">
        <w:t>6</w:t>
      </w:r>
      <w:r>
        <w:t>-</w:t>
      </w:r>
      <w:r w:rsidR="00916753">
        <w:t>56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B730D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075FE3" w:rsidRPr="00401197">
        <w:t xml:space="preserve"> </w:t>
      </w:r>
      <w:r w:rsidR="00916753" w:rsidRPr="00F20CCD">
        <w:t xml:space="preserve">AGRO-GROM d.o.o., Samobor (Grad Samobor), </w:t>
      </w:r>
      <w:proofErr w:type="spellStart"/>
      <w:r w:rsidR="00916753" w:rsidRPr="00F20CCD">
        <w:t>Perkovčeva</w:t>
      </w:r>
      <w:proofErr w:type="spellEnd"/>
      <w:r w:rsidR="00916753" w:rsidRPr="00F20CCD">
        <w:t xml:space="preserve"> 88, OIB 59513976642, zastupan po odvjetnici Ireni Kelava iz Zagreba, </w:t>
      </w:r>
      <w:proofErr w:type="spellStart"/>
      <w:r w:rsidR="00916753" w:rsidRPr="00F20CCD">
        <w:t>Gredička</w:t>
      </w:r>
      <w:proofErr w:type="spellEnd"/>
      <w:r w:rsidR="00916753" w:rsidRPr="00F20CCD">
        <w:t xml:space="preserve"> 23</w:t>
      </w:r>
      <w:r w:rsidR="00AB730D">
        <w:t xml:space="preserve">, </w:t>
      </w:r>
      <w:r w:rsidR="00916753">
        <w:t>15. ožujka 2017.</w:t>
      </w:r>
    </w:p>
    <w:p w:rsidRDefault="00916753" w:rsidP="00A9360E" w:rsidR="00916753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="00916753">
        <w:t xml:space="preserve"> </w:t>
      </w:r>
      <w:r w:rsidRPr="00401197">
        <w:t>Utvrđuje se da je rješenje ovog suda broj St</w:t>
      </w:r>
      <w:r w:rsidR="00916753">
        <w:t>-3825</w:t>
      </w:r>
      <w:r w:rsidR="00CD56F2">
        <w:t>/1</w:t>
      </w:r>
      <w:r w:rsidR="00916753">
        <w:t>6</w:t>
      </w:r>
      <w:r w:rsidRPr="00401197">
        <w:t xml:space="preserve"> od </w:t>
      </w:r>
      <w:r w:rsidR="00916753">
        <w:t>13. siječnja 2017.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dana </w:t>
      </w:r>
      <w:r w:rsidR="00916753">
        <w:t>7. veljače 2017.</w:t>
      </w:r>
      <w:r w:rsidRPr="00401197">
        <w:t xml:space="preserve">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="00916753">
        <w:t xml:space="preserve"> </w:t>
      </w:r>
      <w:r w:rsidRPr="00401197"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916753">
        <w:rPr>
          <w:lang w:eastAsia="en-US"/>
        </w:rPr>
        <w:t>15. ožujka</w:t>
      </w:r>
      <w:r w:rsidR="00CD56F2">
        <w:rPr>
          <w:lang w:eastAsia="en-US"/>
        </w:rPr>
        <w:t xml:space="preserve"> 201</w:t>
      </w:r>
      <w:r w:rsidR="00916753">
        <w:rPr>
          <w:lang w:eastAsia="en-US"/>
        </w:rPr>
        <w:t>7</w:t>
      </w:r>
      <w:r w:rsidR="00CD56F2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94FA9">
        <w:rPr>
          <w:lang w:eastAsia="en-US"/>
        </w:rPr>
        <w:t xml:space="preserve">  </w:t>
      </w:r>
      <w:r w:rsidR="00CD56F2">
        <w:rPr>
          <w:lang w:eastAsia="en-US"/>
        </w:rPr>
        <w:t>Nikolina Dorić Hadžisejdić</w:t>
      </w:r>
      <w:r w:rsidR="00521099">
        <w:rPr>
          <w:lang w:eastAsia="en-US"/>
        </w:rPr>
        <w:t>,v.r.</w:t>
      </w:r>
    </w:p>
    <w:p w:rsidRDefault="00521099" w:rsidP="00594FA9" w:rsidR="00521099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521099" w:rsidP="002B3342" w:rsidR="00521099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21099" w:rsidP="002B3342" w:rsidR="00521099" w:rsidRPr="00694D64">
      <w:r w:rsidRPr="00694D64">
        <w:t>Karmela Dolenc</w:t>
      </w:r>
    </w:p>
    <w:p w:rsidRDefault="00521099" w:rsidP="002B3342" w:rsidR="00521099">
      <w:pPr>
        <w:pStyle w:val="Bezproreda"/>
      </w:pPr>
    </w:p>
    <w:p w:rsidRDefault="00521099" w:rsidP="00594FA9" w:rsidR="00521099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sectPr w:rsidSect="00F5106E" w:rsidR="00895FF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21099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65E71"/>
    <w:rsid w:val="00895FF4"/>
    <w:rsid w:val="008B0AE9"/>
    <w:rsid w:val="008C2C6D"/>
    <w:rsid w:val="008D74ED"/>
    <w:rsid w:val="00900528"/>
    <w:rsid w:val="00911FF4"/>
    <w:rsid w:val="00916753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21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2109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21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2109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o pravomoćnosti</izvorni_sadrzaj>
    <derivirana_varijabla naziv="DomainObject.Primjedba_1">potvrda o pravomoćnosti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3825</izvorni_sadrzaj>
    <derivirana_varijabla naziv="DomainObject.Predmet.Broj_1">3825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St-3825/2016</izvorni_sadrzaj>
    <derivirana_varijabla naziv="DomainObject.Predmet.OznakaBroj_1">St-3825/2016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AGRO-GROM d.o.o. zastupanog po punomoćniku Irena Kelava</izvorni_sadrzaj>
    <derivirana_varijabla naziv="DomainObject.Predmet.ProtustrankaFormated_1">  AGRO-GROM d.o.o. zastupanog po punomoćniku Irena Kelava</derivirana_varijabla>
  </DomainObject.Predmet.ProtustrankaFormated>
  <DomainObject.Predmet.ProtustrankaFormatedOIB>
    <izvorni_sadrzaj>  AGRO-GROM d.o.o., OIB 59513976642 zastupanog po punomoćniku Irena Kelava</izvorni_sadrzaj>
    <derivirana_varijabla naziv="DomainObject.Predmet.ProtustrankaFormatedOIB_1">  AGRO-GROM d.o.o., OIB 59513976642 zastupanog po punomoćniku Irena Kelava</derivirana_varijabla>
  </DomainObject.Predmet.ProtustrankaFormatedOIB>
  <DomainObject.Predmet.ProtustrankaFormatedWithAdress>
    <izvorni_sadrzaj> AGRO-GROM d.o.o., Perkovčeva 88, 10430 Samobor zastupanog po punomoćniku Irena Kelava</izvorni_sadrzaj>
    <derivirana_varijabla naziv="DomainObject.Predmet.ProtustrankaFormatedWithAdress_1"> AGRO-GROM d.o.o., Perkovčeva 88, 10430 Samobor zastupanog po punomoćniku Irena Kelava</derivirana_varijabla>
  </DomainObject.Predmet.ProtustrankaFormatedWithAdress>
  <DomainObject.Predmet.ProtustrankaFormatedWithAdressOIB>
    <izvorni_sadrzaj> AGRO-GROM d.o.o., OIB 59513976642, Perkovčeva 88, 10430 Samobor zastupanog po punomoćniku Irena Kelava</izvorni_sadrzaj>
    <derivirana_varijabla naziv="DomainObject.Predmet.ProtustrankaFormatedWithAdressOIB_1"> AGRO-GROM d.o.o., OIB 59513976642, Perkovčeva 88, 10430 Samobor zastupanog po punomoćniku Irena Kelava</derivirana_varijabla>
  </DomainObject.Predmet.ProtustrankaFormatedWithAdressOIB>
  <DomainObject.Predmet.ProtustrankaWithAdress>
    <izvorni_sadrzaj>AGRO-GROM d.o.o. Perkovčeva 88, 10430 Samobor</izvorni_sadrzaj>
    <derivirana_varijabla naziv="DomainObject.Predmet.ProtustrankaWithAdress_1">AGRO-GROM d.o.o. Perkovčeva 88, 10430 Samobor</derivirana_varijabla>
  </DomainObject.Predmet.ProtustrankaWithAdress>
  <DomainObject.Predmet.ProtustrankaWithAdressOIB>
    <izvorni_sadrzaj>AGRO-GROM d.o.o., OIB 59513976642, Perkovčeva 88, 10430 Samobor</izvorni_sadrzaj>
    <derivirana_varijabla naziv="DomainObject.Predmet.ProtustrankaWithAdressOIB_1">AGRO-GROM d.o.o., OIB 59513976642, Perkovčeva 88, 10430 Samobor</derivirana_varijabla>
  </DomainObject.Predmet.ProtustrankaWithAdressOIB>
  <DomainObject.Predmet.ProtustrankaNazivFormated>
    <izvorni_sadrzaj>AGRO-GROM d.o.o.</izvorni_sadrzaj>
    <derivirana_varijabla naziv="DomainObject.Predmet.ProtustrankaNazivFormated_1">AGRO-GROM d.o.o.</derivirana_varijabla>
  </DomainObject.Predmet.ProtustrankaNazivFormated>
  <DomainObject.Predmet.ProtustrankaNazivFormatedOIB>
    <izvorni_sadrzaj>AGRO-GROM d.o.o., OIB 59513976642</izvorni_sadrzaj>
    <derivirana_varijabla naziv="DomainObject.Predmet.ProtustrankaNazivFormatedOIB_1">AGRO-GROM d.o.o., OIB 59513976642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AGRO-GROM d.o.o.</izvorni_sadrzaj>
    <derivirana_varijabla naziv="DomainObject.Predmet.StrankaFormated_1">  AGRO-GROM d.o.o.</derivirana_varijabla>
  </DomainObject.Predmet.StrankaFormated>
  <DomainObject.Predmet.StrankaFormatedOIB>
    <izvorni_sadrzaj>  AGRO-GROM d.o.o., OIB 59513976642</izvorni_sadrzaj>
    <derivirana_varijabla naziv="DomainObject.Predmet.StrankaFormatedOIB_1">  AGRO-GROM d.o.o., OIB 59513976642</derivirana_varijabla>
  </DomainObject.Predmet.StrankaFormatedOIB>
  <DomainObject.Predmet.StrankaFormatedWithAdress>
    <izvorni_sadrzaj> AGRO-GROM d.o.o., Perkovčeva 88, 10430 Samobor</izvorni_sadrzaj>
    <derivirana_varijabla naziv="DomainObject.Predmet.StrankaFormatedWithAdress_1"> AGRO-GROM d.o.o., Perkovčeva 88, 10430 Samobor</derivirana_varijabla>
  </DomainObject.Predmet.StrankaFormatedWithAdress>
  <DomainObject.Predmet.StrankaFormatedWithAdressOIB>
    <izvorni_sadrzaj> AGRO-GROM d.o.o., OIB 59513976642, Perkovčeva 88, 10430 Samobor</izvorni_sadrzaj>
    <derivirana_varijabla naziv="DomainObject.Predmet.StrankaFormatedWithAdressOIB_1"> AGRO-GROM d.o.o., OIB 59513976642, Perkovčeva 88, 10430 Samobor</derivirana_varijabla>
  </DomainObject.Predmet.StrankaFormatedWithAdressOIB>
  <DomainObject.Predmet.StrankaWithAdress>
    <izvorni_sadrzaj>AGRO-GROM d.o.o. Perkovčeva 88,10430 Samobor</izvorni_sadrzaj>
    <derivirana_varijabla naziv="DomainObject.Predmet.StrankaWithAdress_1">AGRO-GROM d.o.o. Perkovčeva 88,10430 Samobor</derivirana_varijabla>
  </DomainObject.Predmet.StrankaWithAdress>
  <DomainObject.Predmet.StrankaWithAdressOIB>
    <izvorni_sadrzaj>AGRO-GROM d.o.o., OIB 59513976642, Perkovčeva 88,10430 Samobor</izvorni_sadrzaj>
    <derivirana_varijabla naziv="DomainObject.Predmet.StrankaWithAdressOIB_1">AGRO-GROM d.o.o., OIB 59513976642, Perkovčeva 88,10430 Samobor</derivirana_varijabla>
  </DomainObject.Predmet.StrankaWithAdressOIB>
  <DomainObject.Predmet.StrankaNazivFormated>
    <izvorni_sadrzaj>AGRO-GROM d.o.o.</izvorni_sadrzaj>
    <derivirana_varijabla naziv="DomainObject.Predmet.StrankaNazivFormated_1">AGRO-GROM d.o.o.</derivirana_varijabla>
  </DomainObject.Predmet.StrankaNazivFormated>
  <DomainObject.Predmet.StrankaNazivFormatedOIB>
    <izvorni_sadrzaj>AGRO-GROM d.o.o., OIB 59513976642</izvorni_sadrzaj>
    <derivirana_varijabla naziv="DomainObject.Predmet.StrankaNazivFormatedOIB_1">AGRO-GROM d.o.o., OIB 59513976642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AGRO-GROM d.o.o.</item>
    </izvorni_sadrzaj>
    <derivirana_varijabla naziv="DomainObject.Predmet.StrankaListFormated_1">
      <item>AGRO-GROM d.o.o.</item>
    </derivirana_varijabla>
  </DomainObject.Predmet.StrankaListFormated>
  <DomainObject.Predmet.StrankaListFormatedOIB>
    <izvorni_sadrzaj>
      <item>AGRO-GROM d.o.o., OIB 59513976642</item>
    </izvorni_sadrzaj>
    <derivirana_varijabla naziv="DomainObject.Predmet.StrankaListFormatedOIB_1">
      <item>AGRO-GROM d.o.o., OIB 59513976642</item>
    </derivirana_varijabla>
  </DomainObject.Predmet.StrankaListFormatedOIB>
  <DomainObject.Predmet.StrankaListFormatedWithAdress>
    <izvorni_sadrzaj>
      <item>AGRO-GROM d.o.o., Perkovčeva 88, 10430 Samobor</item>
    </izvorni_sadrzaj>
    <derivirana_varijabla naziv="DomainObject.Predmet.StrankaListFormatedWithAdress_1">
      <item>AGRO-GROM d.o.o., Perkovčeva 88, 10430 Samobor</item>
    </derivirana_varijabla>
  </DomainObject.Predmet.StrankaListFormatedWithAdress>
  <DomainObject.Predmet.StrankaListFormatedWithAdressOIB>
    <izvorni_sadrzaj>
      <item>AGRO-GROM d.o.o., OIB 59513976642, Perkovčeva 88, 10430 Samobor</item>
    </izvorni_sadrzaj>
    <derivirana_varijabla naziv="DomainObject.Predmet.StrankaListFormatedWithAdressOIB_1">
      <item>AGRO-GROM d.o.o., OIB 59513976642, Perkovčeva 88, 10430 Samobor</item>
    </derivirana_varijabla>
  </DomainObject.Predmet.StrankaListFormatedWithAdressOIB>
  <DomainObject.Predmet.StrankaListNazivFormated>
    <izvorni_sadrzaj>
      <item>AGRO-GROM d.o.o.</item>
    </izvorni_sadrzaj>
    <derivirana_varijabla naziv="DomainObject.Predmet.StrankaListNazivFormated_1">
      <item>AGRO-GROM d.o.o.</item>
    </derivirana_varijabla>
  </DomainObject.Predmet.StrankaListNazivFormated>
  <DomainObject.Predmet.StrankaListNazivFormatedOIB>
    <izvorni_sadrzaj>
      <item>AGRO-GROM d.o.o., OIB 59513976642</item>
    </izvorni_sadrzaj>
    <derivirana_varijabla naziv="DomainObject.Predmet.StrankaListNazivFormatedOIB_1">
      <item>AGRO-GROM d.o.o., OIB 59513976642</item>
    </derivirana_varijabla>
  </DomainObject.Predmet.StrankaListNazivFormatedOIB>
  <DomainObject.Predmet.ProtuStrankaListFormated>
    <izvorni_sadrzaj>
      <item>AGRO-GROM d.o.o. zastupanog po punomoćniku Irena Kelava</item>
    </izvorni_sadrzaj>
    <derivirana_varijabla naziv="DomainObject.Predmet.ProtuStrankaListFormated_1">
      <item>AGRO-GROM d.o.o. zastupanog po punomoćniku Irena Kelava</item>
    </derivirana_varijabla>
  </DomainObject.Predmet.ProtuStrankaListFormated>
  <DomainObject.Predmet.ProtuStrankaListFormatedOIB>
    <izvorni_sadrzaj>
      <item>AGRO-GROM d.o.o., OIB 59513976642 zastupanog po punomoćniku Irena Kelava</item>
    </izvorni_sadrzaj>
    <derivirana_varijabla naziv="DomainObject.Predmet.ProtuStrankaListFormatedOIB_1">
      <item>AGRO-GROM d.o.o., OIB 59513976642 zastupanog po punomoćniku Irena Kelava</item>
    </derivirana_varijabla>
  </DomainObject.Predmet.ProtuStrankaListFormatedOIB>
  <DomainObject.Predmet.ProtuStrankaListFormatedWithAdress>
    <izvorni_sadrzaj>
      <item>AGRO-GROM d.o.o., Perkovčeva 88, 10430 Samobor zastupanog po punomoćniku Irena Kelava</item>
    </izvorni_sadrzaj>
    <derivirana_varijabla naziv="DomainObject.Predmet.ProtuStrankaListFormatedWithAdress_1">
      <item>AGRO-GROM d.o.o., Perkovčeva 88, 10430 Samobor zastupanog po punomoćniku Irena Kelava</item>
    </derivirana_varijabla>
  </DomainObject.Predmet.ProtuStrankaListFormatedWithAdress>
  <DomainObject.Predmet.ProtuStrankaListFormatedWithAdressOIB>
    <izvorni_sadrzaj>
      <item>AGRO-GROM d.o.o., OIB 59513976642, Perkovčeva 88, 10430 Samobor zastupanog po punomoćniku Irena Kelava</item>
    </izvorni_sadrzaj>
    <derivirana_varijabla naziv="DomainObject.Predmet.ProtuStrankaListFormatedWithAdressOIB_1">
      <item>AGRO-GROM d.o.o., OIB 59513976642, Perkovčeva 88, 10430 Samobor zastupanog po punomoćniku Irena Kelava</item>
    </derivirana_varijabla>
  </DomainObject.Predmet.ProtuStrankaListFormatedWithAdressOIB>
  <DomainObject.Predmet.ProtuStrankaListNazivFormated>
    <izvorni_sadrzaj>
      <item>AGRO-GROM d.o.o.</item>
    </izvorni_sadrzaj>
    <derivirana_varijabla naziv="DomainObject.Predmet.ProtuStrankaListNazivFormated_1">
      <item>AGRO-GROM d.o.o.</item>
    </derivirana_varijabla>
  </DomainObject.Predmet.ProtuStrankaListNazivFormated>
  <DomainObject.Predmet.ProtuStrankaListNazivFormatedOIB>
    <izvorni_sadrzaj>
      <item>AGRO-GROM d.o.o., OIB 59513976642</item>
    </izvorni_sadrzaj>
    <derivirana_varijabla naziv="DomainObject.Predmet.ProtuStrankaListNazivFormatedOIB_1">
      <item>AGRO-GROM d.o.o., OIB 59513976642</item>
    </derivirana_varijabla>
  </DomainObject.Predmet.ProtuStrankaListNazivFormatedOIB>
  <DomainObject.Predmet.OstaliListFormated>
    <izvorni_sadrzaj>
      <item>Irena Kelava punomoćnik sudionika u postupku AGRO-GROM d.o.o.</item>
    </izvorni_sadrzaj>
    <derivirana_varijabla naziv="DomainObject.Predmet.OstaliListFormated_1">
      <item>Irena Kelava punomoćnik sudionika u postupku AGRO-GROM d.o.o.</item>
    </derivirana_varijabla>
  </DomainObject.Predmet.OstaliListFormated>
  <DomainObject.Predmet.OstaliListFormatedOIB>
    <izvorni_sadrzaj>
      <item>Irena Kelava, OIB 65378158056 punomoćnik sudionika u postupku AGRO-GROM d.o.o.</item>
    </izvorni_sadrzaj>
    <derivirana_varijabla naziv="DomainObject.Predmet.OstaliListFormatedOIB_1">
      <item>Irena Kelava, OIB 65378158056 punomoćnik sudionika u postupku AGRO-GROM d.o.o.</item>
    </derivirana_varijabla>
  </DomainObject.Predmet.OstaliListFormatedOIB>
  <DomainObject.Predmet.OstaliListFormatedWithAdress>
    <izvorni_sadrzaj>
      <item>Irena Kelava, Gredička 23, 10000 Zagreb punomoćnik sudionika u postupku AGRO-GROM d.o.o.</item>
    </izvorni_sadrzaj>
    <derivirana_varijabla naziv="DomainObject.Predmet.OstaliListFormatedWithAdress_1">
      <item>Irena Kelava, Gredička 23, 10000 Zagreb punomoćnik sudionika u postupku AGRO-GROM d.o.o.</item>
    </derivirana_varijabla>
  </DomainObject.Predmet.OstaliListFormatedWithAdress>
  <DomainObject.Predmet.OstaliListFormatedWithAdressOIB>
    <izvorni_sadrzaj>
      <item>Irena Kelava, OIB 65378158056, Gredička 23, 10000 Zagreb punomoćnik sudionika u postupku AGRO-GROM d.o.o.</item>
    </izvorni_sadrzaj>
    <derivirana_varijabla naziv="DomainObject.Predmet.OstaliListFormatedWithAdressOIB_1">
      <item>Irena Kelava, OIB 65378158056, Gredička 23, 10000 Zagreb punomoćnik sudionika u postupku AGRO-GROM d.o.o.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AGRO-GROM d.o.o.</izvorni_sadrzaj>
    <derivirana_varijabla naziv="DomainObject.Predmet.StrankaIDrugi_1">AGRO-GROM d.o.o.</derivirana_varijabla>
  </DomainObject.Predmet.StrankaIDrugi>
  <DomainObject.Predmet.ProtustrankaIDrugi>
    <izvorni_sadrzaj>AGRO-GROM d.o.o.</izvorni_sadrzaj>
    <derivirana_varijabla naziv="DomainObject.Predmet.ProtustrankaIDrugi_1">AGRO-GROM d.o.o.</derivirana_varijabla>
  </DomainObject.Predmet.ProtustrankaIDrugi>
  <DomainObject.Predmet.StrankaIDrugiAdressOIB>
    <izvorni_sadrzaj>AGRO-GROM d.o.o., OIB 59513976642, Perkovčeva 88, 10430 Samobor</izvorni_sadrzaj>
    <derivirana_varijabla naziv="DomainObject.Predmet.StrankaIDrugiAdressOIB_1">AGRO-GROM d.o.o., OIB 59513976642, Perkovčeva 88, 10430 Samobor</derivirana_varijabla>
  </DomainObject.Predmet.StrankaIDrugiAdressOIB>
  <DomainObject.Predmet.ProtustrankaIDrugiAdressOIB>
    <izvorni_sadrzaj>AGRO-GROM d.o.o., OIB 59513976642, Perkovčeva 88, 10430 Samobor</izvorni_sadrzaj>
    <derivirana_varijabla naziv="DomainObject.Predmet.ProtustrankaIDrugiAdressOIB_1">AGRO-GROM d.o.o., OIB 59513976642, Perkovčeva 88,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AGRO-GROM d.o.o.</item>
      <item>AGRO-GROM d.o.o.</item>
      <item>Irena Kelava</item>
    </izvorni_sadrzaj>
    <derivirana_varijabla naziv="DomainObject.Predmet.SudioniciListNaziv_1">
      <item>AGRO-GROM d.o.o.</item>
      <item>AGRO-GROM d.o.o.</item>
      <item>Irena Kelava</item>
    </derivirana_varijabla>
  </DomainObject.Predmet.SudioniciListNaziv>
  <DomainObject.Predmet.SudioniciListAdressOIB>
    <izvorni_sadrzaj>
      <item>AGRO-GROM d.o.o., OIB 59513976642, Perkovčeva 88,10430 Samobor</item>
      <item>AGRO-GROM d.o.o., OIB 59513976642, Perkovčeva 88,10430 Samobor</item>
      <item>Irena Kelava, OIB 65378158056, Gredička 23,10000 Zagreb</item>
    </izvorni_sadrzaj>
    <derivirana_varijabla naziv="DomainObject.Predmet.SudioniciListAdressOIB_1">
      <item>AGRO-GROM d.o.o., OIB 59513976642, Perkovčeva 88,10430 Samobor</item>
      <item>AGRO-GROM d.o.o., OIB 59513976642, Perkovčeva 88,10430 Samobor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59513976642</item>
      <item>, OIB 59513976642</item>
      <item>, OIB 65378158056</item>
    </izvorni_sadrzaj>
    <derivirana_varijabla naziv="DomainObject.Predmet.SudioniciListNazivOIB_1">
      <item>, OIB 59513976642</item>
      <item>, OIB 59513976642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040C4-F24B-4B3B-AE28-4C8A4BE4D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181</properties:Words>
  <properties:Characters>915</properties:Characters>
  <properties:Lines>34</properties:Lines>
  <properties:Paragraphs>14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Karmela Dolenc</cp:lastModifiedBy>
  <cp:lastPrinted>2017-03-16T08:45:00Z</cp:lastPrinted>
  <dcterms:modified xmlns:xsi="http://www.w3.org/2001/XMLSchema-instance" xsi:type="dcterms:W3CDTF">2017-03-16T08:45:00Z</dcterms:modified>
  <cp:revision>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