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bd41" w14:paraId="3adbd41" w:rsidRDefault="006469F3" w:rsidR="006469F3" w:rsidRPr="006469F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9F3" w:rsidP="00893B68" w:rsidR="006469F3" w:rsidRPr="006469F3">
      <w:pPr>
        <w:rPr>
          <w:b/>
        </w:rPr>
      </w:pPr>
    </w:p>
    <w:p w:rsidRDefault="00893B68" w:rsidP="00893B68" w:rsidR="00893B68" w:rsidRPr="006469F3">
      <w:r w:rsidRPr="006469F3">
        <w:t>REPUBLIKA HRVATSKA</w:t>
      </w:r>
    </w:p>
    <w:p w:rsidRDefault="00893B68" w:rsidP="00893B68" w:rsidR="00893B68" w:rsidRPr="006469F3">
      <w:r w:rsidRPr="006469F3">
        <w:t xml:space="preserve">TRGOVAČKI SUD U ZAGREBU   </w:t>
      </w:r>
    </w:p>
    <w:p w:rsidRDefault="00893B68" w:rsidP="00893B68" w:rsidR="00893B68" w:rsidRPr="006469F3">
      <w:r w:rsidRPr="006469F3">
        <w:t xml:space="preserve">Zagreb, Amruševa 2/II                                                     </w:t>
      </w:r>
      <w:r w:rsidRPr="006469F3">
        <w:tab/>
      </w:r>
      <w:r w:rsidRPr="006469F3">
        <w:tab/>
      </w:r>
      <w:r w:rsidRPr="006469F3">
        <w:tab/>
        <w:t>72.  St-</w:t>
      </w:r>
      <w:r w:rsidR="00C71C41">
        <w:t>369/2015</w:t>
      </w:r>
      <w:r w:rsidR="00CF3932">
        <w:t>-6</w:t>
      </w:r>
    </w:p>
    <w:p w:rsidRDefault="006B1F96" w:rsidP="00893B68" w:rsidR="006B1F96" w:rsidRPr="006469F3"/>
    <w:p w:rsidRDefault="006B1F96" w:rsidP="00893B68" w:rsidR="006B1F96" w:rsidRPr="006469F3">
      <w:r w:rsidRPr="006469F3">
        <w:tab/>
      </w:r>
      <w:r w:rsidRPr="006469F3">
        <w:tab/>
      </w:r>
      <w:r w:rsidRPr="006469F3">
        <w:tab/>
      </w:r>
      <w:r w:rsidRPr="006469F3">
        <w:tab/>
        <w:t xml:space="preserve">    </w:t>
      </w:r>
      <w:r w:rsidR="00716C40" w:rsidRPr="006469F3">
        <w:t xml:space="preserve">U IME </w:t>
      </w:r>
      <w:r w:rsidRPr="006469F3">
        <w:t>REPUBLIK</w:t>
      </w:r>
      <w:r w:rsidR="00716C40" w:rsidRPr="006469F3">
        <w:t>E</w:t>
      </w:r>
      <w:r w:rsidRPr="006469F3">
        <w:t xml:space="preserve"> HRVATSK</w:t>
      </w:r>
      <w:r w:rsidR="00716C40" w:rsidRPr="006469F3">
        <w:t>E</w:t>
      </w:r>
      <w:r w:rsidRPr="006469F3">
        <w:tab/>
      </w:r>
      <w:r w:rsidRPr="006469F3">
        <w:tab/>
      </w:r>
      <w:r w:rsidRPr="006469F3">
        <w:tab/>
      </w:r>
    </w:p>
    <w:p w:rsidRDefault="00716C40" w:rsidP="00893B68" w:rsidR="00893B68" w:rsidRPr="006469F3">
      <w:pPr>
        <w:jc w:val="center"/>
      </w:pPr>
      <w:r w:rsidRPr="006469F3">
        <w:t>RJEŠENJE</w:t>
      </w:r>
      <w:r w:rsidR="00893B68" w:rsidRPr="006469F3">
        <w:t xml:space="preserve"> </w:t>
      </w:r>
    </w:p>
    <w:p w:rsidRDefault="00893B68" w:rsidP="00893B68" w:rsidR="00893B68" w:rsidRPr="006469F3">
      <w:pPr>
        <w:jc w:val="center"/>
      </w:pPr>
    </w:p>
    <w:p w:rsidRDefault="00C71C41" w:rsidP="00C71C41" w:rsidR="00C71C41" w:rsidRPr="00FB0754">
      <w:pPr>
        <w:ind w:firstLine="720"/>
        <w:jc w:val="both"/>
      </w:pPr>
      <w:r w:rsidRPr="00FB0754">
        <w:t>TRGOVAČKI SUD U ZAGREBU po stečajnom sucu Nikoli Ribariću u stečajnom  p</w:t>
      </w:r>
      <w:r>
        <w:t>ostupku</w:t>
      </w:r>
      <w:r w:rsidRPr="00FB0754">
        <w:t xml:space="preserve"> povodom prijedloga predlagatelja </w:t>
      </w:r>
      <w:r w:rsidRPr="00FB0754">
        <w:rPr>
          <w:b/>
        </w:rPr>
        <w:t xml:space="preserve">POLET </w:t>
      </w:r>
      <w:r w:rsidRPr="00FB0754">
        <w:t>d.o.o. iz Zagreba, Heinzelova 32, zastupan po zakonskom zastupniku</w:t>
      </w:r>
      <w:r>
        <w:t xml:space="preserve">, za </w:t>
      </w:r>
      <w:r w:rsidRPr="00FB0754">
        <w:t xml:space="preserve">otvaranjem stečajnog postupka nad trgovačkim društvom </w:t>
      </w:r>
      <w:r w:rsidRPr="00FB0754">
        <w:rPr>
          <w:b/>
        </w:rPr>
        <w:t>POLET</w:t>
      </w:r>
      <w:r w:rsidRPr="00FB0754">
        <w:t xml:space="preserve"> d.o.o. iz Zagreba, Heinzelova 32, </w:t>
      </w:r>
      <w:r>
        <w:t>OIB: 18266022349, dana 12. srpnja</w:t>
      </w:r>
      <w:r w:rsidRPr="00FB0754">
        <w:t xml:space="preserve"> 201</w:t>
      </w:r>
      <w:r>
        <w:t>6</w:t>
      </w:r>
      <w:r w:rsidRPr="00FB0754">
        <w:t>. godine</w:t>
      </w:r>
    </w:p>
    <w:p w:rsidRDefault="001A4976" w:rsidP="001A4976" w:rsidR="001A4976" w:rsidRPr="006469F3">
      <w:pPr>
        <w:jc w:val="center"/>
      </w:pPr>
    </w:p>
    <w:p w:rsidRDefault="00FC5E06" w:rsidP="001A4976" w:rsidR="001A4976" w:rsidRPr="006469F3">
      <w:pPr>
        <w:jc w:val="center"/>
      </w:pPr>
      <w:r w:rsidRPr="006469F3">
        <w:t>riješio je</w:t>
      </w:r>
    </w:p>
    <w:p w:rsidRDefault="001A4976" w:rsidP="001A4976" w:rsidR="001A4976" w:rsidRPr="006469F3">
      <w:pPr>
        <w:jc w:val="center"/>
        <w:rPr>
          <w:b/>
        </w:rPr>
      </w:pPr>
    </w:p>
    <w:p w:rsidRDefault="00716C40" w:rsidP="00716C40" w:rsidR="00716C40" w:rsidRPr="006469F3">
      <w:pPr>
        <w:jc w:val="both"/>
      </w:pPr>
      <w:r w:rsidRPr="006469F3">
        <w:t xml:space="preserve">Odbacuje se prijedlog predlagatelja </w:t>
      </w:r>
      <w:r w:rsidR="00C71C41" w:rsidRPr="00FB0754">
        <w:rPr>
          <w:b/>
        </w:rPr>
        <w:t xml:space="preserve">POLET </w:t>
      </w:r>
      <w:r w:rsidR="00C71C41" w:rsidRPr="00FB0754">
        <w:t>d.o.o. iz Zagreba, Heinzelova 32</w:t>
      </w:r>
      <w:r w:rsidR="00727188">
        <w:t xml:space="preserve">, </w:t>
      </w:r>
      <w:r w:rsidR="00C71C41">
        <w:t xml:space="preserve">za </w:t>
      </w:r>
      <w:r w:rsidR="00C71C41" w:rsidRPr="00FB0754">
        <w:t xml:space="preserve">otvaranjem stečajnog postupka nad trgovačkim društvom </w:t>
      </w:r>
      <w:r w:rsidR="00C71C41" w:rsidRPr="00FB0754">
        <w:rPr>
          <w:b/>
        </w:rPr>
        <w:t>POLET</w:t>
      </w:r>
      <w:r w:rsidR="00C71C41" w:rsidRPr="00FB0754">
        <w:t xml:space="preserve"> d.o.o. iz Zagreba, Heinzelova 32, </w:t>
      </w:r>
      <w:r w:rsidR="00C71C41">
        <w:t>OIB: 18266022349, od dana 26</w:t>
      </w:r>
      <w:r w:rsidRPr="006469F3">
        <w:t>.</w:t>
      </w:r>
      <w:r w:rsidR="00C71C41">
        <w:t xml:space="preserve"> svibnja</w:t>
      </w:r>
      <w:r w:rsidRPr="006469F3">
        <w:t xml:space="preserve"> 201</w:t>
      </w:r>
      <w:r w:rsidR="00C71C41">
        <w:t>5</w:t>
      </w:r>
      <w:r w:rsidRPr="006469F3">
        <w:t xml:space="preserve">. godine </w:t>
      </w:r>
    </w:p>
    <w:p w:rsidRDefault="00716C40" w:rsidP="00716C40" w:rsidR="00716C40" w:rsidRPr="006469F3">
      <w:pPr>
        <w:jc w:val="both"/>
      </w:pPr>
    </w:p>
    <w:p w:rsidRDefault="001A4976" w:rsidP="001A4976" w:rsidR="001A4976" w:rsidRPr="006469F3">
      <w:pPr>
        <w:jc w:val="center"/>
      </w:pPr>
      <w:r w:rsidRPr="006469F3">
        <w:t>Obrazloženje</w:t>
      </w:r>
    </w:p>
    <w:p w:rsidRDefault="001A4976" w:rsidP="001A4976" w:rsidR="001A4976" w:rsidRPr="006469F3">
      <w:pPr>
        <w:pStyle w:val="Tijeloteksta"/>
        <w:jc w:val="center"/>
      </w:pPr>
    </w:p>
    <w:p w:rsidRDefault="00AE1B02" w:rsidP="007F3C10" w:rsidR="00C71C41">
      <w:pPr>
        <w:pStyle w:val="Tijeloteksta"/>
        <w:ind w:firstLine="720"/>
      </w:pPr>
      <w:r w:rsidRPr="006469F3">
        <w:t>Predlagatelj</w:t>
      </w:r>
      <w:r w:rsidR="007F3C10" w:rsidRPr="006469F3">
        <w:t xml:space="preserve"> je </w:t>
      </w:r>
      <w:r w:rsidR="006A1DA9" w:rsidRPr="006469F3">
        <w:t xml:space="preserve">podnio </w:t>
      </w:r>
      <w:r w:rsidR="006B1F96" w:rsidRPr="006469F3">
        <w:t>2</w:t>
      </w:r>
      <w:r w:rsidR="00C71C41">
        <w:t>6</w:t>
      </w:r>
      <w:r w:rsidR="006A1DA9" w:rsidRPr="006469F3">
        <w:t>.</w:t>
      </w:r>
      <w:r w:rsidR="00C71C41">
        <w:t xml:space="preserve"> svibnja</w:t>
      </w:r>
      <w:r w:rsidR="007F3C10" w:rsidRPr="006469F3">
        <w:t xml:space="preserve"> 201</w:t>
      </w:r>
      <w:r w:rsidR="006B1F96" w:rsidRPr="006469F3">
        <w:t>5</w:t>
      </w:r>
      <w:r w:rsidR="006A1DA9" w:rsidRPr="006469F3">
        <w:t>. godine,</w:t>
      </w:r>
      <w:r w:rsidRPr="006469F3">
        <w:t xml:space="preserve"> prijedlog za otvaranjem stečajnog postupka nad</w:t>
      </w:r>
      <w:r w:rsidR="006B1F96" w:rsidRPr="006469F3">
        <w:t xml:space="preserve"> dužnik</w:t>
      </w:r>
      <w:r w:rsidR="00C71C41">
        <w:t xml:space="preserve">om </w:t>
      </w:r>
      <w:r w:rsidR="00727188" w:rsidRPr="00FB0754">
        <w:rPr>
          <w:b/>
        </w:rPr>
        <w:t>POLET</w:t>
      </w:r>
      <w:r w:rsidR="00727188" w:rsidRPr="00FB0754">
        <w:t xml:space="preserve"> d.o.o. iz Zagreba, Heinzelova 32, </w:t>
      </w:r>
      <w:r w:rsidR="00727188">
        <w:t>OIB: 18266022349.</w:t>
      </w:r>
    </w:p>
    <w:p w:rsidRDefault="00727188" w:rsidP="00727188" w:rsidR="00727188" w:rsidRPr="00FB0754">
      <w:pPr>
        <w:pStyle w:val="Tijeloteksta"/>
        <w:ind w:firstLine="708"/>
      </w:pPr>
      <w:r w:rsidRPr="00FB0754">
        <w:t xml:space="preserve">Uz prijedlog nisu priložene nikakve isprave na temelju kojih bi se moglo utvrditi postojanje stečajnih razloga kod dužnika, odnosno dopuštenost prijedloga za otvaranje stečajnog postupka. </w:t>
      </w:r>
    </w:p>
    <w:p w:rsidRDefault="00727188" w:rsidP="00727188" w:rsidR="00727188" w:rsidRPr="006469F3">
      <w:pPr>
        <w:pStyle w:val="Tijeloteksta"/>
        <w:ind w:firstLine="708"/>
      </w:pPr>
      <w:r w:rsidRPr="006469F3">
        <w:t>Temeljem odredbi članka 39. Stečajnog zakona (NN 44/96, 29/99, 129/00, 123/03, 197/03, 187/04, 82/06, 116/10, 25/12, 133/12: dalje SZ) stečajni postupak pokreće se prijedlogom vjerovnika ili dužnika. Vjerovnik je ovlašten podnijeti prijedlog ako učini vjerojatnim postojanje svoje tražbine i kojega od stečajnih razloga.</w:t>
      </w:r>
    </w:p>
    <w:p w:rsidRDefault="00727188" w:rsidP="00727188" w:rsidR="00727188" w:rsidRPr="00FB0754">
      <w:pPr>
        <w:pStyle w:val="Tijeloteksta"/>
      </w:pPr>
      <w:r w:rsidRPr="00FB0754">
        <w:tab/>
        <w:t xml:space="preserve">Postojanje stečajnog razloga nesposobnosti za plaćanje dokazuje se potvrdom pravne osobe koja za dužnika obavlja poslove platnog prometa prema čl. 4.st.6. SZ-a (FINA).  </w:t>
      </w:r>
    </w:p>
    <w:p w:rsidRDefault="00727188" w:rsidP="0006060D" w:rsidR="002B099D">
      <w:pPr>
        <w:pStyle w:val="Tijeloteksta"/>
        <w:ind w:firstLine="720"/>
      </w:pPr>
      <w:r w:rsidRPr="00FB0754">
        <w:t xml:space="preserve">Obzirom u konkretnom slučaju predlagatelj nije dostavio nikakvu ispravu ( potvrdu FINA-e ) iz koje je vidljivo da su se kod dužnika stekli stečajni razlozi nesposobnosti za plaćanje ili prezaduženosti, </w:t>
      </w:r>
      <w:r>
        <w:t xml:space="preserve">sud je zaključkom od 4. svibnja 2015. godine pozvao predlagatelja na </w:t>
      </w:r>
      <w:r w:rsidR="0006060D" w:rsidRPr="00FB0754">
        <w:t>isprav</w:t>
      </w:r>
      <w:r w:rsidR="0006060D">
        <w:t>ak</w:t>
      </w:r>
      <w:r w:rsidR="0006060D" w:rsidRPr="00FB0754">
        <w:t xml:space="preserve"> i dopun</w:t>
      </w:r>
      <w:r w:rsidR="0006060D">
        <w:t>u</w:t>
      </w:r>
      <w:r w:rsidR="0006060D" w:rsidRPr="00FB0754">
        <w:t xml:space="preserve"> prijedlog</w:t>
      </w:r>
      <w:r w:rsidR="0006060D">
        <w:t>a</w:t>
      </w:r>
      <w:r w:rsidR="0006060D" w:rsidRPr="00FB0754">
        <w:t xml:space="preserve"> za otvaranje stečajnog postupka od  </w:t>
      </w:r>
      <w:r w:rsidR="0006060D">
        <w:t>26</w:t>
      </w:r>
      <w:r w:rsidR="0006060D" w:rsidRPr="00FB0754">
        <w:t>. svibnja 201</w:t>
      </w:r>
      <w:r w:rsidR="0006060D">
        <w:t>5</w:t>
      </w:r>
      <w:r w:rsidR="0006060D" w:rsidRPr="00FB0754">
        <w:t>. godine na način da u roku od  8 dana</w:t>
      </w:r>
      <w:r w:rsidR="0006060D">
        <w:t xml:space="preserve"> </w:t>
      </w:r>
      <w:r w:rsidR="0006060D" w:rsidRPr="00FB0754">
        <w:t>dostavi dokaz o postojanju jednog od stečajnih razloga.</w:t>
      </w:r>
      <w:r w:rsidR="0006060D">
        <w:t xml:space="preserve"> Predlagatelje je istim zaključkom upozoren da ako </w:t>
      </w:r>
      <w:r w:rsidR="0006060D" w:rsidRPr="00FB0754">
        <w:t>podnesak ne bude vraćen sudu u određenom roku i ispravljen u skladu s dobivenom uputom, smatrat će se da je povučen, a ako bude vraćen bez ispravka odnosno dopune, odbacit će se.</w:t>
      </w:r>
      <w:r w:rsidR="00716C40" w:rsidRPr="006469F3">
        <w:tab/>
      </w:r>
    </w:p>
    <w:p w:rsidRDefault="002B099D" w:rsidP="0006060D" w:rsidR="002B099D">
      <w:pPr>
        <w:pStyle w:val="Tijeloteksta"/>
        <w:ind w:firstLine="720"/>
      </w:pPr>
      <w:r>
        <w:t xml:space="preserve">Predlagatelje je zaključak suda od 4. svibnja 2016. godine zaprimio 25. svibnja 2016. godine. </w:t>
      </w:r>
    </w:p>
    <w:p w:rsidRDefault="002B099D" w:rsidP="0006060D" w:rsidR="00716C40" w:rsidRPr="006469F3">
      <w:pPr>
        <w:pStyle w:val="Tijeloteksta"/>
        <w:ind w:firstLine="720"/>
      </w:pPr>
      <w:r>
        <w:t>Predlagatelj nije postupio po zaključku suda od 4. svibnja 2016. godine i nije ispravio i dopunio prijedlog za otvaranjem stečajnog postupka.</w:t>
      </w:r>
      <w:r w:rsidR="00716C40" w:rsidRPr="006469F3">
        <w:t xml:space="preserve"> </w:t>
      </w:r>
    </w:p>
    <w:p w:rsidRDefault="00716C40" w:rsidP="002B099D" w:rsidR="006469F3" w:rsidRPr="006469F3">
      <w:pPr>
        <w:pStyle w:val="Tijeloteksta"/>
        <w:tabs>
          <w:tab w:pos="720" w:val="left"/>
        </w:tabs>
      </w:pPr>
      <w:r w:rsidRPr="006469F3">
        <w:lastRenderedPageBreak/>
        <w:tab/>
        <w:t>Odredbom članka 39.st.5. SZ-a određeno je da će se prijedlog za otvaranje stečajnog postupka odbacit će se kao nedopušten ako predlagatelj kao vjerovnik ne učini vjerojatnim postojanje kojega od stečajnih razloga.</w:t>
      </w:r>
    </w:p>
    <w:p w:rsidRDefault="00716C40" w:rsidP="00716C40" w:rsidR="00716C40" w:rsidRPr="006469F3">
      <w:pPr>
        <w:ind w:firstLine="708"/>
        <w:jc w:val="both"/>
      </w:pPr>
      <w:r w:rsidRPr="006469F3">
        <w:t>Temeljem naprijed navedenoga, sukladno članku 39. stavak 5. Stečajnog zakona, valjalo je odbaciti prijedlog za otvaranje stečajnog postupka.</w:t>
      </w:r>
    </w:p>
    <w:p w:rsidRDefault="00716C40" w:rsidP="007F3C10" w:rsidR="00716C40" w:rsidRPr="006469F3">
      <w:pPr>
        <w:pStyle w:val="Tijeloteksta"/>
        <w:ind w:firstLine="720"/>
      </w:pPr>
    </w:p>
    <w:p w:rsidRDefault="007665A4" w:rsidP="007665A4" w:rsidR="007665A4" w:rsidRPr="006469F3">
      <w:pPr>
        <w:jc w:val="center"/>
      </w:pPr>
    </w:p>
    <w:p w:rsidRDefault="001A4976" w:rsidP="001A4976" w:rsidR="001A4976" w:rsidRPr="006469F3">
      <w:pPr>
        <w:jc w:val="center"/>
      </w:pPr>
      <w:r w:rsidRPr="006469F3">
        <w:t>U Z</w:t>
      </w:r>
      <w:r w:rsidR="007D3B36" w:rsidRPr="006469F3">
        <w:t>agrebu,</w:t>
      </w:r>
      <w:r w:rsidR="00AE1B02" w:rsidRPr="006469F3">
        <w:t xml:space="preserve"> </w:t>
      </w:r>
      <w:r w:rsidR="0006060D">
        <w:t>12. srpnja</w:t>
      </w:r>
      <w:r w:rsidRPr="006469F3">
        <w:t xml:space="preserve"> 201</w:t>
      </w:r>
      <w:r w:rsidR="0006060D">
        <w:t>6</w:t>
      </w:r>
      <w:r w:rsidRPr="006469F3">
        <w:t xml:space="preserve">. </w:t>
      </w:r>
    </w:p>
    <w:p w:rsidRDefault="001A4976" w:rsidP="001A4976" w:rsidR="001A4976" w:rsidRPr="006469F3">
      <w:pPr>
        <w:jc w:val="center"/>
      </w:pPr>
    </w:p>
    <w:p w:rsidRDefault="00CF3932" w:rsidP="00E91121" w:rsidR="00CF39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3932" w:rsidP="00E91121" w:rsidR="00CF39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3932" w:rsidP="00E91121" w:rsidR="00CF39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3932" w:rsidP="00E91121" w:rsidR="00CF39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3932" w:rsidP="00E91121" w:rsidR="00CF39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469F3" w:rsidP="0006060D" w:rsidR="006469F3" w:rsidRPr="006469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69F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A4976" w:rsidP="006469F3" w:rsidR="001A4976" w:rsidRPr="006469F3">
      <w:pPr>
        <w:pStyle w:val="Tijeloteksta"/>
        <w:ind w:left="5760"/>
      </w:pPr>
    </w:p>
    <w:p w:rsidRDefault="001A4976" w:rsidP="001A4976" w:rsidR="001A4976" w:rsidRPr="006469F3"/>
    <w:p w:rsidRDefault="002B71CC" w:rsidP="002B71CC" w:rsidR="002B71CC" w:rsidRPr="006469F3"/>
    <w:p w:rsidRDefault="006469F3" w:rsidP="002B71CC" w:rsidR="006469F3" w:rsidRPr="006469F3">
      <w:pPr>
        <w:rPr>
          <w:b/>
        </w:rPr>
      </w:pPr>
    </w:p>
    <w:p w:rsidRDefault="002B71CC" w:rsidP="002B71CC" w:rsidR="002B71CC" w:rsidRPr="006469F3">
      <w:pPr>
        <w:rPr>
          <w:b/>
        </w:rPr>
      </w:pPr>
      <w:r w:rsidRPr="006469F3">
        <w:rPr>
          <w:b/>
        </w:rPr>
        <w:t>Uputa o pravnom lijeku:</w:t>
      </w:r>
    </w:p>
    <w:p w:rsidRDefault="002B71CC" w:rsidP="002B71CC" w:rsidR="002B71CC" w:rsidRPr="006469F3">
      <w:r w:rsidRPr="006469F3">
        <w:t>Protiv ovog rješenja, nezadovoljna stranka može uložiti žalbu Visokom trgovačkom sudu Republike Hrvatske u roku od 8 dana po primitku rješenja, a ulaže se putem ovog suda u 2 primjerka.</w:t>
      </w:r>
    </w:p>
    <w:p w:rsidRDefault="001A4976" w:rsidP="001A4976" w:rsidR="001A4976" w:rsidRPr="006469F3">
      <w:r w:rsidRPr="006469F3">
        <w:tab/>
      </w:r>
      <w:r w:rsidRPr="006469F3">
        <w:tab/>
      </w:r>
      <w:r w:rsidRPr="006469F3">
        <w:tab/>
      </w:r>
      <w:r w:rsidRPr="006469F3">
        <w:tab/>
      </w:r>
      <w:r w:rsidRPr="006469F3">
        <w:tab/>
      </w: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CF3932" w:rsidP="0006060D" w:rsidR="00CF3932">
      <w:pPr>
        <w:pStyle w:val="Tijeloteksta"/>
        <w:jc w:val="left"/>
        <w:rPr>
          <w:b/>
        </w:rPr>
      </w:pPr>
    </w:p>
    <w:p w:rsidRDefault="0006060D" w:rsidP="0006060D" w:rsidR="0006060D" w:rsidRPr="00FB0754">
      <w:pPr>
        <w:pStyle w:val="Tijeloteksta"/>
        <w:jc w:val="left"/>
        <w:rPr>
          <w:b/>
        </w:rPr>
      </w:pPr>
      <w:r w:rsidRPr="00FB0754">
        <w:rPr>
          <w:b/>
        </w:rPr>
        <w:t>DNA:</w:t>
      </w:r>
    </w:p>
    <w:p w:rsidRDefault="0006060D" w:rsidP="0006060D" w:rsidR="0006060D" w:rsidRPr="00FB0754">
      <w:pPr>
        <w:pStyle w:val="Tijeloteksta"/>
        <w:numPr>
          <w:ilvl w:val="0"/>
          <w:numId w:val="3"/>
        </w:numPr>
        <w:jc w:val="left"/>
      </w:pPr>
      <w:r w:rsidRPr="00FB0754">
        <w:t xml:space="preserve">predlagatelju-Polet d.o.o., Zagreb, </w:t>
      </w:r>
      <w:r>
        <w:t>Heinzelova 32</w:t>
      </w:r>
    </w:p>
    <w:p w:rsidRDefault="0006060D" w:rsidP="0006060D" w:rsidR="0006060D" w:rsidRPr="00FB0754">
      <w:pPr>
        <w:pStyle w:val="Tijeloteksta"/>
        <w:numPr>
          <w:ilvl w:val="0"/>
          <w:numId w:val="3"/>
        </w:numPr>
        <w:jc w:val="left"/>
      </w:pPr>
      <w:r w:rsidRPr="00FB0754">
        <w:t>spis</w:t>
      </w:r>
    </w:p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6469F3" w:rsidP="001A4976" w:rsidR="006469F3" w:rsidRPr="006469F3"/>
    <w:p w:rsidRDefault="001A4976" w:rsidP="001A4976" w:rsidR="001A4976" w:rsidRPr="006469F3">
      <w:r w:rsidRPr="006469F3">
        <w:t>DNA:</w:t>
      </w:r>
    </w:p>
    <w:p w:rsidRDefault="001A4976" w:rsidP="008C60FD" w:rsidR="00716C40" w:rsidRPr="006469F3">
      <w:pPr>
        <w:pStyle w:val="Tijeloteksta"/>
        <w:jc w:val="left"/>
      </w:pPr>
      <w:r w:rsidRPr="006469F3">
        <w:t xml:space="preserve">1. predlagatelju </w:t>
      </w:r>
      <w:r w:rsidR="00716C40" w:rsidRPr="006469F3">
        <w:t xml:space="preserve">HOREX TRADE d.o.o., Zagreb, Josipa Lončara 6, </w:t>
      </w:r>
    </w:p>
    <w:p w:rsidRDefault="001A4976" w:rsidP="008C60FD" w:rsidR="001A4976" w:rsidRPr="006469F3">
      <w:pPr>
        <w:pStyle w:val="Tijeloteksta"/>
        <w:jc w:val="left"/>
      </w:pPr>
      <w:r w:rsidRPr="006469F3">
        <w:t>2.</w:t>
      </w:r>
      <w:r w:rsidR="007F3C10" w:rsidRPr="006469F3">
        <w:t xml:space="preserve"> spis</w:t>
      </w:r>
    </w:p>
    <w:p w:rsidRDefault="001A4976" w:rsidP="001A4976" w:rsidR="001A4976" w:rsidRPr="006469F3"/>
    <w:p w:rsidRDefault="001A4976" w:rsidR="001A4976" w:rsidRPr="006469F3"/>
    <w:sectPr w:rsidSect="001A4976" w:rsidR="001A4976" w:rsidRPr="006469F3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73" w:rsidR="008A1273">
      <w:r>
        <w:separator/>
      </w:r>
    </w:p>
  </w:endnote>
  <w:endnote w:id="0" w:type="continuationSeparator">
    <w:p w:rsidRDefault="008A1273" w:rsidR="008A1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73" w:rsidR="008A1273">
      <w:r>
        <w:separator/>
      </w:r>
    </w:p>
  </w:footnote>
  <w:footnote w:id="0" w:type="continuationSeparator">
    <w:p w:rsidRDefault="008A1273" w:rsidR="008A1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89F" w:rsidP="001A4976" w:rsidR="001A2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89F" w:rsidR="001A28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89F" w:rsidP="001A4976" w:rsidR="001A2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6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289F" w:rsidP="00716C40" w:rsidR="001A289F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06060D">
      <w:t>369/2015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6060D"/>
    <w:rsid w:val="00070AF2"/>
    <w:rsid w:val="00135E8D"/>
    <w:rsid w:val="001A289F"/>
    <w:rsid w:val="001A4976"/>
    <w:rsid w:val="001B2132"/>
    <w:rsid w:val="001F4C89"/>
    <w:rsid w:val="00281A5F"/>
    <w:rsid w:val="002A27E6"/>
    <w:rsid w:val="002B099D"/>
    <w:rsid w:val="002B71CC"/>
    <w:rsid w:val="00372C41"/>
    <w:rsid w:val="00395004"/>
    <w:rsid w:val="003C4C96"/>
    <w:rsid w:val="003F7813"/>
    <w:rsid w:val="0041185D"/>
    <w:rsid w:val="004603F7"/>
    <w:rsid w:val="004856CA"/>
    <w:rsid w:val="00542EA2"/>
    <w:rsid w:val="00586AD5"/>
    <w:rsid w:val="005C32CF"/>
    <w:rsid w:val="006469F3"/>
    <w:rsid w:val="00651343"/>
    <w:rsid w:val="0066388C"/>
    <w:rsid w:val="00690FAC"/>
    <w:rsid w:val="006A1DA9"/>
    <w:rsid w:val="006B1F96"/>
    <w:rsid w:val="00704D06"/>
    <w:rsid w:val="00716C40"/>
    <w:rsid w:val="00727188"/>
    <w:rsid w:val="007337BF"/>
    <w:rsid w:val="007665A4"/>
    <w:rsid w:val="007A182F"/>
    <w:rsid w:val="007B5152"/>
    <w:rsid w:val="007D3B36"/>
    <w:rsid w:val="007E1083"/>
    <w:rsid w:val="007F3C10"/>
    <w:rsid w:val="007F77A2"/>
    <w:rsid w:val="00837FBB"/>
    <w:rsid w:val="00893B68"/>
    <w:rsid w:val="008A1273"/>
    <w:rsid w:val="008C60FD"/>
    <w:rsid w:val="008E594F"/>
    <w:rsid w:val="00916E0A"/>
    <w:rsid w:val="009956E8"/>
    <w:rsid w:val="009B51F8"/>
    <w:rsid w:val="00AE1B02"/>
    <w:rsid w:val="00B07193"/>
    <w:rsid w:val="00B71FF4"/>
    <w:rsid w:val="00BB5DE2"/>
    <w:rsid w:val="00BE7FA1"/>
    <w:rsid w:val="00C657A1"/>
    <w:rsid w:val="00C71C41"/>
    <w:rsid w:val="00CF3932"/>
    <w:rsid w:val="00D46BF2"/>
    <w:rsid w:val="00D6763B"/>
    <w:rsid w:val="00E66D85"/>
    <w:rsid w:val="00E82D27"/>
    <w:rsid w:val="00F63D71"/>
    <w:rsid w:val="00F705A6"/>
    <w:rsid w:val="00F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594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542EA2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6469F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469F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594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542EA2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6469F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469F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5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134820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33161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33196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133188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26278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701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0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450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8722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471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783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</izvorni_sadrzaj>
    <derivirana_varijabla naziv="DomainObject.Predmet.ProtustrankaFormated_1">  POLET d.o.o.</derivirana_varijabla>
  </DomainObject.Predmet.ProtustrankaFormated>
  <DomainObject.Predmet.ProtustrankaFormatedOIB>
    <izvorni_sadrzaj>  POLET d.o.o., OIB 18266022349</izvorni_sadrzaj>
    <derivirana_varijabla naziv="DomainObject.Predmet.ProtustrankaFormatedOIB_1">  POLET d.o.o., OIB 18266022349</derivirana_varijabla>
  </DomainObject.Predmet.ProtustrankaFormatedOIB>
  <DomainObject.Predmet.ProtustrankaFormatedWithAdress>
    <izvorni_sadrzaj> POLET d.o.o., Heinzelova 32, 10000 Zagreb</izvorni_sadrzaj>
    <derivirana_varijabla naziv="DomainObject.Predmet.ProtustrankaFormatedWithAdress_1"> POLET d.o.o., Heinzelova 32, 10000 Zagreb</derivirana_varijabla>
  </DomainObject.Predmet.ProtustrankaFormatedWithAdress>
  <DomainObject.Predmet.ProtustrankaFormatedWithAdressOIB>
    <izvorni_sadrzaj> POLET d.o.o., OIB 18266022349, Heinzelova 32, 10000 Zagreb</izvorni_sadrzaj>
    <derivirana_varijabla naziv="DomainObject.Predmet.ProtustrankaFormatedWithAdressOIB_1"> POLET d.o.o., OIB 18266022349, Heinzelova 32, 10000 Zagreb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Maruščec</izvorni_sadrzaj>
    <derivirana_varijabla naziv="DomainObject.Predmet.StrankaFormated_1">  Josip Maruščec</derivirana_varijabla>
  </DomainObject.Predmet.StrankaFormated>
  <DomainObject.Predmet.StrankaFormatedOIB>
    <izvorni_sadrzaj>  Josip Maruščec, OIB 76650201121</izvorni_sadrzaj>
    <derivirana_varijabla naziv="DomainObject.Predmet.StrankaFormatedOIB_1">  Josip Maruščec, OIB 76650201121</derivirana_varijabla>
  </DomainObject.Predmet.StrankaFormatedOIB>
  <DomainObject.Predmet.StrankaFormatedWithAdress>
    <izvorni_sadrzaj> Josip Maruščec, Uica grada Vukovara 62a, 10000 Zagreb</izvorni_sadrzaj>
    <derivirana_varijabla naziv="DomainObject.Predmet.StrankaFormatedWithAdress_1"> Josip Maruščec, Uica grada Vukovara 62a, 10000 Zagreb</derivirana_varijabla>
  </DomainObject.Predmet.StrankaFormatedWithAdress>
  <DomainObject.Predmet.StrankaFormatedWithAdressOIB>
    <izvorni_sadrzaj> Josip Maruščec, OIB 76650201121, Uica grada Vukovara 62a, 10000 Zagreb</izvorni_sadrzaj>
    <derivirana_varijabla naziv="DomainObject.Predmet.StrankaFormatedWithAdressOIB_1"> Josip Maruščec, OIB 76650201121, Uica grada Vukovara 62a, 10000 Zagreb</derivirana_varijabla>
  </DomainObject.Predmet.StrankaFormatedWithAdressOIB>
  <DomainObject.Predmet.StrankaWithAdress>
    <izvorni_sadrzaj>Josip Maruščec Uica grada Vukovara 62a,10000 Zagreb</izvorni_sadrzaj>
    <derivirana_varijabla naziv="DomainObject.Predmet.StrankaWithAdress_1">Josip Maruščec Uica grada Vukovara 62a,10000 Zagreb</derivirana_varijabla>
  </DomainObject.Predmet.StrankaWithAdress>
  <DomainObject.Predmet.StrankaWithAdressOIB>
    <izvorni_sadrzaj>Josip Maruščec, OIB 76650201121, Uica grada Vukovara 62a,10000 Zagreb</izvorni_sadrzaj>
    <derivirana_varijabla naziv="DomainObject.Predmet.StrankaWithAdressOIB_1">Josip Maruščec, OIB 76650201121, Uica grada Vukovara 62a,10000 Zagreb</derivirana_varijabla>
  </DomainObject.Predmet.StrankaWithAdressOIB>
  <DomainObject.Predmet.StrankaNazivFormated>
    <izvorni_sadrzaj>Josip Maruščec</izvorni_sadrzaj>
    <derivirana_varijabla naziv="DomainObject.Predmet.StrankaNazivFormated_1">Josip Maruščec</derivirana_varijabla>
  </DomainObject.Predmet.StrankaNazivFormated>
  <DomainObject.Predmet.StrankaNazivFormatedOIB>
    <izvorni_sadrzaj>Josip Maruščec, OIB 76650201121</izvorni_sadrzaj>
    <derivirana_varijabla naziv="DomainObject.Predmet.StrankaNazivFormatedOIB_1">Josip Maruščec, OIB 76650201121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Josip Maruščec</item>
    </izvorni_sadrzaj>
    <derivirana_varijabla naziv="DomainObject.Predmet.StrankaListFormated_1">
      <item>Josip Maruščec</item>
    </derivirana_varijabla>
  </DomainObject.Predmet.StrankaListFormated>
  <DomainObject.Predmet.StrankaListFormatedOIB>
    <izvorni_sadrzaj>
      <item>Josip Maruščec, OIB 76650201121</item>
    </izvorni_sadrzaj>
    <derivirana_varijabla naziv="DomainObject.Predmet.StrankaListFormatedOIB_1">
      <item>Josip Maruščec, OIB 76650201121</item>
    </derivirana_varijabla>
  </DomainObject.Predmet.StrankaListFormatedOIB>
  <DomainObject.Predmet.StrankaListFormatedWithAdress>
    <izvorni_sadrzaj>
      <item>Josip Maruščec, Uica grada Vukovara 62a, 10000 Zagreb</item>
    </izvorni_sadrzaj>
    <derivirana_varijabla naziv="DomainObject.Predmet.StrankaListFormatedWithAdress_1">
      <item>Josip Maruščec, Uica grada Vukovara 62a, 10000 Zagreb</item>
    </derivirana_varijabla>
  </DomainObject.Predmet.StrankaListFormatedWithAdress>
  <DomainObject.Predmet.StrankaListFormatedWithAdressOIB>
    <izvorni_sadrzaj>
      <item>Josip Maruščec, OIB 76650201121, Uica grada Vukovara 62a, 10000 Zagreb</item>
    </izvorni_sadrzaj>
    <derivirana_varijabla naziv="DomainObject.Predmet.StrankaListFormatedWithAdressOIB_1">
      <item>Josip Maruščec, OIB 76650201121, Uica grada Vukovara 62a, 10000 Zagreb</item>
    </derivirana_varijabla>
  </DomainObject.Predmet.StrankaListFormatedWithAdressOIB>
  <DomainObject.Predmet.StrankaListNazivFormated>
    <izvorni_sadrzaj>
      <item>Josip Maruščec</item>
    </izvorni_sadrzaj>
    <derivirana_varijabla naziv="DomainObject.Predmet.StrankaListNazivFormated_1">
      <item>Josip Maruščec</item>
    </derivirana_varijabla>
  </DomainObject.Predmet.StrankaListNazivFormated>
  <DomainObject.Predmet.StrankaListNazivFormatedOIB>
    <izvorni_sadrzaj>
      <item>Josip Maruščec, OIB 76650201121</item>
    </izvorni_sadrzaj>
    <derivirana_varijabla naziv="DomainObject.Predmet.StrankaListNazivFormatedOIB_1">
      <item>Josip Maruščec, OIB 76650201121</item>
    </derivirana_varijabla>
  </DomainObject.Predmet.StrankaListNazivFormatedOIB>
  <DomainObject.Predmet.ProtuStrankaListFormated>
    <izvorni_sadrzaj>
      <item>POLET d.o.o.</item>
    </izvorni_sadrzaj>
    <derivirana_varijabla naziv="DomainObject.Predmet.ProtuStrankaListFormated_1">
      <item>POLET d.o.o.</item>
    </derivirana_varijabla>
  </DomainObject.Predmet.ProtuStrankaListFormated>
  <DomainObject.Predmet.ProtuStrankaListFormatedOIB>
    <izvorni_sadrzaj>
      <item>POLET d.o.o., OIB 18266022349</item>
    </izvorni_sadrzaj>
    <derivirana_varijabla naziv="DomainObject.Predmet.ProtuStrankaListFormatedOIB_1">
      <item>POLET d.o.o., OIB 18266022349</item>
    </derivirana_varijabla>
  </DomainObject.Predmet.ProtuStrankaListFormatedOIB>
  <DomainObject.Predmet.ProtuStrankaListFormatedWithAdress>
    <izvorni_sadrzaj>
      <item>POLET d.o.o., Heinzelova 32, 10000 Zagreb</item>
    </izvorni_sadrzaj>
    <derivirana_varijabla naziv="DomainObject.Predmet.ProtuStrankaListFormatedWithAdress_1">
      <item>POLET d.o.o., Heinzelova 32, 10000 Zagreb</item>
    </derivirana_varijabla>
  </DomainObject.Predmet.ProtuStrankaListFormatedWithAdress>
  <DomainObject.Predmet.ProtuStrankaListFormatedWithAdressOIB>
    <izvorni_sadrzaj>
      <item>POLET d.o.o., OIB 18266022349, Heinzelova 32, 10000 Zagreb</item>
    </izvorni_sadrzaj>
    <derivirana_varijabla naziv="DomainObject.Predmet.ProtuStrankaListFormatedWithAdressOIB_1">
      <item>POLET d.o.o., OIB 18266022349, Heinzelova 32, 10000 Zagreb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Maruščec</izvorni_sadrzaj>
    <derivirana_varijabla naziv="DomainObject.Predmet.StrankaIDrugi_1">Josip Maruščec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Josip Maruščec, OIB 76650201121, Uica grada Vukovara 62a, 10000 Zagreb</izvorni_sadrzaj>
    <derivirana_varijabla naziv="DomainObject.Predmet.StrankaIDrugiAdressOIB_1">Josip Maruščec, OIB 76650201121, Uica grada Vukovara 62a,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Maruščec</item>
      <item>POLET d.o.o.</item>
    </izvorni_sadrzaj>
    <derivirana_varijabla naziv="DomainObject.Predmet.SudioniciListNaziv_1">
      <item>Josip Maruščec</item>
      <item>POLET d.o.o.</item>
    </derivirana_varijabla>
  </DomainObject.Predmet.SudioniciListNaziv>
  <DomainObject.Predmet.SudioniciListAdressOIB>
    <izvorni_sadrzaj>
      <item>Josip Maruščec, OIB 76650201121, Uica grada Vukovara 62a,10000 Zagreb</item>
      <item>POLET d.o.o., OIB 18266022349, Heinzelova 32,10000 Zagreb</item>
    </izvorni_sadrzaj>
    <derivirana_varijabla naziv="DomainObject.Predmet.SudioniciListAdressOIB_1">
      <item>Josip Maruščec, OIB 76650201121, Uica grada Vukovara 62a,10000 Zagreb</item>
      <item>POLET d.o.o., OIB 18266022349,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76650201121</item>
      <item>, OIB 18266022349</item>
    </izvorni_sadrzaj>
    <derivirana_varijabla naziv="DomainObject.Predmet.SudioniciListNazivOIB_1">
      <item>, OIB 76650201121</item>
      <item>, OIB 18266022349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473</properties:Words>
  <properties:Characters>2800</properties:Characters>
  <properties:Lines>141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2016-07-13T06:43:00Z</dcterms:created>
  <dc:creator>nribaric</dc:creator>
  <cp:lastModifiedBy>Jadranka Zelić</cp:lastModifiedBy>
  <cp:lastPrinted>2016-07-13T06:42:00Z</cp:lastPrinted>
  <dcterms:modified xmlns:xsi="http://www.w3.org/2001/XMLSchema-instance" xsi:type="dcterms:W3CDTF">2016-07-13T06:44:00Z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