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4db9" w14:paraId="3034db9" w:rsidRDefault="00AB4602" w:rsidP="006D7790" w:rsidR="006D7790" w:rsidRPr="006D779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7790" w:rsidRPr="006D7790">
        <w:rPr>
          <w:rFonts w:cs="Times New Roman"/>
        </w:rPr>
        <w:t xml:space="preserve">      REPUBLIKA HRVATSKA</w:t>
      </w:r>
    </w:p>
    <w:p w:rsidRDefault="006D7790" w:rsidP="006D7790" w:rsidR="006D7790" w:rsidRPr="006D7790">
      <w:pPr>
        <w:spacing w:after="0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 xml:space="preserve"> TRGOVAČKI SUD U ZAGREBU</w:t>
      </w:r>
    </w:p>
    <w:p w:rsidRDefault="006D7790" w:rsidP="006D7790" w:rsidR="006D7790" w:rsidRPr="006D7790">
      <w:pPr>
        <w:spacing w:after="0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 xml:space="preserve">       Stalna služba u Karlovcu </w:t>
      </w:r>
    </w:p>
    <w:p w:rsidRDefault="006D7790" w:rsidP="006D7790" w:rsidR="006D7790" w:rsidRPr="006D7790">
      <w:pPr>
        <w:spacing w:after="0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Karlovac, Trg hrvatskih branitelja 1/II</w:t>
      </w:r>
    </w:p>
    <w:p w:rsidRDefault="006D7790" w:rsidP="006D7790" w:rsidR="006D7790" w:rsidRPr="006D7790">
      <w:pPr>
        <w:spacing w:after="0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jc w:val="center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R E P U B L I K A   H R V A T S  K A</w:t>
      </w:r>
    </w:p>
    <w:p w:rsidRDefault="006D7790" w:rsidP="006D7790" w:rsidR="006D7790" w:rsidRPr="006D77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ab/>
        <w:t>R J E Š E N J E</w:t>
      </w:r>
    </w:p>
    <w:p w:rsidRDefault="006D7790" w:rsidP="006D7790" w:rsidR="006D7790" w:rsidRPr="006D7790">
      <w:pPr>
        <w:spacing w:after="0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GITER-COMMERCIUM k.d., Ogulin, Podvrh II 22, OIB: 20919471522, 2. ožujka 2018.</w:t>
      </w:r>
    </w:p>
    <w:p w:rsidRDefault="006D7790" w:rsidP="006D7790" w:rsidR="006D7790" w:rsidRPr="006D77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jc w:val="center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r i j e š i o   j e</w:t>
      </w:r>
    </w:p>
    <w:p w:rsidRDefault="006D7790" w:rsidP="006D7790" w:rsidR="006D7790" w:rsidRPr="006D7790">
      <w:pPr>
        <w:spacing w:after="0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6D7790">
        <w:rPr>
          <w:rFonts w:cs="Times New Roman" w:eastAsia="Times New Roman"/>
          <w:lang w:eastAsia="hr-HR"/>
        </w:rPr>
        <w:t>Privremenom stečajnom upravitelju Zdravku Krznaru, Zagreb, Sveti duh 123, OIB: 50405381305, određuje se jednokratna nagrada za poslove obavljene u prethodnom postupku u iznosu od 3.000,00 kn bruto, te naknada troškova u iznosu od 33,00 kn.</w:t>
      </w:r>
    </w:p>
    <w:p w:rsidRDefault="006D7790" w:rsidP="006D7790" w:rsidR="006D7790" w:rsidRPr="006D7790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6D7790" w:rsidP="006D7790" w:rsidR="006D7790" w:rsidRPr="006D779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6D7790">
        <w:rPr>
          <w:rFonts w:cs="Times New Roman" w:eastAsia="Times New Roman"/>
          <w:lang w:eastAsia="hr-HR"/>
        </w:rPr>
        <w:t>Nalaže se računovodstvu ovog suda da privremenom stečajnom upravitelju Zdravku Krznaru, Zagreb, Sveti duh 123, OIB: 50405381305, isplati po pravomoćnosti ovog rješenja iznos iz točke 1. ovog rješenja na žiro račun IBAN: HR9823600003110517103, na teret Fonda za namirenje troškova stečajnog postupka.</w:t>
      </w:r>
    </w:p>
    <w:p w:rsidRDefault="006D7790" w:rsidP="006D7790" w:rsidR="006D7790" w:rsidRPr="006D7790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6D7790" w:rsidP="006D7790" w:rsidR="006D7790" w:rsidRPr="006D779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D7790" w:rsidP="006D7790" w:rsidR="006D7790" w:rsidRPr="006D7790">
      <w:pPr>
        <w:spacing w:after="0"/>
        <w:jc w:val="center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Obrazloženje</w:t>
      </w:r>
    </w:p>
    <w:p w:rsidRDefault="006D7790" w:rsidP="006D7790" w:rsidR="006D7790" w:rsidRPr="006D779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D7790" w:rsidP="006D7790" w:rsidR="006D7790" w:rsidRPr="006D779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Rješenjem ovog suda posl. broj St-4289/16 od 10. kolovoza 2017. imenovan je za privremenog stečajnog upravitelja Zdravko Krznar, Zagreb, Sveti duh 123, OIB: 50405381305.</w:t>
      </w: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Privremeni stečajni upravitelj je podneskom od 1. ožujka 2018. predložio da mu sud odredi nagradu za rad i naknadu troškova postupka.</w:t>
      </w: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 SZ) vodeći računa o složenosti poslova koje je obavio.</w:t>
      </w: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Troškovi postupka koji su odobreni stečajnom upravitelju odnose se na trošak poštarine u iznosu od 33,00 kn.</w:t>
      </w: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lastRenderedPageBreak/>
        <w:t>Sud trošak ocjenjuje potrebnim i opravdanim, o čemu je odlučeno temeljem čl. 94. st. 3. SZ-a.</w:t>
      </w: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Slijedom navedenog odlučeno je kao u točki 1. izreke  rješenja.</w:t>
      </w: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S obzirom da u stečajnom postupku nema sredstava za nagradu i naknadu troškova stečajnog upravitelja odlučeno je kao u točki 2. izreke rješenja, a temeljem čl. 94. st. 6. SZ-a.</w:t>
      </w:r>
    </w:p>
    <w:p w:rsidRDefault="006D7790" w:rsidP="006D7790" w:rsidR="006D7790" w:rsidRPr="006D77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jc w:val="center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U Karlovcu 2. ožujka 2018.</w:t>
      </w:r>
    </w:p>
    <w:p w:rsidRDefault="006D7790" w:rsidP="006D7790" w:rsidR="006D7790" w:rsidRPr="006D77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 xml:space="preserve">   Stečajni sudac:</w:t>
      </w:r>
    </w:p>
    <w:p w:rsidRDefault="006D7790" w:rsidP="006D7790" w:rsidR="006D7790" w:rsidRPr="006D7790">
      <w:pPr>
        <w:spacing w:after="0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6D7790" w:rsidP="006D7790" w:rsidR="006D7790" w:rsidRPr="006D77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spacing w:after="0"/>
        <w:jc w:val="right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Za točnost otpravka-ovlašteni službenik:</w:t>
      </w:r>
    </w:p>
    <w:p w:rsidRDefault="006D7790" w:rsidP="006D7790" w:rsidR="006D7790" w:rsidRPr="006D779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Draženka Prpić</w:t>
      </w:r>
    </w:p>
    <w:p w:rsidRDefault="006D7790" w:rsidP="006D7790" w:rsidR="006D7790" w:rsidRPr="006D779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6D7790" w:rsidP="006D7790" w:rsidR="006D7790" w:rsidRPr="006D779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PRAVNA POUKA:</w:t>
      </w:r>
    </w:p>
    <w:p w:rsidRDefault="006D7790" w:rsidP="006D7790" w:rsidR="006D7790" w:rsidRPr="006D779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D779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D7790" w:rsidP="006D7790" w:rsidR="006D7790" w:rsidRPr="006D779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6D7790" w:rsidRPr="006D77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1042968"/>
      <w:docPartObj>
        <w:docPartGallery w:val="Page Numbers (Top of Page)"/>
        <w:docPartUnique/>
      </w:docPartObj>
    </w:sdtPr>
    <w:sdtContent>
      <w:p w:rsidRDefault="006D7790" w:rsidR="006D77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D7790" w:rsidR="008333A9">
    <w:pPr>
      <w:pStyle w:val="Zaglavlje"/>
    </w:pPr>
    <w:r>
      <w:t>1 St-4289/16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790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St-4289/2016-23</izvorni_sadrzaj>
    <derivirana_varijabla naziv="DomainObject.Oznaka_1">St-4289/2016-23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4289</izvorni_sadrzaj>
    <derivirana_varijabla naziv="DomainObject.Predmet.Broj_1">4289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St-4289/2016</izvorni_sadrzaj>
    <derivirana_varijabla naziv="DomainObject.Predmet.OznakaBroj_1">St-4289/2016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GITER-COMMERCIUM k.d. zastupanog po punomoćniku Darijo Matković</izvorni_sadrzaj>
    <derivirana_varijabla naziv="DomainObject.Predmet.ProtustrankaFormated_1">  GITER-COMMERCIUM k.d. zastupanog po punomoćniku Darijo Matković</derivirana_varijabla>
  </DomainObject.Predmet.ProtustrankaFormated>
  <DomainObject.Predmet.ProtustrankaFormatedOIB>
    <izvorni_sadrzaj>  GITER-COMMERCIUM k.d., OIB 20919471522 zastupanog po punomoćniku Darijo Matković</izvorni_sadrzaj>
    <derivirana_varijabla naziv="DomainObject.Predmet.ProtustrankaFormatedOIB_1">  GITER-COMMERCIUM k.d., OIB 20919471522 zastupanog po punomoćniku Darijo Matković</derivirana_varijabla>
  </DomainObject.Predmet.ProtustrankaFormatedOIB>
  <DomainObject.Predmet.ProtustrankaFormatedWithAdress>
    <izvorni_sadrzaj> GITER-COMMERCIUM k.d., Podvrh II 22, 47300 Ogulin zastupanog po punomoćniku Darijo Matković</izvorni_sadrzaj>
    <derivirana_varijabla naziv="DomainObject.Predmet.ProtustrankaFormatedWithAdress_1"> GITER-COMMERCIUM k.d., Podvrh II 22, 47300 Ogulin zastupanog po punomoćniku Darijo Matković</derivirana_varijabla>
  </DomainObject.Predmet.ProtustrankaFormatedWithAdress>
  <DomainObject.Predmet.ProtustrankaFormatedWithAdressOIB>
    <izvorni_sadrzaj> GITER-COMMERCIUM k.d., OIB 20919471522, Podvrh II 22, 47300 Ogulin zastupanog po punomoćniku Darijo Matković</izvorni_sadrzaj>
    <derivirana_varijabla naziv="DomainObject.Predmet.ProtustrankaFormatedWithAdressOIB_1"> GITER-COMMERCIUM k.d., OIB 20919471522, Podvrh II 22, 47300 Ogulin zastupanog po punomoćniku Darijo Matković</derivirana_varijabla>
  </DomainObject.Predmet.ProtustrankaFormatedWithAdressOIB>
  <DomainObject.Predmet.ProtustrankaWithAdress>
    <izvorni_sadrzaj>GITER-COMMERCIUM k.d. Podvrh II 22, 47300 Ogulin</izvorni_sadrzaj>
    <derivirana_varijabla naziv="DomainObject.Predmet.ProtustrankaWithAdress_1">GITER-COMMERCIUM k.d. Podvrh II 22, 47300 Ogulin</derivirana_varijabla>
  </DomainObject.Predmet.ProtustrankaWithAdress>
  <DomainObject.Predmet.ProtustrankaWithAdressOIB>
    <izvorni_sadrzaj>GITER-COMMERCIUM k.d., OIB 20919471522, Podvrh II 22, 47300 Ogulin</izvorni_sadrzaj>
    <derivirana_varijabla naziv="DomainObject.Predmet.ProtustrankaWithAdressOIB_1">GITER-COMMERCIUM k.d., OIB 20919471522, Podvrh II 22, 47300 Ogulin</derivirana_varijabla>
  </DomainObject.Predmet.ProtustrankaWithAdressOIB>
  <DomainObject.Predmet.ProtustrankaNazivFormated>
    <izvorni_sadrzaj>GITER-COMMERCIUM k.d.</izvorni_sadrzaj>
    <derivirana_varijabla naziv="DomainObject.Predmet.ProtustrankaNazivFormated_1">GITER-COMMERCIUM k.d.</derivirana_varijabla>
  </DomainObject.Predmet.ProtustrankaNazivFormated>
  <DomainObject.Predmet.ProtustrankaNazivFormatedOIB>
    <izvorni_sadrzaj>GITER-COMMERCIUM k.d., OIB 20919471522</izvorni_sadrzaj>
    <derivirana_varijabla naziv="DomainObject.Predmet.ProtustrankaNazivFormatedOIB_1">GITER-COMMERCIUM k.d., OIB 20919471522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GITER-COMMERCIUM k.d. zastupanog po punomoćniku Darijo Matković</item>
    </izvorni_sadrzaj>
    <derivirana_varijabla naziv="DomainObject.Predmet.ProtuStrankaListFormated_1">
      <item>GITER-COMMERCIUM k.d. zastupanog po punomoćniku Darijo Matković</item>
    </derivirana_varijabla>
  </DomainObject.Predmet.ProtuStrankaListFormated>
  <DomainObject.Predmet.ProtuStrankaListFormatedOIB>
    <izvorni_sadrzaj>
      <item>GITER-COMMERCIUM k.d., OIB 20919471522 zastupanog po punomoćniku Darijo Matković</item>
    </izvorni_sadrzaj>
    <derivirana_varijabla naziv="DomainObject.Predmet.ProtuStrankaListFormatedOIB_1">
      <item>GITER-COMMERCIUM k.d., OIB 20919471522 zastupanog po punomoćniku Darijo Matković</item>
    </derivirana_varijabla>
  </DomainObject.Predmet.ProtuStrankaListFormatedOIB>
  <DomainObject.Predmet.ProtuStrankaListFormatedWithAdress>
    <izvorni_sadrzaj>
      <item>GITER-COMMERCIUM k.d., Podvrh II 22, 47300 Ogulin zastupanog po punomoćniku Darijo Matković</item>
    </izvorni_sadrzaj>
    <derivirana_varijabla naziv="DomainObject.Predmet.ProtuStrankaListFormatedWithAdress_1">
      <item>GITER-COMMERCIUM k.d., Podvrh II 22, 47300 Ogulin zastupanog po punomoćniku Darijo Matković</item>
    </derivirana_varijabla>
  </DomainObject.Predmet.ProtuStrankaListFormatedWithAdress>
  <DomainObject.Predmet.ProtuStrankaListFormatedWithAdressOIB>
    <izvorni_sadrzaj>
      <item>GITER-COMMERCIUM k.d., OIB 20919471522, Podvrh II 22, 47300 Ogulin zastupanog po punomoćniku Darijo Matković</item>
    </izvorni_sadrzaj>
    <derivirana_varijabla naziv="DomainObject.Predmet.ProtuStrankaListFormatedWithAdressOIB_1">
      <item>GITER-COMMERCIUM k.d., OIB 20919471522, Podvrh II 22, 47300 Ogulin zastupanog po punomoćniku Darijo Matković</item>
    </derivirana_varijabla>
  </DomainObject.Predmet.ProtuStrankaListFormatedWithAdressOIB>
  <DomainObject.Predmet.ProtuStrankaListNazivFormated>
    <izvorni_sadrzaj>
      <item>GITER-COMMERCIUM k.d.</item>
    </izvorni_sadrzaj>
    <derivirana_varijabla naziv="DomainObject.Predmet.ProtuStrankaListNazivFormated_1">
      <item>GITER-COMMERCIUM k.d.</item>
    </derivirana_varijabla>
  </DomainObject.Predmet.ProtuStrankaListNazivFormated>
  <DomainObject.Predmet.ProtuStrankaListNazivFormatedOIB>
    <izvorni_sadrzaj>
      <item>GITER-COMMERCIUM k.d., OIB 20919471522</item>
    </izvorni_sadrzaj>
    <derivirana_varijabla naziv="DomainObject.Predmet.ProtuStrankaListNazivFormatedOIB_1">
      <item>GITER-COMMERCIUM k.d., OIB 20919471522</item>
    </derivirana_varijabla>
  </DomainObject.Predmet.ProtuStrankaListNazivFormatedOIB>
  <DomainObject.Predmet.OstaliListFormated>
    <izvorni_sadrzaj>
      <item>Darijo Matković punomoćnik sudionika u postupku GITER-COMMERCIUM k.d.</item>
    </izvorni_sadrzaj>
    <derivirana_varijabla naziv="DomainObject.Predmet.OstaliListFormated_1">
      <item>Darijo Matković punomoćnik sudionika u postupku GITER-COMMERCIUM k.d.</item>
    </derivirana_varijabla>
  </DomainObject.Predmet.OstaliListFormated>
  <DomainObject.Predmet.OstaliListFormatedOIB>
    <izvorni_sadrzaj>
      <item>Darijo Matković, OIB 76114533281 punomoćnik sudionika u postupku GITER-COMMERCIUM k.d.</item>
    </izvorni_sadrzaj>
    <derivirana_varijabla naziv="DomainObject.Predmet.OstaliListFormatedOIB_1">
      <item>Darijo Matković, OIB 76114533281 punomoćnik sudionika u postupku GITER-COMMERCIUM k.d.</item>
    </derivirana_varijabla>
  </DomainObject.Predmet.OstaliListFormatedOIB>
  <DomainObject.Predmet.OstaliListFormatedWithAdress>
    <izvorni_sadrzaj>
      <item>Darijo Matković, Podvrh II 22, 47300 Ogulin punomoćnik sudionika u postupku GITER-COMMERCIUM k.d.</item>
    </izvorni_sadrzaj>
    <derivirana_varijabla naziv="DomainObject.Predmet.OstaliListFormatedWithAdress_1">
      <item>Darijo Matković, Podvrh II 22, 47300 Ogulin punomoćnik sudionika u postupku GITER-COMMERCIUM k.d.</item>
    </derivirana_varijabla>
  </DomainObject.Predmet.OstaliListFormatedWithAdress>
  <DomainObject.Predmet.OstaliListFormatedWithAdressOIB>
    <izvorni_sadrzaj>
      <item>Darijo Matković, OIB 76114533281, Podvrh II 22, 47300 Ogulin punomoćnik sudionika u postupku GITER-COMMERCIUM k.d.</item>
    </izvorni_sadrzaj>
    <derivirana_varijabla naziv="DomainObject.Predmet.OstaliListFormatedWithAdressOIB_1">
      <item>Darijo Matković, OIB 76114533281, Podvrh II 22, 47300 Ogulin punomoćnik sudionika u postupku GITER-COMMERCIUM k.d.</item>
    </derivirana_varijabla>
  </DomainObject.Predmet.OstaliListFormatedWithAdressOIB>
  <DomainObject.Predmet.OstaliListNazivFormated>
    <izvorni_sadrzaj>
      <item>Darijo Matković</item>
    </izvorni_sadrzaj>
    <derivirana_varijabla naziv="DomainObject.Predmet.OstaliListNazivFormated_1">
      <item>Darijo Matković</item>
    </derivirana_varijabla>
  </DomainObject.Predmet.OstaliListNazivFormated>
  <DomainObject.Predmet.OstaliListNazivFormatedOIB>
    <izvorni_sadrzaj>
      <item>Darijo Matković, OIB 76114533281</item>
    </izvorni_sadrzaj>
    <derivirana_varijabla naziv="DomainObject.Predmet.OstaliListNazivFormatedOIB_1">
      <item>Darijo Matković, OIB 76114533281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St-4289/2016-23</izvorni_sadrzaj>
    <derivirana_varijabla naziv="DomainObject.PoslovniBrojDokumenta_1">St-4289/2016-23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GITER-COMMERCIUM k.d.</izvorni_sadrzaj>
    <derivirana_varijabla naziv="DomainObject.Predmet.ProtustrankaIDrugi_1">GITER-COMMERCIUM k.d.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GITER-COMMERCIUM k.d., OIB 20919471522, Podvrh II 22, 47300 Ogulin</izvorni_sadrzaj>
    <derivirana_varijabla naziv="DomainObject.Predmet.ProtustrankaIDrugiAdressOIB_1">GITER-COMMERCIUM k.d., OIB 20919471522, Podvrh II 22,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St-4289/2016-21</izvorni_sadrzaj>
    <derivirana_varijabla naziv="DomainObject.Predmet.OdlukaRjesenje.Oznaka_1">St-4289/2016-21</derivirana_varijabla>
  </DomainObject.Predmet.OdlukaRjesenje.Oznaka>
  <DomainObject.Predmet.SudioniciListNaziv>
    <izvorni_sadrzaj>
      <item>GITER-COMMERCIUM k.d.</item>
      <item>FINA regionalni centar Zagreb, podružnica Karlovac</item>
      <item>Darijo Matković</item>
    </izvorni_sadrzaj>
    <derivirana_varijabla naziv="DomainObject.Predmet.SudioniciListNaziv_1">
      <item>GITER-COMMERCIUM k.d.</item>
      <item>FINA regionalni centar Zagreb, podružnica Karlovac</item>
      <item>Darijo Matković</item>
    </derivirana_varijabla>
  </DomainObject.Predmet.SudioniciListNaziv>
  <DomainObject.Predmet.SudioniciListAdressOIB>
    <izvorni_sadrzaj>
      <item>GITER-COMMERCIUM k.d., OIB 20919471522, Podvrh II 22,47300 Ogulin</item>
      <item>FINA regionalni centar Zagreb, podružnica Karlovac, OIB 85821130368, ul. Pavla Vitezovića 1,47000 Karlovac</item>
      <item>Darijo Matković, OIB 76114533281, Podvrh II 22,47300 Ogulin</item>
    </izvorni_sadrzaj>
    <derivirana_varijabla naziv="DomainObject.Predmet.SudioniciListAdressOIB_1">
      <item>GITER-COMMERCIUM k.d., OIB 20919471522, Podvrh II 22,47300 Ogulin</item>
      <item>FINA regionalni centar Zagreb, podružnica Karlovac, OIB 85821130368, ul. Pavla Vitezovića 1,47000 Karlovac</item>
      <item>Darijo Matković, OIB 76114533281, Podvrh II 22,47300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E6BF0-1075-4A73-AFD8-292AF1904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1964</properties:Characters>
  <properties:Lines>65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2018-03-02T09:42:00Z</cp:lastPrinted>
  <dcterms:modified xmlns:xsi="http://www.w3.org/2001/XMLSchema-instance" xsi:type="dcterms:W3CDTF">2018-03-02T09:42:00Z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St-4289/2016-23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