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5071f" w14:paraId="095071f" w:rsidRDefault="00AE649C" w:rsidP="00FA5B5E" w:rsidR="00AE649C" w:rsidRPr="00B76F3C">
      <w:pPr>
        <w:pStyle w:val="Naslov3"/>
        <w15:collapsed w:val="false"/>
      </w:pPr>
    </w:p>
    <w:p w:rsidRDefault="008178A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178AD" w:rsidP="008178AD" w:rsidR="008178AD">
      <w:pPr>
        <w:jc w:val="right"/>
        <w:rPr>
          <w:rFonts w:hAnsi="Arial" w:ascii="Arial"/>
        </w:rPr>
      </w:pPr>
      <w:r>
        <w:rPr>
          <w:rFonts w:hAnsi="Arial" w:ascii="Arial"/>
        </w:rPr>
        <w:t xml:space="preserve">        7 St-193/2013-43.</w:t>
      </w:r>
    </w:p>
    <w:p w:rsidRDefault="008178AD" w:rsidP="008178AD" w:rsidR="008178AD">
      <w:pPr>
        <w:jc w:val="center"/>
        <w:rPr>
          <w:rFonts w:hAnsi="Arial" w:ascii="Arial"/>
          <w:b/>
        </w:rPr>
      </w:pPr>
    </w:p>
    <w:p w:rsidRDefault="008178AD" w:rsidP="008178AD" w:rsidR="008178AD">
      <w:pPr>
        <w:jc w:val="center"/>
        <w:rPr>
          <w:rFonts w:hAnsi="Arial" w:ascii="Arial"/>
          <w:b/>
        </w:rPr>
      </w:pPr>
      <w:r>
        <w:rPr>
          <w:rFonts w:hAnsi="Arial" w:ascii="Arial"/>
          <w:b/>
        </w:rPr>
        <w:t>R E P U B L I K A  H R V A T S K A</w:t>
      </w:r>
    </w:p>
    <w:p w:rsidRDefault="008178AD" w:rsidP="008178AD" w:rsidR="008178AD">
      <w:pPr>
        <w:jc w:val="center"/>
        <w:rPr>
          <w:rFonts w:hAnsi="Arial" w:ascii="Arial"/>
        </w:rPr>
      </w:pPr>
      <w:r>
        <w:rPr>
          <w:rFonts w:hAnsi="Arial" w:ascii="Arial"/>
          <w:b/>
        </w:rPr>
        <w:t>R J E Š E N J E</w:t>
      </w:r>
    </w:p>
    <w:p w:rsidRDefault="008178AD" w:rsidP="008178AD" w:rsidR="008178AD">
      <w:pPr>
        <w:jc w:val="both"/>
        <w:rPr>
          <w:rFonts w:hAnsi="Arial" w:ascii="Arial"/>
        </w:rPr>
      </w:pPr>
    </w:p>
    <w:p w:rsidRDefault="008178AD" w:rsidP="008178AD" w:rsidR="008178AD">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predmetu nad trgovačkim društvom TEHNODRVO d.o.o. za proizvodnju i trgovinu u stečaju, iz Slatine, Industrijska 6, OIB 21467612451, dana 26. listopada 2015. godine</w:t>
      </w:r>
    </w:p>
    <w:p w:rsidRDefault="008178AD" w:rsidP="008178AD" w:rsidR="008178AD">
      <w:pPr>
        <w:jc w:val="center"/>
        <w:rPr>
          <w:rFonts w:hAnsi="Arial" w:ascii="Arial"/>
          <w:b/>
        </w:rPr>
      </w:pPr>
      <w:r>
        <w:rPr>
          <w:rFonts w:hAnsi="Arial" w:ascii="Arial"/>
          <w:b/>
        </w:rPr>
        <w:t>r i j e š i o   j e</w:t>
      </w:r>
    </w:p>
    <w:p w:rsidRDefault="008178AD" w:rsidP="008178AD" w:rsidR="008178AD">
      <w:pPr>
        <w:jc w:val="both"/>
        <w:rPr>
          <w:rFonts w:hAnsi="Arial" w:ascii="Arial"/>
        </w:rPr>
      </w:pPr>
      <w:r>
        <w:rPr>
          <w:rFonts w:hAnsi="Arial" w:ascii="Arial"/>
          <w:b/>
        </w:rPr>
        <w:t xml:space="preserve"> </w:t>
      </w:r>
      <w:r>
        <w:rPr>
          <w:rFonts w:hAnsi="Arial" w:ascii="Arial"/>
        </w:rPr>
        <w:t xml:space="preserve">  </w:t>
      </w:r>
      <w:r>
        <w:rPr>
          <w:rFonts w:hAnsi="Arial" w:ascii="Arial"/>
        </w:rPr>
        <w:tab/>
      </w:r>
      <w:proofErr w:type="spellStart"/>
      <w:r>
        <w:rPr>
          <w:rFonts w:hAnsi="Arial" w:ascii="Arial"/>
          <w:b/>
        </w:rPr>
        <w:t>I.</w:t>
      </w:r>
      <w:r>
        <w:rPr>
          <w:rFonts w:hAnsi="Arial" w:ascii="Arial"/>
        </w:rPr>
        <w:t>Ispravlja</w:t>
      </w:r>
      <w:proofErr w:type="spellEnd"/>
      <w:r>
        <w:rPr>
          <w:rFonts w:hAnsi="Arial" w:ascii="Arial"/>
        </w:rPr>
        <w:t xml:space="preserve"> se rješenje ovog suda pod poslovnim brojem 7 St-193/2013-40 od 18. lipnja 2015. godine u točki II. izreke Osporene tražbine vjerovnika drugog višeg isplatnog reda, tako da umjesto riječi „Upućuje se stečajni vjerovnik HRVATSKE ŠUME d.o.o. iz Zagreba, </w:t>
      </w:r>
      <w:proofErr w:type="spellStart"/>
      <w:r>
        <w:rPr>
          <w:rFonts w:hAnsi="Arial" w:ascii="Arial"/>
        </w:rPr>
        <w:t>Vukotinovićeva</w:t>
      </w:r>
      <w:proofErr w:type="spellEnd"/>
      <w:r>
        <w:rPr>
          <w:rFonts w:hAnsi="Arial" w:ascii="Arial"/>
        </w:rPr>
        <w:t xml:space="preserve"> 2, Uprava šuma, Podružnica Našice, OIB 69693144506, koji je osporio tražbinu stečajnom vjerovniku SLAVONSKI HRAST d.o.o. iz Slatine kao vjerovniku drugog višeg isplatnog reda u iznosu od 114.665,64 kuna u stečajnom postupku nad stečajnim dužnikom TEHNODRVO d.o.o. u stečaju iz Slatine, da u roku 8 dana, od dana dostave ovog rješenja, pokrene parnicu radi utvrđenja osnovanosti osporene tražbine tom vjerovniku drugog višeg isplatnog reda u iznosu od 114.665,64 kuna, a osporavatelj u takvoj parnici nastupa u ime i za račun stečajnog dužnika, jer će se u protivnom smatrati da je odustao od prava na vođenje ove parnice“, </w:t>
      </w:r>
      <w:r>
        <w:rPr>
          <w:rFonts w:hAnsi="Arial" w:ascii="Arial"/>
          <w:b/>
        </w:rPr>
        <w:t>treba pisati</w:t>
      </w:r>
      <w:r>
        <w:rPr>
          <w:rFonts w:hAnsi="Arial" w:ascii="Arial"/>
        </w:rPr>
        <w:t xml:space="preserve"> „Upućuje se stečajni vjerovnik SLAVONSKI HRAST d.o.o. iz Slatine, Industrijska 6, pokrenuti parnicu radi utvrđenja osnovanosti osporene mu tražbine u iznosu od 114.665,64 kuna, u roku od 8 dana, od dana primitka ovog rješenja, protiv stečajnog dužnika TEHNODRVO d.o.o. u stečaju iz Slatine, a kojeg će zastupati kao osporavatelj, stečajni vjerovnik HRVATSKE ŠUME d.o.o. iz Zagreba, </w:t>
      </w:r>
      <w:proofErr w:type="spellStart"/>
      <w:r>
        <w:rPr>
          <w:rFonts w:hAnsi="Arial" w:ascii="Arial"/>
        </w:rPr>
        <w:t>Vukotinovićeva</w:t>
      </w:r>
      <w:proofErr w:type="spellEnd"/>
      <w:r>
        <w:rPr>
          <w:rFonts w:hAnsi="Arial" w:ascii="Arial"/>
        </w:rPr>
        <w:t xml:space="preserve"> 2, inače će se smatrati da je stečajni vjerovnik SLAVONSKI HRAST d.o.o. iz Slatine odustao od prava na vođenje ove parnice.</w:t>
      </w:r>
    </w:p>
    <w:p w:rsidRDefault="008178AD" w:rsidP="008178AD" w:rsidR="008178AD">
      <w:pPr>
        <w:ind w:firstLine="720"/>
        <w:jc w:val="both"/>
        <w:rPr>
          <w:rFonts w:hAnsi="Arial" w:ascii="Arial"/>
        </w:rPr>
      </w:pPr>
      <w:r>
        <w:rPr>
          <w:rFonts w:hAnsi="Arial" w:ascii="Arial"/>
          <w:b/>
        </w:rPr>
        <w:t>II.</w:t>
      </w:r>
      <w:r>
        <w:rPr>
          <w:rFonts w:hAnsi="Arial" w:ascii="Arial"/>
        </w:rPr>
        <w:t xml:space="preserve"> Ispravlja se rješenje ovog suda pod poslovnim brojem 7 St-193/2013-40 od 18. lipnja 2015. godine u obrazloženju strana 2. redak 7 odozdo tako da umjesto riječi „Stoga je sud temeljem čl.178.st. 2. i čl.179.Stečajnog zakona uputio vjerovnika HRVATSKE ŠUME d.o.o. iz Zagreba, Uprava šuma, Podružnica Našice koji je osporio tražbinu vjerovniku SLAVONSKI HRAST d.o.o. iz Slatine, na parnicu radi utvrđenja te osporene tražbine, time da osporavatelj u takvoj parnici nastupa u ime i za račun stečajnog dužnika, uz upozorenje da će se smatrati da je ovaj vjerovnik odustao od prava na vođenje ove parnice ukoliko u roku od 8 dana od primitka ovog rješenja ne pokrene tu parnicu, a slijedom čega je riješeno kao u točki II. izreke ovog rješenja“ </w:t>
      </w:r>
      <w:r>
        <w:rPr>
          <w:rFonts w:hAnsi="Arial" w:ascii="Arial"/>
          <w:b/>
        </w:rPr>
        <w:t xml:space="preserve">treba pisati </w:t>
      </w:r>
      <w:r>
        <w:rPr>
          <w:rFonts w:hAnsi="Arial" w:ascii="Arial"/>
        </w:rPr>
        <w:t xml:space="preserve">„Stoga je sud temeljem čl.178.st.2., st.6. i čl.179.Stečajnog </w:t>
      </w:r>
      <w:r>
        <w:rPr>
          <w:rFonts w:hAnsi="Arial" w:ascii="Arial"/>
        </w:rPr>
        <w:lastRenderedPageBreak/>
        <w:t xml:space="preserve">zakona uputio vjerovnika SLAVONSKI HRAST d.o.o. iz Slatine, Industrijska 6, kojem je stečajni upravitelj priznao tražbinu, a kojem je stečajni vjerovnik HRVATSKE ŠUME d.o.o. iz Zagreba, </w:t>
      </w:r>
      <w:proofErr w:type="spellStart"/>
      <w:r>
        <w:rPr>
          <w:rFonts w:hAnsi="Arial" w:ascii="Arial"/>
        </w:rPr>
        <w:t>Vukotinovićeva</w:t>
      </w:r>
      <w:proofErr w:type="spellEnd"/>
      <w:r>
        <w:rPr>
          <w:rFonts w:hAnsi="Arial" w:ascii="Arial"/>
        </w:rPr>
        <w:t xml:space="preserve"> 2, osporio tu tražbinu da radi utvrđenja osnovanosti te osporene tražbine pokrene parnicu protiv stečajnog dužnika TEHNODRVO d.o.o. u stečaju iz  Slatine, Industrijska 6, a kojeg će zastupati osporavatelj (stečajni vjerovnik HRVATSKE ŠUME d.o.o. iz Zagreba), u roku od 8 dana od primitka ovog rješenja uz upozorenje da će se inače smatrati da je ovaj vjerovnik odustao od prava na vođenje ove parnice.                                                         </w:t>
      </w:r>
    </w:p>
    <w:p w:rsidRDefault="008178AD" w:rsidP="008178AD" w:rsidR="008178AD">
      <w:pPr>
        <w:jc w:val="center"/>
        <w:rPr>
          <w:rFonts w:hAnsi="Arial" w:ascii="Arial"/>
        </w:rPr>
      </w:pPr>
      <w:r>
        <w:rPr>
          <w:rFonts w:hAnsi="Arial" w:ascii="Arial"/>
          <w:b/>
        </w:rPr>
        <w:t>Obrazloženje</w:t>
      </w:r>
    </w:p>
    <w:p w:rsidRDefault="008178AD" w:rsidP="008178AD" w:rsidR="008178AD">
      <w:pPr>
        <w:jc w:val="both"/>
        <w:rPr>
          <w:rFonts w:hAnsi="Arial" w:ascii="Arial"/>
        </w:rPr>
      </w:pPr>
      <w:r>
        <w:rPr>
          <w:rFonts w:hAnsi="Arial" w:ascii="Arial"/>
        </w:rPr>
        <w:tab/>
        <w:t xml:space="preserve">U rješenju ovog suda poslovni broj 7 St-193/2013-40 od 18. lipnja 2015. godine došlo je do očite pogreške u pisanju o tome kojeg stečajnog vjerovnika se upućuje na parnicu radi utvrđenja osporene tražbine, pa je sud po službenoj dužnosti donio ovo rješenje. Naime, u ovom stečajnom postupku, stečajnom vjerovniku SLAVONSKI HRAST d.o.o. iz Slatine, stečajni upravitelj je priznao ovu tražbinu, međutim ovu tražbinu osporio je ovom vjerovniku stečajni vjerovnik HRVATSKE ŠUME d.o.o. iz Zagreba. Zbog toga je u ovom ispravku rješenja sukladno čl.178., st.2., st.6. i čl.179.Stečajnog zakona na parnicu upućen vjerovnik SLAVONSKI HRAST d.o.o. iz Slatine, a kojem je prijavljena tražbina osporena, jer taj vjerovnik ne raspolaže ovršnom ispravom za tu svoju tražbinu. Pasivno je legitimiran u toj parnici stečajni dužnik, ali će tuženika u toj parnici zastupati stečajni vjerovnik HRVATSKE ŠUME d.o.o. iz Zagreba, jer je on osporio ovu tražbinu u stečaju a ne stečajni upravitelj.  </w:t>
      </w:r>
    </w:p>
    <w:p w:rsidRDefault="008178AD" w:rsidP="008178AD" w:rsidR="008178AD">
      <w:pPr>
        <w:ind w:firstLine="720"/>
        <w:rPr>
          <w:rFonts w:hAnsi="Arial" w:ascii="Arial"/>
        </w:rPr>
      </w:pPr>
      <w:r>
        <w:rPr>
          <w:rFonts w:hAnsi="Arial" w:ascii="Arial"/>
        </w:rPr>
        <w:t>U Bjelovaru, 26. listopada 2015. godine</w:t>
      </w:r>
    </w:p>
    <w:p w:rsidRDefault="008178AD" w:rsidP="008178AD" w:rsidR="008178A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8178AD" w:rsidP="008178AD" w:rsidR="008178A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8178AD" w:rsidP="008178AD" w:rsidR="008178AD">
      <w:pPr>
        <w:ind w:hanging="1985" w:left="1985"/>
        <w:jc w:val="both"/>
        <w:rPr>
          <w:rFonts w:hAnsi="Arial" w:ascii="Arial"/>
        </w:rPr>
      </w:pPr>
      <w:r>
        <w:rPr>
          <w:rFonts w:hAnsi="Arial" w:ascii="Arial"/>
        </w:rPr>
        <w:t xml:space="preserve">PRAVNA POUKA: Protiv ovog rješenja pristoji pravo žalbe Visokom trgovačkom sudu RH u Zagrebu. Pravo na žalbu ima stečajni upravitelj i svaki vjerovnik u dijelu koji se tiče njegove prijavljene tražbine (čl.177.st.4. i 5. SZ). Rok za žalbu je 8 dana, a računa se od isteka trećeg dana od dana stavljanja ovog rješenja na oglasnu ploču suda. Žalba se podnosi ovome sudu u dva primjerka. </w:t>
      </w:r>
      <w:bookmarkStart w:name="_GoBack" w:id="0"/>
      <w:bookmarkEnd w:id="0"/>
    </w:p>
    <w:p w:rsidRDefault="008178AD" w:rsidP="008178AD" w:rsidR="008178AD">
      <w:pPr>
        <w:jc w:val="both"/>
        <w:rPr>
          <w:rFonts w:hAnsi="Arial" w:ascii="Arial"/>
        </w:rPr>
      </w:pPr>
      <w:proofErr w:type="spellStart"/>
      <w:r>
        <w:rPr>
          <w:rFonts w:hAnsi="Arial" w:ascii="Arial"/>
        </w:rPr>
        <w:t>Rj</w:t>
      </w:r>
      <w:proofErr w:type="spellEnd"/>
      <w:r>
        <w:rPr>
          <w:rFonts w:hAnsi="Arial" w:ascii="Arial"/>
        </w:rPr>
        <w:t>.</w:t>
      </w:r>
    </w:p>
    <w:p w:rsidRDefault="008178AD" w:rsidP="008178AD" w:rsidR="008178AD">
      <w:pPr>
        <w:ind w:hanging="1985" w:left="1985"/>
        <w:jc w:val="both"/>
        <w:rPr>
          <w:rFonts w:hAnsi="Arial" w:ascii="Arial"/>
        </w:rPr>
      </w:pPr>
      <w:r>
        <w:rPr>
          <w:rFonts w:hAnsi="Arial" w:ascii="Arial"/>
        </w:rPr>
        <w:t>Dna: stečajnom dužniku na e-oglasnu ploču suda</w:t>
      </w:r>
    </w:p>
    <w:p w:rsidRDefault="008178AD" w:rsidP="008178AD" w:rsidR="008178AD">
      <w:pPr>
        <w:ind w:hanging="1985" w:left="1985"/>
        <w:jc w:val="both"/>
        <w:rPr>
          <w:rFonts w:hAnsi="Arial" w:ascii="Arial"/>
        </w:rPr>
      </w:pPr>
      <w:r>
        <w:rPr>
          <w:rFonts w:hAnsi="Arial" w:ascii="Arial"/>
        </w:rPr>
        <w:t xml:space="preserve">         stečajnom upravitelju </w:t>
      </w:r>
      <w:proofErr w:type="spellStart"/>
      <w:r>
        <w:rPr>
          <w:rFonts w:hAnsi="Arial" w:ascii="Arial"/>
        </w:rPr>
        <w:t>Tanasiji</w:t>
      </w:r>
      <w:proofErr w:type="spellEnd"/>
      <w:r>
        <w:rPr>
          <w:rFonts w:hAnsi="Arial" w:ascii="Arial"/>
        </w:rPr>
        <w:t xml:space="preserve"> Marković </w:t>
      </w:r>
    </w:p>
    <w:p w:rsidRDefault="008178AD" w:rsidP="008178AD" w:rsidR="008178AD">
      <w:pPr>
        <w:ind w:hanging="567" w:left="567"/>
        <w:jc w:val="both"/>
        <w:rPr>
          <w:rFonts w:hAnsi="Arial" w:ascii="Arial"/>
        </w:rPr>
      </w:pPr>
      <w:r>
        <w:rPr>
          <w:rFonts w:hAnsi="Arial" w:ascii="Arial"/>
        </w:rPr>
        <w:tab/>
        <w:t>ŽDO Bjelovar</w:t>
      </w:r>
    </w:p>
    <w:p w:rsidRDefault="008178AD" w:rsidP="008178AD" w:rsidR="008178AD">
      <w:pPr>
        <w:ind w:hanging="567" w:left="567"/>
        <w:jc w:val="both"/>
        <w:rPr>
          <w:rFonts w:hAnsi="Arial" w:ascii="Arial"/>
        </w:rPr>
      </w:pPr>
      <w:r>
        <w:rPr>
          <w:rFonts w:hAnsi="Arial" w:ascii="Arial"/>
        </w:rPr>
        <w:t xml:space="preserve">        vjerovniku SLAVONSKI HRAST d.o.o. iz Slatine, Industrijska 6.</w:t>
      </w:r>
    </w:p>
    <w:p w:rsidRDefault="008178AD" w:rsidP="008178AD" w:rsidR="008178AD">
      <w:pPr>
        <w:ind w:hanging="567" w:left="567"/>
        <w:jc w:val="both"/>
        <w:rPr>
          <w:rFonts w:hAnsi="Arial" w:ascii="Arial"/>
        </w:rPr>
      </w:pPr>
      <w:r>
        <w:rPr>
          <w:rFonts w:hAnsi="Arial" w:ascii="Arial"/>
        </w:rPr>
        <w:tab/>
        <w:t>vjerovniku HRVATSKE ŠUME d.o.o. Zagreb,Uprava šuma, Podružnica Našice</w:t>
      </w:r>
    </w:p>
    <w:p w:rsidRDefault="008178AD" w:rsidP="008178AD" w:rsidR="008178AD">
      <w:pPr>
        <w:ind w:hanging="567" w:left="567"/>
        <w:jc w:val="both"/>
        <w:rPr>
          <w:rFonts w:hAnsi="Arial" w:ascii="Arial"/>
        </w:rPr>
      </w:pPr>
      <w:r>
        <w:rPr>
          <w:rFonts w:hAnsi="Arial" w:ascii="Arial"/>
        </w:rPr>
        <w:lastRenderedPageBreak/>
        <w:tab/>
        <w:t>na e-oglasnu ploču suda</w:t>
      </w:r>
      <w:r>
        <w:rPr>
          <w:rFonts w:hAnsi="Arial" w:ascii="Arial"/>
        </w:rPr>
        <w:tab/>
      </w:r>
    </w:p>
    <w:p w:rsidRDefault="008178AD" w:rsidP="008178AD" w:rsidR="008178AD">
      <w:pPr>
        <w:ind w:hanging="567" w:left="567"/>
        <w:jc w:val="both"/>
        <w:rPr>
          <w:rFonts w:hAnsi="Arial" w:ascii="Arial"/>
        </w:rPr>
      </w:pPr>
      <w:r>
        <w:rPr>
          <w:rFonts w:hAnsi="Arial" w:ascii="Arial"/>
        </w:rPr>
        <w:tab/>
        <w:t>Sc. pravomoćnost</w:t>
      </w:r>
    </w:p>
    <w:p w:rsidRDefault="008178AD" w:rsidP="008178AD" w:rsidR="008178AD">
      <w:pPr>
        <w:ind w:hanging="567" w:left="567"/>
        <w:jc w:val="both"/>
        <w:rPr>
          <w:rFonts w:hAnsi="Arial" w:ascii="Arial"/>
        </w:rPr>
      </w:pPr>
      <w:r>
        <w:rPr>
          <w:rFonts w:hAnsi="Arial" w:ascii="Arial"/>
        </w:rPr>
        <w:t>Bj.26.10.2015.g.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8AD"/>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92946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2015.</izvorni_sadrzaj>
    <derivirana_varijabla naziv="DomainObject.DatumDonosenjaOdluke_1">26.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St-193/2013-43</izvorni_sadrzaj>
    <derivirana_varijabla naziv="DomainObject.Oznaka_1">St-193/2013-43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2013.</izvorni_sadrzaj>
    <derivirana_varijabla naziv="DomainObject.Predmet.DatumOsnivanja_1">14.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studenog 2013.</izvorni_sadrzaj>
    <derivirana_varijabla naziv="DomainObject.Predmet.DatumRjesavanja_1">15. studenog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St-193/2013</izvorni_sadrzaj>
    <derivirana_varijabla naziv="DomainObject.Predmet.OznakaBroj_1">St-193/2013</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
    <derivirana_varijabla naziv="DomainObject.Predmet.PredmetRijesio.Oib_1"/>
  </DomainObject.Predmet.PredmetRijesio.Oib>
  <DomainObject.Predmet.PredmetRijesio.Prezime>
    <izvorni_sadrzaj>Mrazović</izvorni_sadrzaj>
    <derivirana_varijabla naziv="DomainObject.Predmet.PredmetRijesio.Prezime_1">Mrazović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TEHNODRVO d.o.o. za proizvodnju i trgovinu SLATINA</izvorni_sadrzaj>
    <derivirana_varijabla naziv="DomainObject.Predmet.ProtustrankaFormated_1">  TEHNODRVO d.o.o. za proizvodnju i trgovinu SLATINA</derivirana_varijabla>
  </DomainObject.Predmet.ProtustrankaFormated>
  <DomainObject.Predmet.ProtustrankaFormatedOIB>
    <izvorni_sadrzaj>  TEHNODRVO d.o.o. za proizvodnju i trgovinu SLATINA, OIB 21467612451</izvorni_sadrzaj>
    <derivirana_varijabla naziv="DomainObject.Predmet.ProtustrankaFormatedOIB_1">  TEHNODRVO d.o.o. za proizvodnju i trgovinu SLATINA, OIB 21467612451</derivirana_varijabla>
  </DomainObject.Predmet.ProtustrankaFormatedOIB>
  <DomainObject.Predmet.ProtustrankaFormatedWithAdress>
    <izvorni_sadrzaj> TEHNODRVO d.o.o. za proizvodnju i trgovinu SLATINA, Industrijska 6, 33520 Slatina</izvorni_sadrzaj>
    <derivirana_varijabla naziv="DomainObject.Predmet.ProtustrankaFormatedWithAdress_1"> TEHNODRVO d.o.o. za proizvodnju i trgovinu SLATINA, Industrijska 6, 33520 Slatina</derivirana_varijabla>
  </DomainObject.Predmet.ProtustrankaFormatedWithAdress>
  <DomainObject.Predmet.ProtustrankaFormatedWithAdressOIB>
    <izvorni_sadrzaj> TEHNODRVO d.o.o. za proizvodnju i trgovinu SLATINA, OIB 21467612451, Industrijska 6, 33520 Slatina</izvorni_sadrzaj>
    <derivirana_varijabla naziv="DomainObject.Predmet.ProtustrankaFormatedWithAdressOIB_1"> TEHNODRVO d.o.o. za proizvodnju i trgovinu SLATINA, OIB 21467612451, Industrijska 6, 33520 Slatina</derivirana_varijabla>
  </DomainObject.Predmet.ProtustrankaFormatedWithAdressOIB>
  <DomainObject.Predmet.ProtustrankaWithAdress>
    <izvorni_sadrzaj>TEHNODRVO d.o.o. za proizvodnju i trgovinu SLATINA Industrijska 6, 33520 Slatina</izvorni_sadrzaj>
    <derivirana_varijabla naziv="DomainObject.Predmet.ProtustrankaWithAdress_1">TEHNODRVO d.o.o. za proizvodnju i trgovinu SLATINA Industrijska 6, 33520 Slatina</derivirana_varijabla>
  </DomainObject.Predmet.ProtustrankaWithAdress>
  <DomainObject.Predmet.ProtustrankaWithAdressOIB>
    <izvorni_sadrzaj>TEHNODRVO d.o.o. za proizvodnju i trgovinu SLATINA, OIB 21467612451, Industrijska 6, 33520 Slatina</izvorni_sadrzaj>
    <derivirana_varijabla naziv="DomainObject.Predmet.ProtustrankaWithAdressOIB_1">TEHNODRVO d.o.o. za proizvodnju i trgovinu SLATINA, OIB 21467612451, Industrijska 6, 33520 Slatina</derivirana_varijabla>
  </DomainObject.Predmet.ProtustrankaWithAdressOIB>
  <DomainObject.Predmet.ProtustrankaNazivFormated>
    <izvorni_sadrzaj>TEHNODRVO d.o.o. za proizvodnju i trgovinu SLATINA</izvorni_sadrzaj>
    <derivirana_varijabla naziv="DomainObject.Predmet.ProtustrankaNazivFormated_1">TEHNODRVO d.o.o. za proizvodnju i trgovinu SLATINA</derivirana_varijabla>
  </DomainObject.Predmet.ProtustrankaNazivFormated>
  <DomainObject.Predmet.ProtustrankaNazivFormatedOIB>
    <izvorni_sadrzaj>TEHNODRVO d.o.o. za proizvodnju i trgovinu SLATINA, OIB 21467612451</izvorni_sadrzaj>
    <derivirana_varijabla naziv="DomainObject.Predmet.ProtustrankaNazivFormatedOIB_1">TEHNODRVO d.o.o. za proizvodnju i trgovinu SLATINA, OIB 21467612451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 CIGLAR IZ KAPINACA zastupanog po punomoćniku ZOU Radomir Borotić i Darko Novačić; ANTE ŽUNIĆ IZ SLATINE zastupanog po punomoćniku ZOU Radomir Borotić i Darko Novačić; HRVATSKE ŠUME društvo s ograničenom odgovornošću ZAGREB</izvorni_sadrzaj>
    <derivirana_varijabla naziv="DomainObject.Predmet.StrankaFormated_1">  ROBERT CIGLAR IZ KAPINACA zastupanog po punomoćniku ZOU Radomir Borotić i Darko Novačić; ANTE ŽUNIĆ IZ SLATINE zastupanog po punomoćniku ZOU Radomir Borotić i Darko Novačić; HRVATSKE ŠUME društvo s ograničenom odgovornošću ZAGREB</derivirana_varijabla>
  </DomainObject.Predmet.StrankaFormated>
  <DomainObject.Predmet.StrankaFormatedOIB>
    <izvorni_sadrzaj>  ROBERT CIGLAR IZ KAPINACA, OIB 54180605438 zastupanog po punomoćniku ZOU Radomir Borotić i Darko Novačić; ANTE ŽUNIĆ IZ SLATINE, OIB 65375487859 zastupanog po punomoćniku ZOU Radomir Borotić i Darko Novačić; HRVATSKE ŠUME društvo s ograničenom odgovornošću ZAGREB, OIB 69693144506</izvorni_sadrzaj>
    <derivirana_varijabla naziv="DomainObject.Predmet.StrankaFormatedOIB_1">  ROBERT CIGLAR IZ KAPINACA, OIB 54180605438 zastupanog po punomoćniku ZOU Radomir Borotić i Darko Novačić; ANTE ŽUNIĆ IZ SLATINE, OIB 65375487859 zastupanog po punomoćniku ZOU Radomir Borotić i Darko Novačić; HRVATSKE ŠUME društvo s ograničenom odgovornošću ZAGREB, OIB 69693144506</derivirana_varijabla>
  </DomainObject.Predmet.StrankaFormatedOIB>
  <DomainObject.Predmet.StrankaFormatedWithAdress>
    <izvorni_sadrzaj> ROBERT CIGLAR IZ KAPINACA, Bana Jelačića 27, Kapinci zastupanog po punomoćniku ZOU Radomir Borotić i Darko Novačić; ANTE ŽUNIĆ IZ SLATINE, Ulica Milke Trnine 8, 33520 Slatina zastupanog po punomoćniku ZOU Radomir Borotić i Darko Novačić; HRVATSKE ŠUME društvo s ograničenom odgovornošću ZAGREB, Ul.Ljudevita Farkaša Vukotinovića 2, Zagreb</izvorni_sadrzaj>
    <derivirana_varijabla naziv="DomainObject.Predmet.StrankaFormatedWithAdress_1"> ROBERT CIGLAR IZ KAPINACA, Bana Jelačića 27, Kapinci zastupanog po punomoćniku ZOU Radomir Borotić i Darko Novačić; ANTE ŽUNIĆ IZ SLATINE, Ulica Milke Trnine 8, 33520 Slatina zastupanog po punomoćniku ZOU Radomir Borotić i Darko Novačić; HRVATSKE ŠUME društvo s ograničenom odgovornošću ZAGREB, Ul.Ljudevita Farkaša Vukotinovića 2, Zagreb</derivirana_varijabla>
  </DomainObject.Predmet.StrankaFormatedWithAdress>
  <DomainObject.Predmet.StrankaFormatedWithAdressOIB>
    <izvorni_sadrzaj> ROBERT CIGLAR IZ KAPINACA, OIB 54180605438, Bana Jelačića 27, Kapinci zastupanog po punomoćniku ZOU Radomir Borotić i Darko Novačić; ANTE ŽUNIĆ IZ SLATINE, OIB 65375487859, Ulica Milke Trnine 8, 33520 Slatina zastupanog po punomoćniku ZOU Radomir Borotić i Darko Novačić; HRVATSKE ŠUME društvo s ograničenom odgovornošću ZAGREB, OIB 69693144506, Ul.Ljudevita Farkaša Vukotinovića 2, Zagreb</izvorni_sadrzaj>
    <derivirana_varijabla naziv="DomainObject.Predmet.StrankaFormatedWithAdressOIB_1"> ROBERT CIGLAR IZ KAPINACA, OIB 54180605438, Bana Jelačića 27, Kapinci zastupanog po punomoćniku ZOU Radomir Borotić i Darko Novačić; ANTE ŽUNIĆ IZ SLATINE, OIB 65375487859, Ulica Milke Trnine 8, 33520 Slatina zastupanog po punomoćniku ZOU Radomir Borotić i Darko Novačić; HRVATSKE ŠUME društvo s ograničenom odgovornošću ZAGREB, OIB 69693144506, Ul.Ljudevita Farkaša Vukotinovića 2, Zagreb</derivirana_varijabla>
  </DomainObject.Predmet.StrankaFormatedWithAdressOIB>
  <DomainObject.Predmet.StrankaWithAdress>
    <izvorni_sadrzaj>ROBERT CIGLAR IZ KAPINACA Bana Jelačića 27,Kapinci,ANTE ŽUNIĆ IZ SLATINE Ulica Milke Trnine 8,33520 Slatina,HRVATSKE ŠUME društvo s ograničenom odgovornošću ZAGREB Ul.Ljudevita Farkaša Vukotinovića 2,Zagreb</izvorni_sadrzaj>
    <derivirana_varijabla naziv="DomainObject.Predmet.StrankaWithAdress_1">ROBERT CIGLAR IZ KAPINACA Bana Jelačića 27,Kapinci,ANTE ŽUNIĆ IZ SLATINE Ulica Milke Trnine 8,33520 Slatina,HRVATSKE ŠUME društvo s ograničenom odgovornošću ZAGREB Ul.Ljudevita Farkaša Vukotinovića 2,Zagreb</derivirana_varijabla>
  </DomainObject.Predmet.StrankaWithAdress>
  <DomainObject.Predmet.StrankaWithAdressOIB>
    <izvorni_sadrzaj>ROBERT CIGLAR IZ KAPINACA, OIB 54180605438, Bana Jelačića 27,Kapinci,ANTE ŽUNIĆ IZ SLATINE, OIB 65375487859, Ulica Milke Trnine 8,33520 Slatina,HRVATSKE ŠUME društvo s ograničenom odgovornošću ZAGREB, OIB 69693144506, Ul.Ljudevita Farkaša Vukotinovića 2,Zagreb</izvorni_sadrzaj>
    <derivirana_varijabla naziv="DomainObject.Predmet.StrankaWithAdressOIB_1">ROBERT CIGLAR IZ KAPINACA, OIB 54180605438, Bana Jelačića 27,Kapinci,ANTE ŽUNIĆ IZ SLATINE, OIB 65375487859, Ulica Milke Trnine 8,33520 Slatina,HRVATSKE ŠUME društvo s ograničenom odgovornošću ZAGREB, OIB 69693144506, Ul.Ljudevita Farkaša Vukotinovića 2,Zagreb</derivirana_varijabla>
  </DomainObject.Predmet.StrankaWithAdressOIB>
  <DomainObject.Predmet.StrankaNazivFormated>
    <izvorni_sadrzaj>ROBERT CIGLAR IZ KAPINACA,ANTE ŽUNIĆ IZ SLATINE,HRVATSKE ŠUME društvo s ograničenom odgovornošću ZAGREB</izvorni_sadrzaj>
    <derivirana_varijabla naziv="DomainObject.Predmet.StrankaNazivFormated_1">ROBERT CIGLAR IZ KAPINACA,ANTE ŽUNIĆ IZ SLATINE,HRVATSKE ŠUME društvo s ograničenom odgovornošću ZAGREB</derivirana_varijabla>
  </DomainObject.Predmet.StrankaNazivFormated>
  <DomainObject.Predmet.StrankaNazivFormatedOIB>
    <izvorni_sadrzaj>ROBERT CIGLAR IZ KAPINACA, OIB 54180605438,ANTE ŽUNIĆ IZ SLATINE, OIB 65375487859,HRVATSKE ŠUME društvo s ograničenom odgovornošću ZAGREB, OIB 69693144506</izvorni_sadrzaj>
    <derivirana_varijabla naziv="DomainObject.Predmet.StrankaNazivFormatedOIB_1">ROBERT CIGLAR IZ KAPINACA, OIB 54180605438,ANTE ŽUNIĆ IZ SLATINE, OIB 65375487859,HRVATSKE ŠUME društvo s ograničenom odgovornošću ZAGREB, OIB 69693144506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ROBERT CIGLAR IZ KAPINACA zastupanog po punomoćniku ZOU Radomir Borotić i Darko Novačić</item>
      <item>ANTE ŽUNIĆ IZ SLATINE zastupanog po punomoćniku ZOU Radomir Borotić i Darko Novačić</item>
      <item>HRVATSKE ŠUME društvo s ograničenom odgovornošću ZAGREB</item>
    </izvorni_sadrzaj>
    <derivirana_varijabla naziv="DomainObject.Predmet.StrankaListFormated_1">
      <item>ROBERT CIGLAR IZ KAPINACA zastupanog po punomoćniku ZOU Radomir Borotić i Darko Novačić</item>
      <item>ANTE ŽUNIĆ IZ SLATINE zastupanog po punomoćniku ZOU Radomir Borotić i Darko Novačić</item>
      <item>HRVATSKE ŠUME društvo s ograničenom odgovornošću ZAGREB</item>
    </derivirana_varijabla>
  </DomainObject.Predmet.StrankaListFormated>
  <DomainObject.Predmet.StrankaListFormatedOIB>
    <izvorni_sadrzaj>
      <item>ROBERT CIGLAR IZ KAPINACA, OIB 54180605438 zastupanog po punomoćniku ZOU Radomir Borotić i Darko Novačić</item>
      <item>ANTE ŽUNIĆ IZ SLATINE, OIB 65375487859 zastupanog po punomoćniku ZOU Radomir Borotić i Darko Novačić</item>
      <item>HRVATSKE ŠUME društvo s ograničenom odgovornošću ZAGREB, OIB 69693144506</item>
    </izvorni_sadrzaj>
    <derivirana_varijabla naziv="DomainObject.Predmet.StrankaListFormatedOIB_1">
      <item>ROBERT CIGLAR IZ KAPINACA, OIB 54180605438 zastupanog po punomoćniku ZOU Radomir Borotić i Darko Novačić</item>
      <item>ANTE ŽUNIĆ IZ SLATINE, OIB 65375487859 zastupanog po punomoćniku ZOU Radomir Borotić i Darko Novačić</item>
      <item>HRVATSKE ŠUME društvo s ograničenom odgovornošću ZAGREB, OIB 69693144506</item>
    </derivirana_varijabla>
  </DomainObject.Predmet.StrankaListFormatedOIB>
  <DomainObject.Predmet.StrankaListFormatedWithAdress>
    <izvorni_sadrzaj>
      <item>ROBERT CIGLAR IZ KAPINACA, Bana Jelačića 27, Kapinci zastupanog po punomoćniku ZOU Radomir Borotić i Darko Novačić</item>
      <item>ANTE ŽUNIĆ IZ SLATINE, Ulica Milke Trnine 8, 33520 Slatina zastupanog po punomoćniku ZOU Radomir Borotić i Darko Novačić</item>
      <item>HRVATSKE ŠUME društvo s ograničenom odgovornošću ZAGREB, Ul.Ljudevita Farkaša Vukotinovića 2, Zagreb</item>
    </izvorni_sadrzaj>
    <derivirana_varijabla naziv="DomainObject.Predmet.StrankaListFormatedWithAdress_1">
      <item>ROBERT CIGLAR IZ KAPINACA, Bana Jelačića 27, Kapinci zastupanog po punomoćniku ZOU Radomir Borotić i Darko Novačić</item>
      <item>ANTE ŽUNIĆ IZ SLATINE, Ulica Milke Trnine 8, 33520 Slatina zastupanog po punomoćniku ZOU Radomir Borotić i Darko Novačić</item>
      <item>HRVATSKE ŠUME društvo s ograničenom odgovornošću ZAGREB, Ul.Ljudevita Farkaša Vukotinovića 2, Zagreb</item>
    </derivirana_varijabla>
  </DomainObject.Predmet.StrankaListFormatedWithAdress>
  <DomainObject.Predmet.StrankaListFormatedWithAdressOIB>
    <izvorni_sadrzaj>
      <item>ROBERT CIGLAR IZ KAPINACA, OIB 54180605438, Bana Jelačića 27, Kapinci zastupanog po punomoćniku ZOU Radomir Borotić i Darko Novačić</item>
      <item>ANTE ŽUNIĆ IZ SLATINE, OIB 65375487859, Ulica Milke Trnine 8, 33520 Slatina zastupanog po punomoćniku ZOU Radomir Borotić i Darko Novačić</item>
      <item>HRVATSKE ŠUME društvo s ograničenom odgovornošću ZAGREB, OIB 69693144506, Ul.Ljudevita Farkaša Vukotinovića 2, Zagreb</item>
    </izvorni_sadrzaj>
    <derivirana_varijabla naziv="DomainObject.Predmet.StrankaListFormatedWithAdressOIB_1">
      <item>ROBERT CIGLAR IZ KAPINACA, OIB 54180605438, Bana Jelačića 27, Kapinci zastupanog po punomoćniku ZOU Radomir Borotić i Darko Novačić</item>
      <item>ANTE ŽUNIĆ IZ SLATINE, OIB 65375487859, Ulica Milke Trnine 8, 33520 Slatina zastupanog po punomoćniku ZOU Radomir Borotić i Darko Novačić</item>
      <item>HRVATSKE ŠUME društvo s ograničenom odgovornošću ZAGREB, OIB 69693144506, Ul.Ljudevita Farkaša Vukotinovića 2, Zagreb</item>
    </derivirana_varijabla>
  </DomainObject.Predmet.StrankaListFormatedWithAdressOIB>
  <DomainObject.Predmet.StrankaListNazivFormated>
    <izvorni_sadrzaj>
      <item>ROBERT CIGLAR IZ KAPINACA</item>
      <item>ANTE ŽUNIĆ IZ SLATINE</item>
      <item>HRVATSKE ŠUME društvo s ograničenom odgovornošću ZAGREB</item>
    </izvorni_sadrzaj>
    <derivirana_varijabla naziv="DomainObject.Predmet.StrankaListNazivFormated_1">
      <item>ROBERT CIGLAR IZ KAPINACA</item>
      <item>ANTE ŽUNIĆ IZ SLATINE</item>
      <item>HRVATSKE ŠUME društvo s ograničenom odgovornošću ZAGREB</item>
    </derivirana_varijabla>
  </DomainObject.Predmet.StrankaListNazivFormated>
  <DomainObject.Predmet.StrankaListNazivFormatedOIB>
    <izvorni_sadrzaj>
      <item>ROBERT CIGLAR IZ KAPINACA, OIB 54180605438</item>
      <item>ANTE ŽUNIĆ IZ SLATINE, OIB 65375487859</item>
      <item>HRVATSKE ŠUME društvo s ograničenom odgovornošću ZAGREB, OIB 69693144506</item>
    </izvorni_sadrzaj>
    <derivirana_varijabla naziv="DomainObject.Predmet.StrankaListNazivFormatedOIB_1">
      <item>ROBERT CIGLAR IZ KAPINACA, OIB 54180605438</item>
      <item>ANTE ŽUNIĆ IZ SLATINE, OIB 65375487859</item>
      <item>HRVATSKE ŠUME društvo s ograničenom odgovornošću ZAGREB, OIB 69693144506</item>
    </derivirana_varijabla>
  </DomainObject.Predmet.StrankaListNazivFormatedOIB>
  <DomainObject.Predmet.ProtuStrankaListFormated>
    <izvorni_sadrzaj>
      <item>TEHNODRVO d.o.o. za proizvodnju i trgovinu SLATINA</item>
    </izvorni_sadrzaj>
    <derivirana_varijabla naziv="DomainObject.Predmet.ProtuStrankaListFormated_1">
      <item>TEHNODRVO d.o.o. za proizvodnju i trgovinu SLATINA</item>
    </derivirana_varijabla>
  </DomainObject.Predmet.ProtuStrankaListFormated>
  <DomainObject.Predmet.ProtuStrankaListFormatedOIB>
    <izvorni_sadrzaj>
      <item>TEHNODRVO d.o.o. za proizvodnju i trgovinu SLATINA, OIB 21467612451</item>
    </izvorni_sadrzaj>
    <derivirana_varijabla naziv="DomainObject.Predmet.ProtuStrankaListFormatedOIB_1">
      <item>TEHNODRVO d.o.o. za proizvodnju i trgovinu SLATINA, OIB 21467612451</item>
    </derivirana_varijabla>
  </DomainObject.Predmet.ProtuStrankaListFormatedOIB>
  <DomainObject.Predmet.ProtuStrankaListFormatedWithAdress>
    <izvorni_sadrzaj>
      <item>TEHNODRVO d.o.o. za proizvodnju i trgovinu SLATINA, Industrijska 6, 33520 Slatina</item>
    </izvorni_sadrzaj>
    <derivirana_varijabla naziv="DomainObject.Predmet.ProtuStrankaListFormatedWithAdress_1">
      <item>TEHNODRVO d.o.o. za proizvodnju i trgovinu SLATINA, Industrijska 6, 33520 Slatina</item>
    </derivirana_varijabla>
  </DomainObject.Predmet.ProtuStrankaListFormatedWithAdress>
  <DomainObject.Predmet.ProtuStrankaListFormatedWithAdressOIB>
    <izvorni_sadrzaj>
      <item>TEHNODRVO d.o.o. za proizvodnju i trgovinu SLATINA, OIB 21467612451, Industrijska 6, 33520 Slatina</item>
    </izvorni_sadrzaj>
    <derivirana_varijabla naziv="DomainObject.Predmet.ProtuStrankaListFormatedWithAdressOIB_1">
      <item>TEHNODRVO d.o.o. za proizvodnju i trgovinu SLATINA, OIB 21467612451, Industrijska 6, 33520 Slatina</item>
    </derivirana_varijabla>
  </DomainObject.Predmet.ProtuStrankaListFormatedWithAdressOIB>
  <DomainObject.Predmet.ProtuStrankaListNazivFormated>
    <izvorni_sadrzaj>
      <item>TEHNODRVO d.o.o. za proizvodnju i trgovinu SLATINA</item>
    </izvorni_sadrzaj>
    <derivirana_varijabla naziv="DomainObject.Predmet.ProtuStrankaListNazivFormated_1">
      <item>TEHNODRVO d.o.o. za proizvodnju i trgovinu SLATINA</item>
    </derivirana_varijabla>
  </DomainObject.Predmet.ProtuStrankaListNazivFormated>
  <DomainObject.Predmet.ProtuStrankaListNazivFormatedOIB>
    <izvorni_sadrzaj>
      <item>TEHNODRVO d.o.o. za proizvodnju i trgovinu SLATINA, OIB 21467612451</item>
    </izvorni_sadrzaj>
    <derivirana_varijabla naziv="DomainObject.Predmet.ProtuStrankaListNazivFormatedOIB_1">
      <item>TEHNODRVO d.o.o. za proizvodnju i trgovinu SLATINA, OIB 21467612451</item>
    </derivirana_varijabla>
  </DomainObject.Predmet.ProtuStrankaListNazivFormatedOIB>
  <DomainObject.Predmet.OstaliListFormated>
    <izvorni_sadrzaj>
      <item>ZOU Radomir Borotić i Darko Novačić punomoćnik sudionika u postupku ROBERT CIGLAR IZ KAPINACA; ANTE ŽUNIĆ IZ SLATINE</item>
      <item>TANASIJA MARKOVIĆ, privr. steč. uprav.</item>
    </izvorni_sadrzaj>
    <derivirana_varijabla naziv="DomainObject.Predmet.OstaliListFormated_1">
      <item>ZOU Radomir Borotić i Darko Novačić punomoćnik sudionika u postupku ROBERT CIGLAR IZ KAPINACA; ANTE ŽUNIĆ IZ SLATINE</item>
      <item>TANASIJA MARKOVIĆ, privr. steč. uprav.</item>
    </derivirana_varijabla>
  </DomainObject.Predmet.OstaliListFormated>
  <DomainObject.Predmet.OstaliListFormatedOIB>
    <izvorni_sadrzaj>
      <item>ZOU Radomir Borotić i Darko Novačić punomoćnik sudionika u postupku ROBERT CIGLAR IZ KAPINACA; ANTE ŽUNIĆ IZ SLATINE</item>
      <item>TANASIJA MARKOVIĆ, privr. steč. uprav.</item>
    </izvorni_sadrzaj>
    <derivirana_varijabla naziv="DomainObject.Predmet.OstaliListFormatedOIB_1">
      <item>ZOU Radomir Borotić i Darko Novačić punomoćnik sudionika u postupku ROBERT CIGLAR IZ KAPINACA; ANTE ŽUNIĆ IZ SLATINE</item>
      <item>TANASIJA MARKOVIĆ, privr. steč. uprav.</item>
    </derivirana_varijabla>
  </DomainObject.Predmet.OstaliListFormatedOIB>
  <DomainObject.Predmet.OstaliListFormatedWithAdress>
    <izvorni_sadrzaj>
      <item>ZOU Radomir Borotić i Darko Novačić, T. Masaryka 14, 33000 Virovitica punomoćnik sudionika u postupku ROBERT CIGLAR IZ KAPINACA; ANTE ŽUNIĆ IZ SLATINE</item>
      <item>TANASIJA MARKOVIĆ, privr. steč. uprav., Vrbovačka cesta 44, 43500 Daruvar</item>
    </izvorni_sadrzaj>
    <derivirana_varijabla naziv="DomainObject.Predmet.OstaliListFormatedWithAdress_1">
      <item>ZOU Radomir Borotić i Darko Novačić, T. Masaryka 14, 33000 Virovitica punomoćnik sudionika u postupku ROBERT CIGLAR IZ KAPINACA; ANTE ŽUNIĆ IZ SLATINE</item>
      <item>TANASIJA MARKOVIĆ, privr. steč. uprav., Vrbovačka cesta 44, 43500 Daruvar</item>
    </derivirana_varijabla>
  </DomainObject.Predmet.OstaliListFormatedWithAdress>
  <DomainObject.Predmet.OstaliListFormatedWithAdressOIB>
    <izvorni_sadrzaj>
      <item>ZOU Radomir Borotić i Darko Novačić, T. Masaryka 14, 33000 Virovitica punomoćnik sudionika u postupku ROBERT CIGLAR IZ KAPINACA; ANTE ŽUNIĆ IZ SLATINE</item>
      <item>TANASIJA MARKOVIĆ, privr. steč. uprav., Vrbovačka cesta 44, 43500 Daruvar</item>
    </izvorni_sadrzaj>
    <derivirana_varijabla naziv="DomainObject.Predmet.OstaliListFormatedWithAdressOIB_1">
      <item>ZOU Radomir Borotić i Darko Novačić, T. Masaryka 14, 33000 Virovitica punomoćnik sudionika u postupku ROBERT CIGLAR IZ KAPINACA; ANTE ŽUNIĆ IZ SLATINE</item>
      <item>TANASIJA MARKOVIĆ, privr. steč. uprav., Vrbovačka cesta 44, 43500 Daruvar</item>
    </derivirana_varijabla>
  </DomainObject.Predmet.OstaliListFormatedWithAdressOIB>
  <DomainObject.Predmet.OstaliListNazivFormated>
    <izvorni_sadrzaj>
      <item>ZOU Radomir Borotić i Darko Novačić</item>
      <item>TANASIJA MARKOVIĆ, privr. steč. uprav.</item>
    </izvorni_sadrzaj>
    <derivirana_varijabla naziv="DomainObject.Predmet.OstaliListNazivFormated_1">
      <item>ZOU Radomir Borotić i Darko Novačić</item>
      <item>TANASIJA MARKOVIĆ, privr. steč. uprav.</item>
    </derivirana_varijabla>
  </DomainObject.Predmet.OstaliListNazivFormated>
  <DomainObject.Predmet.OstaliListNazivFormatedOIB>
    <izvorni_sadrzaj>
      <item>ZOU Radomir Borotić i Darko Novačić</item>
      <item>TANASIJA MARKOVIĆ, privr. steč. uprav.</item>
    </izvorni_sadrzaj>
    <derivirana_varijabla naziv="DomainObject.Predmet.OstaliListNazivFormatedOIB_1">
      <item>ZOU Radomir Borotić i Darko Novačić</item>
      <item>TANASIJA MARKOVIĆ, privr. steč. uprav.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2015.</izvorni_sadrzaj>
    <derivirana_varijabla naziv="DomainObject.Datum_1">27. listopada 2015.</derivirana_varijabla>
  </DomainObject.Datum>
  <DomainObject.PoslovniBrojDokumenta>
    <izvorni_sadrzaj>St-193/2013-43</izvorni_sadrzaj>
    <derivirana_varijabla naziv="DomainObject.PoslovniBrojDokumenta_1">St-193/2013-43</derivirana_varijabla>
  </DomainObject.PoslovniBrojDokumenta>
  <DomainObject.Predmet.StrankaIDrugi>
    <izvorni_sadrzaj>ROBERT CIGLAR IZ KAPINACA i dr.</izvorni_sadrzaj>
    <derivirana_varijabla naziv="DomainObject.Predmet.StrankaIDrugi_1">ROBERT CIGLAR IZ KAPINACA i dr.</derivirana_varijabla>
  </DomainObject.Predmet.StrankaIDrugi>
  <DomainObject.Predmet.ProtustrankaIDrugi>
    <izvorni_sadrzaj>TEHNODRVO d.o.o. za proizvodnju i trgovinu SLATINA</izvorni_sadrzaj>
    <derivirana_varijabla naziv="DomainObject.Predmet.ProtustrankaIDrugi_1">TEHNODRVO d.o.o. za proizvodnju i trgovinu SLATINA</derivirana_varijabla>
  </DomainObject.Predmet.ProtustrankaIDrugi>
  <DomainObject.Predmet.StrankaIDrugiAdressOIB>
    <izvorni_sadrzaj>ROBERT CIGLAR IZ KAPINACA, OIB 54180605438, Bana Jelačića 27, Kapinci i dr.</izvorni_sadrzaj>
    <derivirana_varijabla naziv="DomainObject.Predmet.StrankaIDrugiAdressOIB_1">ROBERT CIGLAR IZ KAPINACA, OIB 54180605438, Bana Jelačića 27, Kapinci i dr.</derivirana_varijabla>
  </DomainObject.Predmet.StrankaIDrugiAdressOIB>
  <DomainObject.Predmet.ProtustrankaIDrugiAdressOIB>
    <izvorni_sadrzaj>TEHNODRVO d.o.o. za proizvodnju i trgovinu SLATINA, OIB 21467612451, Industrijska 6, 33520 Slatina</izvorni_sadrzaj>
    <derivirana_varijabla naziv="DomainObject.Predmet.ProtustrankaIDrugiAdressOIB_1">TEHNODRVO d.o.o. za proizvodnju i trgovinu SLATINA, OIB 21467612451, Industrijska 6,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studenog 2013.</izvorni_sadrzaj>
    <derivirana_varijabla naziv="DomainObject.Predmet.OdlukaRjesenje.DatumDonosenjaOdluke_1">15. studenog 2013.</derivirana_varijabla>
  </DomainObject.Predmet.OdlukaRjesenje.DatumDonosenjaOdluke>
  <DomainObject.Predmet.OdlukaRjesenje.DatumPravomocnosti>
    <izvorni_sadrzaj>11. prosinca 2013.</izvorni_sadrzaj>
    <derivirana_varijabla naziv="DomainObject.Predmet.OdlukaRjesenje.DatumPravomocnosti_1">11. prosinca 2013.</derivirana_varijabla>
  </DomainObject.Predmet.OdlukaRjesenje.DatumPravomocnosti>
  <DomainObject.Predmet.OdlukaRjesenje.Oznaka>
    <izvorni_sadrzaj>St-193/2013-16</izvorni_sadrzaj>
    <derivirana_varijabla naziv="DomainObject.Predmet.OdlukaRjesenje.Oznaka_1">St-193/2013-16</derivirana_varijabla>
  </DomainObject.Predmet.OdlukaRjesenje.Oznaka>
  <DomainObject.Predmet.SudioniciListNaziv>
    <izvorni_sadrzaj>
      <item>ROBERT CIGLAR IZ KAPINACA</item>
      <item>ZOU Radomir Borotić i Darko Novačić</item>
      <item>TEHNODRVO d.o.o. za proizvodnju i trgovinu SLATINA</item>
      <item>ANTE ŽUNIĆ IZ SLATINE</item>
      <item>TANASIJA MARKOVIĆ, privr. steč. uprav.</item>
      <item>HRVATSKE ŠUME društvo s ograničenom odgovornošću ZAGREB</item>
    </izvorni_sadrzaj>
    <derivirana_varijabla naziv="DomainObject.Predmet.SudioniciListNaziv_1">
      <item>ROBERT CIGLAR IZ KAPINACA</item>
      <item>ZOU Radomir Borotić i Darko Novačić</item>
      <item>TEHNODRVO d.o.o. za proizvodnju i trgovinu SLATINA</item>
      <item>ANTE ŽUNIĆ IZ SLATINE</item>
      <item>TANASIJA MARKOVIĆ, privr. steč. uprav.</item>
      <item>HRVATSKE ŠUME društvo s ograničenom odgovornošću ZAGREB</item>
    </derivirana_varijabla>
  </DomainObject.Predmet.SudioniciListNaziv>
  <DomainObject.Predmet.SudioniciListAdressOIB>
    <izvorni_sadrzaj>
      <item>ROBERT CIGLAR IZ KAPINACA, OIB 54180605438, Bana Jelačića 27,Kapinci</item>
      <item>ZOU Radomir Borotić i Darko Novačić, T. Masaryka 14,33000 Virovitica</item>
      <item>TEHNODRVO d.o.o. za proizvodnju i trgovinu SLATINA, OIB 21467612451, Industrijska 6,33520 Slatina</item>
      <item>ANTE ŽUNIĆ IZ SLATINE, OIB 65375487859, Ulica Milke Trnine 8,33520 Slatina</item>
      <item>TANASIJA MARKOVIĆ, privr. steč. uprav., Vrbovačka cesta 44,43500 Daruvar</item>
      <item>HRVATSKE ŠUME društvo s ograničenom odgovornošću ZAGREB, OIB 69693144506, Ul.Ljudevita Farkaša Vukotinovića 2,Zagreb</item>
    </izvorni_sadrzaj>
    <derivirana_varijabla naziv="DomainObject.Predmet.SudioniciListAdressOIB_1">
      <item>ROBERT CIGLAR IZ KAPINACA, OIB 54180605438, Bana Jelačića 27,Kapinci</item>
      <item>ZOU Radomir Borotić i Darko Novačić, T. Masaryka 14,33000 Virovitica</item>
      <item>TEHNODRVO d.o.o. za proizvodnju i trgovinu SLATINA, OIB 21467612451, Industrijska 6,33520 Slatina</item>
      <item>ANTE ŽUNIĆ IZ SLATINE, OIB 65375487859, Ulica Milke Trnine 8,33520 Slatina</item>
      <item>TANASIJA MARKOVIĆ, privr. steč. uprav., Vrbovačka cesta 44,43500 Daruvar</item>
      <item>HRVATSKE ŠUME društvo s ograničenom odgovornošću ZAGREB, OIB 69693144506, Ul.Ljudevita Farkaša Vukotinovića 2,Zagreb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82CCEB-7F64-4CB1-92B6-7460A9595C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770</properties:Words>
  <properties:Characters>4158</properties:Characters>
  <properties:Lines>84</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2015-10-27T07:33:00Z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St-193/2013-43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