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92114" w14:paraId="c292114" w:rsidRDefault="004871DA" w:rsidP="004871DA" w:rsidR="004871DA">
      <w:pPr>
        <w:jc w:val="both"/>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1.St-137/2011</w:t>
      </w:r>
    </w:p>
    <w:p w:rsidRDefault="004871DA" w:rsidP="004871DA" w:rsidR="004871DA">
      <w:pPr>
        <w:jc w:val="both"/>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4871DA" w:rsidP="004871DA" w:rsidR="004871DA">
      <w:pPr>
        <w:jc w:val="both"/>
        <w:rPr>
          <w:b/>
        </w:rPr>
      </w:pPr>
    </w:p>
    <w:p w:rsidRDefault="004871DA" w:rsidP="004871DA" w:rsidR="004871DA">
      <w:pPr>
        <w:jc w:val="both"/>
        <w:rPr>
          <w:b/>
        </w:rPr>
      </w:pPr>
      <w:r>
        <w:rPr>
          <w:b/>
        </w:rPr>
        <w:t>REPUBLIKA HRVATSKA</w:t>
      </w:r>
    </w:p>
    <w:p w:rsidRDefault="004871DA" w:rsidP="004871DA" w:rsidR="004871DA">
      <w:pPr>
        <w:rPr>
          <w:b/>
        </w:rPr>
      </w:pPr>
      <w:r>
        <w:rPr>
          <w:b/>
        </w:rPr>
        <w:t xml:space="preserve">TRGOVAČKI SUD U SPLITU </w:t>
      </w:r>
    </w:p>
    <w:p w:rsidRDefault="004871DA" w:rsidP="004871DA" w:rsidR="004871DA">
      <w:r>
        <w:rPr>
          <w:b/>
        </w:rPr>
        <w:t>Split, Sukoišanska 6</w:t>
      </w:r>
      <w:r>
        <w:rPr>
          <w:b/>
        </w:rPr>
        <w:tab/>
      </w:r>
      <w:r>
        <w:rPr>
          <w:b/>
        </w:rPr>
        <w:tab/>
      </w:r>
      <w:r>
        <w:tab/>
      </w:r>
      <w:r>
        <w:tab/>
      </w:r>
      <w:r>
        <w:tab/>
      </w:r>
      <w:r>
        <w:tab/>
      </w:r>
      <w:r>
        <w:tab/>
      </w:r>
    </w:p>
    <w:p w:rsidRDefault="004871DA" w:rsidP="004871DA" w:rsidR="004871DA">
      <w:r>
        <w:tab/>
      </w:r>
      <w:r>
        <w:tab/>
      </w:r>
      <w:r>
        <w:tab/>
      </w:r>
      <w:r>
        <w:tab/>
      </w:r>
    </w:p>
    <w:p w:rsidRDefault="004871DA" w:rsidP="004871DA" w:rsidR="004871DA"/>
    <w:p w:rsidRDefault="004871DA" w:rsidP="004871DA" w:rsidR="004871DA">
      <w:pPr>
        <w:jc w:val="center"/>
        <w:rPr>
          <w:b/>
        </w:rPr>
      </w:pPr>
      <w:r>
        <w:rPr>
          <w:b/>
        </w:rPr>
        <w:t>R E P U B L I K A  H R V A T S K A</w:t>
      </w:r>
    </w:p>
    <w:p w:rsidRDefault="004871DA" w:rsidP="004871DA" w:rsidR="004871DA"/>
    <w:p w:rsidRDefault="004871DA" w:rsidP="004871DA" w:rsidR="004871DA">
      <w:pPr>
        <w:pStyle w:val="Naslov1"/>
      </w:pPr>
      <w:r>
        <w:t>R J E Š E NJ E</w:t>
      </w:r>
    </w:p>
    <w:p w:rsidRDefault="004871DA" w:rsidP="004871DA" w:rsidR="004871DA"/>
    <w:p w:rsidRDefault="004871DA" w:rsidP="004871DA" w:rsidR="004871DA"/>
    <w:p w:rsidRDefault="004871DA" w:rsidP="001F2C96" w:rsidR="001F2C96">
      <w:pPr>
        <w:ind w:firstLine="708"/>
        <w:jc w:val="both"/>
      </w:pPr>
      <w:r>
        <w:tab/>
        <w:t xml:space="preserve">Trgovački sud u Splitu, </w:t>
      </w:r>
      <w:r w:rsidR="001F2C96">
        <w:t xml:space="preserve"> po sucu ovog suda Velimiru Vukoviću,  kao stečajnom sucu, u stečajnom postupku nad stečajnim  nad dužnikom FAVORIT d.d. u stečaju Nerežišća, Nerežišća bb. OIB: 19965637130 , dana </w:t>
      </w:r>
      <w:r w:rsidR="00226DF0">
        <w:t>0</w:t>
      </w:r>
      <w:r w:rsidR="001F2C96">
        <w:t xml:space="preserve">6.rujna  2016. godine  </w:t>
      </w:r>
      <w:r>
        <w:t xml:space="preserve">    </w:t>
      </w:r>
    </w:p>
    <w:p w:rsidRDefault="004871DA" w:rsidP="001F2C96" w:rsidR="004871DA">
      <w:pPr>
        <w:ind w:firstLine="708"/>
        <w:jc w:val="both"/>
      </w:pPr>
      <w:r>
        <w:t xml:space="preserve">             </w:t>
      </w:r>
    </w:p>
    <w:p w:rsidRDefault="004871DA" w:rsidP="004871DA" w:rsidR="004871DA">
      <w:pPr>
        <w:jc w:val="center"/>
        <w:rPr>
          <w:bCs/>
        </w:rPr>
      </w:pPr>
      <w:r>
        <w:rPr>
          <w:bCs/>
        </w:rPr>
        <w:t xml:space="preserve">r i j e š i o     j e </w:t>
      </w:r>
    </w:p>
    <w:p w:rsidRDefault="004871DA" w:rsidP="004871DA" w:rsidR="004871DA">
      <w:pPr>
        <w:jc w:val="center"/>
        <w:rPr>
          <w:bCs/>
        </w:rPr>
      </w:pPr>
    </w:p>
    <w:p w:rsidRDefault="004871DA" w:rsidP="004871DA" w:rsidR="004871DA">
      <w:pPr>
        <w:pStyle w:val="Uvuenotijeloteksta"/>
        <w:ind w:left="0"/>
      </w:pPr>
      <w:r>
        <w:rPr>
          <w:b/>
          <w:bCs/>
        </w:rPr>
        <w:t xml:space="preserve">I. </w:t>
      </w:r>
      <w:r>
        <w:rPr>
          <w:b/>
          <w:bCs/>
        </w:rPr>
        <w:tab/>
      </w:r>
      <w:r>
        <w:rPr>
          <w:bCs/>
        </w:rPr>
        <w:t>Kupcu</w:t>
      </w:r>
      <w:r>
        <w:rPr>
          <w:b/>
          <w:bCs/>
        </w:rPr>
        <w:t xml:space="preserve">  </w:t>
      </w:r>
      <w:r w:rsidR="001F2C96">
        <w:t xml:space="preserve">BILI BROD d.o.o. Split, Antuna Mihanovića 31., OIB: 10626031456 </w:t>
      </w:r>
      <w:r w:rsidR="006C3E35">
        <w:t>dosuđuje</w:t>
      </w:r>
      <w:r w:rsidR="001F2C96">
        <w:t xml:space="preserve"> se plovilo-motorna jaht</w:t>
      </w:r>
      <w:r w:rsidR="006C3E35">
        <w:t>a</w:t>
      </w:r>
      <w:r w:rsidR="001F2C96">
        <w:t xml:space="preserve"> marke SUNSEEKER PORTOFINO 400, dužine 12,20 m, godina gradnje 1995., broj trupa 342540, s dva motora VOLVO PENTA, diesel, snage 2x220,58 kw, spremnik goriva 990 l spremnik vode 270 l, serijski brojevi motora 2300071952 i 300071842., broj kabina 2., broj kreveta 4, broj kreveta 1</w:t>
      </w:r>
      <w:r w:rsidR="001F2C96">
        <w:rPr>
          <w:bCs/>
        </w:rPr>
        <w:t xml:space="preserve"> za kupovninu od 29.900,00 EUR-</w:t>
      </w:r>
      <w:r w:rsidR="009E3F82">
        <w:rPr>
          <w:bCs/>
        </w:rPr>
        <w:t>a</w:t>
      </w:r>
      <w:r w:rsidR="001F2C96">
        <w:rPr>
          <w:bCs/>
        </w:rPr>
        <w:t>.</w:t>
      </w:r>
      <w:r w:rsidR="009E3F82">
        <w:rPr>
          <w:bCs/>
        </w:rPr>
        <w:t xml:space="preserve"> U cijenu uračunat PDV.</w:t>
      </w:r>
      <w:r w:rsidR="001F2C96">
        <w:rPr>
          <w:bCs/>
        </w:rPr>
        <w:t xml:space="preserve"> </w:t>
      </w:r>
    </w:p>
    <w:p w:rsidRDefault="004871DA" w:rsidP="004871DA" w:rsidR="004871DA">
      <w:pPr>
        <w:pStyle w:val="Uvuenotijeloteksta"/>
      </w:pPr>
    </w:p>
    <w:p w:rsidRDefault="004871DA" w:rsidP="004871DA" w:rsidR="004871DA">
      <w:pPr>
        <w:jc w:val="both"/>
      </w:pPr>
      <w:r>
        <w:rPr>
          <w:b/>
          <w:bCs/>
        </w:rPr>
        <w:t>II.</w:t>
      </w:r>
      <w:r>
        <w:t xml:space="preserve"> </w:t>
      </w:r>
      <w:r>
        <w:tab/>
        <w:t xml:space="preserve">Motorina </w:t>
      </w:r>
      <w:r w:rsidR="006C3E35">
        <w:t>jahta</w:t>
      </w:r>
      <w:r>
        <w:t xml:space="preserve"> </w:t>
      </w:r>
      <w:r w:rsidR="001F2C96">
        <w:t>SUNSEEKER PORTOFINO</w:t>
      </w:r>
      <w:r>
        <w:t xml:space="preserve"> pobliže opisan u točki I. izreke  ovog rješenja  predat će se kupcu </w:t>
      </w:r>
      <w:r w:rsidR="006C3E35">
        <w:t xml:space="preserve">BILI BROD d.o.o. Split, Antuna Mihanovića 31., OIB: 10626031456 </w:t>
      </w:r>
      <w:r>
        <w:t xml:space="preserve">nakon pravomoćnosti ovog rješenja o dosudi i nakon što kupac položi kupovinu. </w:t>
      </w:r>
    </w:p>
    <w:p w:rsidRDefault="004871DA" w:rsidP="004871DA" w:rsidR="004871DA">
      <w:pPr>
        <w:ind w:left="720"/>
        <w:jc w:val="both"/>
      </w:pPr>
    </w:p>
    <w:p w:rsidRDefault="004871DA" w:rsidP="004871DA" w:rsidR="004871DA">
      <w:pPr>
        <w:pStyle w:val="Uvuenotijeloteksta"/>
        <w:ind w:left="0"/>
      </w:pPr>
      <w:smartTag w:element="stockticker" w:uri="urn:schemas-microsoft-com:office:smarttags">
        <w:r>
          <w:rPr>
            <w:b/>
            <w:bCs/>
          </w:rPr>
          <w:t>III</w:t>
        </w:r>
      </w:smartTag>
      <w:r>
        <w:rPr>
          <w:b/>
          <w:bCs/>
        </w:rPr>
        <w:t>.</w:t>
      </w:r>
      <w:r>
        <w:t xml:space="preserve"> </w:t>
      </w:r>
      <w:r>
        <w:tab/>
        <w:t xml:space="preserve">Kupac </w:t>
      </w:r>
      <w:r w:rsidR="006C3E35">
        <w:t xml:space="preserve">BILI BROD d.o.o. Split, Antuna Mihanovića 31., OIB: 10626031456 </w:t>
      </w:r>
      <w:r>
        <w:rPr>
          <w:bCs/>
        </w:rPr>
        <w:t>duž</w:t>
      </w:r>
      <w:r w:rsidR="00050494">
        <w:rPr>
          <w:bCs/>
        </w:rPr>
        <w:t>an</w:t>
      </w:r>
      <w:r>
        <w:rPr>
          <w:bCs/>
        </w:rPr>
        <w:t xml:space="preserve"> je </w:t>
      </w:r>
      <w:r>
        <w:t xml:space="preserve"> položiti kupovinu  u iznosu od </w:t>
      </w:r>
      <w:r w:rsidR="006C3E35">
        <w:t xml:space="preserve">29.900,00 EUR u kunskoj protuvrijednosti prema prodajnom tečaju EUR/kn Hrvatske narodne banke na dan uplate </w:t>
      </w:r>
      <w:r>
        <w:t xml:space="preserve"> </w:t>
      </w:r>
      <w:r w:rsidR="00050494">
        <w:t>kupovnine</w:t>
      </w:r>
      <w:r>
        <w:t xml:space="preserve"> u roku od 30 dana računajući od dana javne dražbe  održane kod ovog suda dana  </w:t>
      </w:r>
      <w:r w:rsidR="006C3E35">
        <w:t>06</w:t>
      </w:r>
      <w:r>
        <w:t xml:space="preserve">.  </w:t>
      </w:r>
      <w:r w:rsidR="00050494">
        <w:t xml:space="preserve">rujna </w:t>
      </w:r>
      <w:r>
        <w:t>2016. godine. Kupovina se polaže na račun depozita Trgovačkog suda u Splitu  IBAN: HR1623900011300000 664, Model: HR02 kod Hrvatske Poštanske Banke s naznakom za spis 1. St-1</w:t>
      </w:r>
      <w:r w:rsidR="00050494">
        <w:t>37</w:t>
      </w:r>
      <w:r>
        <w:t>/201</w:t>
      </w:r>
      <w:r w:rsidR="00050494">
        <w:t>1</w:t>
      </w:r>
      <w:r>
        <w:t xml:space="preserve">.  </w:t>
      </w:r>
    </w:p>
    <w:p w:rsidRDefault="004871DA" w:rsidP="006C3E35" w:rsidR="004871DA">
      <w:pPr>
        <w:pStyle w:val="Uvuenotijeloteksta"/>
        <w:ind w:left="0"/>
      </w:pPr>
    </w:p>
    <w:p w:rsidRDefault="004871DA" w:rsidP="004871DA" w:rsidR="004871DA">
      <w:pPr>
        <w:jc w:val="both"/>
        <w:rPr>
          <w:bCs/>
        </w:rPr>
      </w:pPr>
      <w:r>
        <w:rPr>
          <w:b/>
          <w:bCs/>
        </w:rPr>
        <w:t xml:space="preserve">IV. </w:t>
      </w:r>
      <w:r>
        <w:rPr>
          <w:b/>
          <w:bCs/>
        </w:rPr>
        <w:tab/>
      </w:r>
      <w:r>
        <w:rPr>
          <w:bCs/>
        </w:rPr>
        <w:t xml:space="preserve">Nakon pravomoćnosti ovog rješenja o dosudi i nakon što kupac </w:t>
      </w:r>
      <w:r w:rsidR="00050494">
        <w:t xml:space="preserve">BILI BROD d.o.o. Split, Antuna Mihanovića 31., OIB: 10626031456 </w:t>
      </w:r>
      <w:r>
        <w:rPr>
          <w:bCs/>
        </w:rPr>
        <w:t xml:space="preserve">u cijelosti položi kupovinu  Lučka kapetanija u </w:t>
      </w:r>
      <w:r w:rsidR="00752245">
        <w:rPr>
          <w:bCs/>
        </w:rPr>
        <w:t xml:space="preserve">Split </w:t>
      </w:r>
      <w:r w:rsidR="009E3F82">
        <w:rPr>
          <w:bCs/>
        </w:rPr>
        <w:t xml:space="preserve">će u ulošku 5-T </w:t>
      </w:r>
      <w:r w:rsidR="00752245">
        <w:rPr>
          <w:bCs/>
        </w:rPr>
        <w:t>upisnik</w:t>
      </w:r>
      <w:r w:rsidR="009E3F82">
        <w:rPr>
          <w:bCs/>
        </w:rPr>
        <w:t>a</w:t>
      </w:r>
      <w:r w:rsidR="00752245">
        <w:rPr>
          <w:bCs/>
        </w:rPr>
        <w:t xml:space="preserve"> </w:t>
      </w:r>
      <w:r>
        <w:rPr>
          <w:bCs/>
        </w:rPr>
        <w:t xml:space="preserve"> </w:t>
      </w:r>
      <w:r w:rsidR="009E3F82">
        <w:rPr>
          <w:bCs/>
        </w:rPr>
        <w:t xml:space="preserve">brodova </w:t>
      </w:r>
      <w:r>
        <w:rPr>
          <w:bCs/>
        </w:rPr>
        <w:t xml:space="preserve"> izvršit</w:t>
      </w:r>
      <w:r w:rsidR="009E3F82">
        <w:rPr>
          <w:bCs/>
        </w:rPr>
        <w:t>i</w:t>
      </w:r>
      <w:r>
        <w:rPr>
          <w:bCs/>
        </w:rPr>
        <w:t xml:space="preserve">   upis prava vlasništva </w:t>
      </w:r>
      <w:r w:rsidR="00752245">
        <w:rPr>
          <w:bCs/>
        </w:rPr>
        <w:t>m</w:t>
      </w:r>
      <w:r w:rsidR="00752245">
        <w:t xml:space="preserve">otorine jahte SUNSEEKER PORTOFINO </w:t>
      </w:r>
      <w:r>
        <w:rPr>
          <w:bCs/>
        </w:rPr>
        <w:t xml:space="preserve">pobliže opisanog u toč. I. izreke ovog rješenja u korist kupca </w:t>
      </w:r>
      <w:r w:rsidR="00752245">
        <w:t xml:space="preserve">BILI BROD d.o.o. Split, Antuna Mihanovića 31., OIB: 10626031456 </w:t>
      </w:r>
      <w:r>
        <w:rPr>
          <w:bCs/>
        </w:rPr>
        <w:t>, te brisanje svih prava i tereta koji prestaju prodajom predmetnog motorn</w:t>
      </w:r>
      <w:r w:rsidR="00752245">
        <w:rPr>
          <w:bCs/>
        </w:rPr>
        <w:t>e</w:t>
      </w:r>
      <w:r>
        <w:rPr>
          <w:bCs/>
        </w:rPr>
        <w:t xml:space="preserve"> </w:t>
      </w:r>
      <w:r w:rsidR="00752245">
        <w:rPr>
          <w:bCs/>
        </w:rPr>
        <w:t>jahte</w:t>
      </w:r>
      <w:r>
        <w:rPr>
          <w:bCs/>
        </w:rPr>
        <w:t>.</w:t>
      </w:r>
    </w:p>
    <w:p w:rsidRDefault="004871DA" w:rsidP="004871DA" w:rsidR="004871DA">
      <w:pPr>
        <w:ind w:left="705"/>
        <w:jc w:val="both"/>
        <w:rPr>
          <w:bCs/>
        </w:rPr>
      </w:pPr>
    </w:p>
    <w:p w:rsidRDefault="00226DF0" w:rsidP="004871DA" w:rsidR="004871DA" w:rsidRPr="00226DF0">
      <w:pPr>
        <w:ind w:left="705"/>
        <w:jc w:val="both"/>
        <w:rPr>
          <w:b/>
          <w:bCs/>
        </w:rPr>
      </w:pPr>
      <w:r>
        <w:rPr>
          <w:bCs/>
        </w:rPr>
        <w:lastRenderedPageBreak/>
        <w:tab/>
      </w:r>
      <w:r>
        <w:rPr>
          <w:bCs/>
        </w:rPr>
        <w:tab/>
      </w:r>
      <w:r>
        <w:rPr>
          <w:bCs/>
        </w:rPr>
        <w:tab/>
      </w:r>
      <w:r>
        <w:rPr>
          <w:bCs/>
        </w:rPr>
        <w:tab/>
      </w:r>
      <w:r>
        <w:rPr>
          <w:bCs/>
        </w:rPr>
        <w:tab/>
      </w:r>
      <w:r>
        <w:rPr>
          <w:bCs/>
        </w:rPr>
        <w:tab/>
        <w:t>2</w:t>
      </w:r>
      <w:r>
        <w:rPr>
          <w:bCs/>
        </w:rPr>
        <w:tab/>
      </w:r>
      <w:r>
        <w:rPr>
          <w:bCs/>
        </w:rPr>
        <w:tab/>
      </w:r>
      <w:r>
        <w:rPr>
          <w:bCs/>
        </w:rPr>
        <w:tab/>
      </w:r>
      <w:r>
        <w:rPr>
          <w:bCs/>
        </w:rPr>
        <w:tab/>
      </w:r>
      <w:r w:rsidRPr="00226DF0">
        <w:rPr>
          <w:b/>
          <w:bCs/>
        </w:rPr>
        <w:t>1.St-137/2011</w:t>
      </w:r>
    </w:p>
    <w:p w:rsidRDefault="00226DF0" w:rsidP="004871DA" w:rsidR="00226DF0">
      <w:pPr>
        <w:ind w:left="705"/>
        <w:jc w:val="both"/>
        <w:rPr>
          <w:bCs/>
        </w:rPr>
      </w:pPr>
    </w:p>
    <w:p w:rsidRDefault="004871DA" w:rsidP="004871DA" w:rsidR="004871DA">
      <w:pPr>
        <w:jc w:val="both"/>
        <w:rPr>
          <w:b/>
        </w:rPr>
      </w:pPr>
      <w:r>
        <w:rPr>
          <w:b/>
        </w:rPr>
        <w:t xml:space="preserve">V. </w:t>
      </w:r>
      <w:r>
        <w:rPr>
          <w:b/>
        </w:rPr>
        <w:tab/>
      </w:r>
      <w:r>
        <w:t xml:space="preserve">Primjerak ovog rješenja bit će dostavljen Lučkoj kapetaniji u </w:t>
      </w:r>
      <w:r w:rsidR="00752245">
        <w:t>Splitu</w:t>
      </w:r>
      <w:r>
        <w:t xml:space="preserve"> radi  upisa u </w:t>
      </w:r>
      <w:r w:rsidR="00752245">
        <w:t>upisnik</w:t>
      </w:r>
      <w:r w:rsidR="009E3F82">
        <w:t>u</w:t>
      </w:r>
      <w:r w:rsidR="00752245">
        <w:t xml:space="preserve"> </w:t>
      </w:r>
      <w:r w:rsidR="009E3F82">
        <w:t>brodova</w:t>
      </w:r>
      <w:r>
        <w:t xml:space="preserve">.  </w:t>
      </w:r>
      <w:r>
        <w:rPr>
          <w:b/>
        </w:rPr>
        <w:t xml:space="preserve"> </w:t>
      </w:r>
    </w:p>
    <w:p w:rsidRDefault="004871DA" w:rsidP="004871DA" w:rsidR="004871DA">
      <w:pPr>
        <w:ind w:left="705"/>
        <w:jc w:val="both"/>
      </w:pPr>
    </w:p>
    <w:p w:rsidRDefault="004871DA" w:rsidP="004871DA" w:rsidR="004871DA">
      <w:pPr>
        <w:jc w:val="both"/>
      </w:pPr>
      <w:smartTag w:element="stockticker" w:uri="urn:schemas-microsoft-com:office:smarttags">
        <w:r>
          <w:rPr>
            <w:b/>
          </w:rPr>
          <w:t>VII</w:t>
        </w:r>
      </w:smartTag>
      <w:r>
        <w:rPr>
          <w:b/>
        </w:rPr>
        <w:t>.</w:t>
      </w:r>
      <w:r>
        <w:t xml:space="preserve"> </w:t>
      </w:r>
      <w:r>
        <w:tab/>
        <w:t xml:space="preserve">Ovo rješenje o dosudi bit će </w:t>
      </w:r>
      <w:r w:rsidR="00752245">
        <w:t>objavljeno</w:t>
      </w:r>
      <w:r>
        <w:t xml:space="preserve"> na </w:t>
      </w:r>
      <w:r w:rsidR="00752245">
        <w:t xml:space="preserve">mrežnoj stranici e-oglasna ploča </w:t>
      </w:r>
      <w:r>
        <w:t>Trgovačkog suda u Splitu. U sudskoj pisarnici  ovog suda  može se zatražiti pismeni otpravak ovog  rješenja.</w:t>
      </w:r>
    </w:p>
    <w:p w:rsidRDefault="004871DA" w:rsidP="004871DA" w:rsidR="004871DA">
      <w:pPr>
        <w:jc w:val="center"/>
      </w:pPr>
    </w:p>
    <w:p w:rsidRDefault="004871DA" w:rsidP="004871DA" w:rsidR="004871DA">
      <w:pPr>
        <w:jc w:val="center"/>
      </w:pPr>
      <w:r>
        <w:t>Obrazloženje :</w:t>
      </w:r>
    </w:p>
    <w:p w:rsidRDefault="004871DA" w:rsidP="004871DA" w:rsidR="004871DA">
      <w:pPr>
        <w:pStyle w:val="Uvuenotijeloteksta"/>
        <w:tabs>
          <w:tab w:pos="1440" w:val="left"/>
        </w:tabs>
        <w:ind w:left="0"/>
      </w:pPr>
    </w:p>
    <w:p w:rsidRDefault="00752245" w:rsidP="00752245" w:rsidR="00752245">
      <w:pPr>
        <w:pStyle w:val="Tijeloteksta-uvlaka3"/>
        <w:ind w:left="0"/>
        <w:jc w:val="both"/>
        <w:rPr>
          <w:sz w:val="24"/>
          <w:szCs w:val="24"/>
        </w:rPr>
      </w:pPr>
      <w:r>
        <w:rPr>
          <w:sz w:val="24"/>
          <w:szCs w:val="24"/>
        </w:rPr>
        <w:t>Rješenjem ovog suda br. 7. S</w:t>
      </w:r>
      <w:r w:rsidR="001930BD">
        <w:rPr>
          <w:sz w:val="24"/>
          <w:szCs w:val="24"/>
        </w:rPr>
        <w:t>t</w:t>
      </w:r>
      <w:r>
        <w:rPr>
          <w:sz w:val="24"/>
          <w:szCs w:val="24"/>
        </w:rPr>
        <w:t>-137/2011  od 14. rujna 2011. godine otvoren je stečajni postupak nad stečajnim dužnikom  FAVORIT, bomboni, biskvit, slastice, d.d. Nerežišća, Nerežišća bb.</w:t>
      </w:r>
    </w:p>
    <w:p w:rsidRDefault="00752245" w:rsidP="00752245" w:rsidR="004871DA" w:rsidRPr="00752245">
      <w:pPr>
        <w:pStyle w:val="Tijeloteksta-uvlaka3"/>
        <w:ind w:firstLine="708" w:left="0"/>
        <w:jc w:val="both"/>
        <w:rPr>
          <w:sz w:val="24"/>
          <w:szCs w:val="24"/>
        </w:rPr>
      </w:pPr>
      <w:r>
        <w:rPr>
          <w:sz w:val="24"/>
          <w:szCs w:val="24"/>
        </w:rPr>
        <w:t>Istim rješenjem za stečajnu upraviteljicu imenovana je Ankica Čenić dipl. oec. iz Splita, Pupačićeva 1.</w:t>
      </w:r>
    </w:p>
    <w:p w:rsidRDefault="004871DA" w:rsidP="004871DA" w:rsidR="004871DA"/>
    <w:p w:rsidRDefault="004871DA" w:rsidP="004871DA" w:rsidR="004871DA">
      <w:pPr>
        <w:pStyle w:val="Uvuenotijeloteksta"/>
        <w:ind w:firstLine="708" w:left="0"/>
      </w:pPr>
      <w:r>
        <w:tab/>
        <w:t>U naprijed navedenom stečajnom postupku rješenjem ovog suda br.</w:t>
      </w:r>
      <w:r w:rsidR="00752245">
        <w:t xml:space="preserve"> </w:t>
      </w:r>
      <w:r>
        <w:t>St-1</w:t>
      </w:r>
      <w:r w:rsidR="00752245">
        <w:t>37</w:t>
      </w:r>
      <w:r>
        <w:t>/201</w:t>
      </w:r>
      <w:r w:rsidR="00752245">
        <w:t>1</w:t>
      </w:r>
      <w:r>
        <w:t xml:space="preserve"> od </w:t>
      </w:r>
      <w:r w:rsidR="001F1D99">
        <w:t>05</w:t>
      </w:r>
      <w:r>
        <w:t xml:space="preserve">. srpnja 2015.  godine,  temeljem odredbi čl. 164 Stečajnog zakona, određena je prodaja  u stečajnom postupku uz odgovarajuću primjenu odredaba Ovršnog zakona i Pomorskog zakonika </w:t>
      </w:r>
      <w:r w:rsidR="001F1D99">
        <w:t>motorn</w:t>
      </w:r>
      <w:r w:rsidR="00226DF0">
        <w:t>e</w:t>
      </w:r>
      <w:r w:rsidR="001F1D99">
        <w:t xml:space="preserve"> jaht</w:t>
      </w:r>
      <w:r w:rsidR="00226DF0">
        <w:t>e</w:t>
      </w:r>
      <w:r w:rsidR="001F1D99">
        <w:t xml:space="preserve"> marke SUNSEEKER PORTOFINO 400, dužine 12,20 m, godina gradnje 1995., broj trupa 342540, s dva motora VOLVO PENTA, diesel, snage 2x220,58 kw, spremnik goriva 990 l spremnik vode 270 l, serijski brojevi motora 2300071952 i 300071842., broj kabina 2., broj kreveta 4, broj kreveta 1</w:t>
      </w:r>
      <w:r w:rsidR="001F1D99">
        <w:rPr>
          <w:bCs/>
        </w:rPr>
        <w:t xml:space="preserve"> </w:t>
      </w:r>
      <w:r>
        <w:t xml:space="preserve"> </w:t>
      </w:r>
    </w:p>
    <w:p w:rsidRDefault="004871DA" w:rsidP="004871DA" w:rsidR="004871DA">
      <w:pPr>
        <w:jc w:val="both"/>
      </w:pPr>
    </w:p>
    <w:p w:rsidRDefault="004871DA" w:rsidP="004871DA" w:rsidR="004871DA">
      <w:pPr>
        <w:jc w:val="both"/>
      </w:pPr>
      <w:r>
        <w:tab/>
        <w:t>Zaključkom ovog suda br.</w:t>
      </w:r>
      <w:r w:rsidR="001F1D99">
        <w:t xml:space="preserve"> </w:t>
      </w:r>
      <w:r>
        <w:t>St-1</w:t>
      </w:r>
      <w:r w:rsidR="001F1D99">
        <w:t>37</w:t>
      </w:r>
      <w:r>
        <w:t>/201</w:t>
      </w:r>
      <w:r w:rsidR="001F1D99">
        <w:t>1</w:t>
      </w:r>
      <w:r>
        <w:t xml:space="preserve"> od </w:t>
      </w:r>
      <w:r w:rsidR="001F1D99">
        <w:t>12</w:t>
      </w:r>
      <w:r>
        <w:t>.</w:t>
      </w:r>
      <w:r w:rsidR="001F1D99">
        <w:t>srpnja</w:t>
      </w:r>
      <w:r>
        <w:t xml:space="preserve"> 2016. godine  bilo je određeno  </w:t>
      </w:r>
      <w:r w:rsidR="001F1D99">
        <w:t>prvo</w:t>
      </w:r>
      <w:r>
        <w:t xml:space="preserve"> ročište za prodaju  u stečajnom postupku uz odgovarajuću primjena propisa o ovrsi  predmetnog broda.  </w:t>
      </w:r>
    </w:p>
    <w:p w:rsidRDefault="004871DA" w:rsidP="004871DA" w:rsidR="004871DA">
      <w:pPr>
        <w:jc w:val="both"/>
      </w:pPr>
    </w:p>
    <w:p w:rsidRDefault="004871DA" w:rsidP="004871DA" w:rsidR="004871DA">
      <w:pPr>
        <w:jc w:val="both"/>
        <w:rPr>
          <w:bCs/>
        </w:rPr>
      </w:pPr>
      <w:r>
        <w:tab/>
        <w:t xml:space="preserve">Na </w:t>
      </w:r>
      <w:r w:rsidR="001F1D99">
        <w:t>prvom</w:t>
      </w:r>
      <w:r>
        <w:t xml:space="preserve"> dražbenom ročištu  održanom kod ovog suda dana </w:t>
      </w:r>
      <w:r w:rsidR="001F1D99">
        <w:t>06.rujna</w:t>
      </w:r>
      <w:r>
        <w:t xml:space="preserve"> 2016. godine  </w:t>
      </w:r>
      <w:r w:rsidR="001F1D99">
        <w:t>ponuditelj</w:t>
      </w:r>
      <w:r>
        <w:t xml:space="preserve"> </w:t>
      </w:r>
      <w:r w:rsidR="001F1D99">
        <w:t xml:space="preserve">BILI BROD d.o.o. Split, Antuna Mihanovića 31., OIB: 10626031456 </w:t>
      </w:r>
      <w:r>
        <w:t xml:space="preserve">, </w:t>
      </w:r>
      <w:r>
        <w:rPr>
          <w:bCs/>
        </w:rPr>
        <w:t xml:space="preserve">za predmetnu </w:t>
      </w:r>
      <w:r w:rsidR="001F1D99">
        <w:rPr>
          <w:bCs/>
        </w:rPr>
        <w:t>motornu jahtu</w:t>
      </w:r>
      <w:r>
        <w:rPr>
          <w:bCs/>
        </w:rPr>
        <w:t xml:space="preserve"> </w:t>
      </w:r>
      <w:r w:rsidR="001F1D99">
        <w:rPr>
          <w:bCs/>
        </w:rPr>
        <w:t xml:space="preserve">dao je najpovoljniju ponudu koja </w:t>
      </w:r>
      <w:r>
        <w:rPr>
          <w:bCs/>
        </w:rPr>
        <w:t xml:space="preserve"> izn</w:t>
      </w:r>
      <w:r w:rsidR="001F1D99">
        <w:rPr>
          <w:bCs/>
        </w:rPr>
        <w:t>osi</w:t>
      </w:r>
      <w:r>
        <w:rPr>
          <w:bCs/>
        </w:rPr>
        <w:t xml:space="preserve"> od </w:t>
      </w:r>
      <w:r w:rsidR="001F1D99">
        <w:rPr>
          <w:bCs/>
        </w:rPr>
        <w:t>29</w:t>
      </w:r>
      <w:r>
        <w:rPr>
          <w:bCs/>
        </w:rPr>
        <w:t>.</w:t>
      </w:r>
      <w:r w:rsidR="001F1D99">
        <w:rPr>
          <w:bCs/>
        </w:rPr>
        <w:t>9</w:t>
      </w:r>
      <w:r>
        <w:rPr>
          <w:bCs/>
        </w:rPr>
        <w:t xml:space="preserve">00,00 </w:t>
      </w:r>
      <w:r w:rsidR="001F1D99">
        <w:rPr>
          <w:bCs/>
        </w:rPr>
        <w:t xml:space="preserve">EUR-a pa kako su se ispunili i ostali </w:t>
      </w:r>
      <w:r>
        <w:rPr>
          <w:bCs/>
        </w:rPr>
        <w:t xml:space="preserve">uvjeti </w:t>
      </w:r>
      <w:r w:rsidR="001F1D99">
        <w:rPr>
          <w:bCs/>
        </w:rPr>
        <w:t>iz zaključka o prodaji od 12.srpnja2016.godine</w:t>
      </w:r>
      <w:r w:rsidR="00226DF0">
        <w:rPr>
          <w:bCs/>
        </w:rPr>
        <w:t>,</w:t>
      </w:r>
      <w:r w:rsidR="001F1D99">
        <w:rPr>
          <w:bCs/>
        </w:rPr>
        <w:t xml:space="preserve"> sud je pr</w:t>
      </w:r>
      <w:r w:rsidR="009E3F82">
        <w:rPr>
          <w:bCs/>
        </w:rPr>
        <w:t>e</w:t>
      </w:r>
      <w:r w:rsidR="001F1D99">
        <w:rPr>
          <w:bCs/>
        </w:rPr>
        <w:t>dmetnu motornu jahtu</w:t>
      </w:r>
      <w:r w:rsidR="009E3F82">
        <w:rPr>
          <w:bCs/>
        </w:rPr>
        <w:t xml:space="preserve"> dosudio kupcu </w:t>
      </w:r>
      <w:r w:rsidR="009E3F82">
        <w:t>BILI BROD d.o.o. Split, kao najpovoljnijem ponuditelju.</w:t>
      </w:r>
      <w:r>
        <w:rPr>
          <w:bCs/>
        </w:rPr>
        <w:t xml:space="preserve"> </w:t>
      </w:r>
    </w:p>
    <w:p w:rsidRDefault="004871DA" w:rsidP="004871DA" w:rsidR="004871DA">
      <w:pPr>
        <w:jc w:val="both"/>
        <w:rPr>
          <w:bCs/>
        </w:rPr>
      </w:pPr>
      <w:r>
        <w:rPr>
          <w:bCs/>
        </w:rPr>
        <w:tab/>
      </w:r>
      <w:r>
        <w:rPr>
          <w:bCs/>
        </w:rPr>
        <w:tab/>
      </w:r>
      <w:r>
        <w:rPr>
          <w:bCs/>
        </w:rPr>
        <w:tab/>
      </w:r>
      <w:r>
        <w:rPr>
          <w:bCs/>
        </w:rPr>
        <w:tab/>
      </w:r>
      <w:r>
        <w:rPr>
          <w:bCs/>
        </w:rPr>
        <w:tab/>
      </w:r>
      <w:r>
        <w:rPr>
          <w:bCs/>
        </w:rPr>
        <w:tab/>
      </w:r>
    </w:p>
    <w:p w:rsidRDefault="004871DA" w:rsidP="004871DA" w:rsidR="004871DA">
      <w:pPr>
        <w:jc w:val="both"/>
      </w:pPr>
      <w:r>
        <w:rPr>
          <w:bCs/>
        </w:rPr>
        <w:tab/>
        <w:t xml:space="preserve">Radi </w:t>
      </w:r>
      <w:r w:rsidR="009E3F82">
        <w:rPr>
          <w:bCs/>
        </w:rPr>
        <w:t xml:space="preserve">svega naprijed </w:t>
      </w:r>
      <w:r>
        <w:rPr>
          <w:bCs/>
        </w:rPr>
        <w:t xml:space="preserve">izloženog, </w:t>
      </w:r>
      <w:r w:rsidR="009E3F82">
        <w:rPr>
          <w:bCs/>
        </w:rPr>
        <w:t xml:space="preserve">a </w:t>
      </w:r>
      <w:r>
        <w:rPr>
          <w:bCs/>
        </w:rPr>
        <w:t xml:space="preserve">temeljem odredbi čl. 164  st. 4 i st. 5 Stečajnog zakona, čl. 92, čl. 93, čl. 94 i čl. 100 Ovršnog zakona  te čl. 871 do čl. 881 Pomorskog zakonika, odlučeno je kao u izreci rješenja. </w:t>
      </w:r>
      <w:r>
        <w:tab/>
      </w:r>
    </w:p>
    <w:p w:rsidRDefault="004871DA" w:rsidP="004871DA" w:rsidR="004871DA"/>
    <w:p w:rsidRDefault="004871DA" w:rsidP="004871DA" w:rsidR="004871DA">
      <w:pPr>
        <w:ind w:firstLine="708" w:left="1416"/>
      </w:pPr>
      <w:r>
        <w:t xml:space="preserve">U Splitu, dana  </w:t>
      </w:r>
      <w:r w:rsidR="009E3F82">
        <w:t>06</w:t>
      </w:r>
      <w:r>
        <w:t xml:space="preserve">. </w:t>
      </w:r>
      <w:r w:rsidR="009E3F82">
        <w:t>rujna</w:t>
      </w:r>
      <w:r>
        <w:t xml:space="preserve"> 2016. godine.</w:t>
      </w:r>
    </w:p>
    <w:p w:rsidRDefault="004871DA" w:rsidP="004871DA" w:rsidR="004871DA">
      <w:pPr>
        <w:jc w:val="center"/>
      </w:pPr>
    </w:p>
    <w:p w:rsidRDefault="004871DA" w:rsidP="004871DA" w:rsidR="004871DA">
      <w:pPr>
        <w:jc w:val="both"/>
      </w:pPr>
      <w:r>
        <w:tab/>
      </w:r>
      <w:r>
        <w:tab/>
      </w:r>
      <w:r>
        <w:tab/>
      </w:r>
      <w:r>
        <w:tab/>
      </w:r>
      <w:r>
        <w:tab/>
      </w:r>
      <w:r>
        <w:tab/>
      </w:r>
      <w:r>
        <w:tab/>
      </w:r>
      <w:r>
        <w:tab/>
      </w:r>
      <w:r>
        <w:tab/>
        <w:t>S U D A C</w:t>
      </w:r>
    </w:p>
    <w:p w:rsidRDefault="004871DA" w:rsidP="004871DA" w:rsidR="004871DA">
      <w:pPr>
        <w:jc w:val="both"/>
      </w:pPr>
    </w:p>
    <w:p w:rsidRDefault="004871DA" w:rsidP="004871DA" w:rsidR="004871DA">
      <w:pPr>
        <w:jc w:val="both"/>
      </w:pPr>
      <w:r>
        <w:tab/>
      </w:r>
      <w:r>
        <w:tab/>
      </w:r>
      <w:r>
        <w:tab/>
      </w:r>
      <w:r>
        <w:tab/>
      </w:r>
      <w:r>
        <w:tab/>
      </w:r>
      <w:r>
        <w:tab/>
      </w:r>
      <w:r>
        <w:tab/>
      </w:r>
      <w:r>
        <w:tab/>
      </w:r>
      <w:r>
        <w:tab/>
        <w:t xml:space="preserve">Velimir Vuković </w:t>
      </w:r>
    </w:p>
    <w:p w:rsidRDefault="0037763C" w:rsidP="00614F47" w:rsidR="004871DA">
      <w:pPr>
        <w:jc w:val="both"/>
      </w:pPr>
      <w:r>
        <w:tab/>
      </w:r>
      <w:r>
        <w:tab/>
      </w:r>
      <w:r>
        <w:tab/>
      </w:r>
      <w:r>
        <w:tab/>
      </w:r>
      <w:r>
        <w:tab/>
      </w:r>
      <w:r>
        <w:tab/>
      </w:r>
      <w:r>
        <w:tab/>
      </w:r>
      <w:r>
        <w:tab/>
      </w:r>
      <w:r>
        <w:tab/>
      </w:r>
    </w:p>
    <w:p w:rsidRDefault="004871DA" w:rsidP="004871DA" w:rsidR="004871DA">
      <w:pPr>
        <w:jc w:val="both"/>
      </w:pPr>
    </w:p>
    <w:p w:rsidRDefault="004871DA" w:rsidP="004871DA" w:rsidR="004871DA">
      <w:pPr>
        <w:jc w:val="both"/>
      </w:pPr>
      <w:r>
        <w:tab/>
      </w:r>
      <w:r>
        <w:tab/>
      </w:r>
      <w:r>
        <w:tab/>
      </w:r>
      <w:r>
        <w:tab/>
      </w:r>
      <w:r>
        <w:tab/>
      </w:r>
      <w:r>
        <w:tab/>
      </w:r>
    </w:p>
    <w:p w:rsidRDefault="004871DA" w:rsidP="004871DA" w:rsidR="004871DA">
      <w:pPr>
        <w:jc w:val="both"/>
      </w:pPr>
    </w:p>
    <w:p w:rsidRDefault="004871DA" w:rsidP="004871DA" w:rsidR="004871DA">
      <w:pPr>
        <w:jc w:val="both"/>
      </w:pPr>
      <w:r>
        <w:t>POUKA O PRAVNOM LIJEKU: Protiv ovog rješenja dopuštena je žalba Visokom trgovačkom sudu Republike Hrvatske u Zagrebu. Žalba se podnosi putem ovog suda u 2 primjerka, a u roku od 8 dana od dana dostave rješenja.</w:t>
      </w:r>
    </w:p>
    <w:p w:rsidRDefault="004871DA" w:rsidP="004871DA" w:rsidR="004871DA">
      <w:pPr>
        <w:jc w:val="both"/>
      </w:pPr>
    </w:p>
    <w:p w:rsidRDefault="004871DA" w:rsidP="004871DA" w:rsidR="004871DA">
      <w:pPr>
        <w:jc w:val="both"/>
      </w:pPr>
      <w:r>
        <w:t xml:space="preserve">DNA: </w:t>
      </w:r>
    </w:p>
    <w:p w:rsidRDefault="004871DA" w:rsidP="004871DA" w:rsidR="004871DA">
      <w:pPr>
        <w:jc w:val="both"/>
      </w:pPr>
    </w:p>
    <w:p w:rsidRDefault="004871DA" w:rsidP="004871DA" w:rsidR="004871DA">
      <w:pPr>
        <w:numPr>
          <w:ilvl w:val="0"/>
          <w:numId w:val="1"/>
        </w:numPr>
        <w:jc w:val="both"/>
      </w:pPr>
      <w:r>
        <w:t xml:space="preserve">stečajnom upravitelju </w:t>
      </w:r>
    </w:p>
    <w:p w:rsidRDefault="004871DA" w:rsidP="004871DA" w:rsidR="004871DA">
      <w:pPr>
        <w:numPr>
          <w:ilvl w:val="0"/>
          <w:numId w:val="1"/>
        </w:numPr>
        <w:jc w:val="both"/>
      </w:pPr>
      <w:r>
        <w:t xml:space="preserve">Kupcu </w:t>
      </w:r>
      <w:r w:rsidR="009E3F82">
        <w:t>BILI BROD d.o.o. Split, Antuna Mihanovića 31</w:t>
      </w:r>
      <w:r>
        <w:t xml:space="preserve"> </w:t>
      </w:r>
    </w:p>
    <w:p w:rsidRDefault="004871DA" w:rsidP="004871DA" w:rsidR="004871DA">
      <w:pPr>
        <w:numPr>
          <w:ilvl w:val="0"/>
          <w:numId w:val="1"/>
        </w:numPr>
        <w:jc w:val="both"/>
      </w:pPr>
      <w:r>
        <w:t xml:space="preserve">Lučka Kapetanija u </w:t>
      </w:r>
      <w:r w:rsidR="009E3F82">
        <w:t>Splitu</w:t>
      </w:r>
    </w:p>
    <w:p w:rsidRDefault="004871DA" w:rsidP="004871DA" w:rsidR="004871DA">
      <w:pPr>
        <w:numPr>
          <w:ilvl w:val="0"/>
          <w:numId w:val="1"/>
        </w:numPr>
        <w:jc w:val="both"/>
      </w:pPr>
      <w:r>
        <w:t>Porezna uprava u Splitu</w:t>
      </w:r>
    </w:p>
    <w:p w:rsidRDefault="004871DA" w:rsidP="004871DA" w:rsidR="004871DA">
      <w:pPr>
        <w:numPr>
          <w:ilvl w:val="0"/>
          <w:numId w:val="1"/>
        </w:numPr>
        <w:jc w:val="both"/>
      </w:pPr>
      <w:r>
        <w:t>Županijskom državnom odvjetništvu u Splitu,</w:t>
      </w:r>
    </w:p>
    <w:p w:rsidRDefault="004871DA" w:rsidP="004871DA" w:rsidR="004871DA">
      <w:pPr>
        <w:ind w:left="720"/>
        <w:jc w:val="both"/>
      </w:pPr>
      <w:r>
        <w:t xml:space="preserve">Građansko upravni odjel  </w:t>
      </w:r>
    </w:p>
    <w:p w:rsidRDefault="004871DA" w:rsidP="004871DA" w:rsidR="004871DA">
      <w:pPr>
        <w:jc w:val="both"/>
      </w:pPr>
      <w:r>
        <w:t xml:space="preserve">        -   rješenje istaknuti na  e- oglasnu ploču suda</w:t>
      </w:r>
    </w:p>
    <w:p w:rsidRDefault="004871DA" w:rsidP="004871DA" w:rsidR="004871DA"/>
    <w:p w:rsidRDefault="004871DA" w:rsidP="004871DA" w:rsidR="004871DA"/>
    <w:sectPr w:rsidR="004871D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72236F"/>
    <w:multiLevelType w:val="hybridMultilevel"/>
    <w:tmpl w:val="1936846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871DA"/>
    <w:rsid w:val="00050494"/>
    <w:rsid w:val="001930BD"/>
    <w:rsid w:val="001F1D99"/>
    <w:rsid w:val="001F2C96"/>
    <w:rsid w:val="00226DF0"/>
    <w:rsid w:val="0037763C"/>
    <w:rsid w:val="003B5A58"/>
    <w:rsid w:val="004871DA"/>
    <w:rsid w:val="00614F47"/>
    <w:rsid w:val="006C3E35"/>
    <w:rsid w:val="00752245"/>
    <w:rsid w:val="009E3F82"/>
    <w:rsid w:val="00F53219"/>
    <w:rsid w:val="00FC37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871DA"/>
    <w:rPr>
      <w:rFonts w:eastAsia="Times New Roman"/>
      <w:lang w:eastAsia="hr-HR"/>
    </w:rPr>
  </w:style>
  <w:style w:styleId="Naslov1" w:type="paragraph">
    <w:name w:val="heading 1"/>
    <w:basedOn w:val="Normal"/>
    <w:next w:val="Normal"/>
    <w:link w:val="Naslov1Char"/>
    <w:qFormat/>
    <w:rsid w:val="004871DA"/>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4871DA"/>
    <w:rPr>
      <w:rFonts w:eastAsia="Times New Roman"/>
      <w:b/>
      <w:bCs/>
      <w:lang w:eastAsia="hr-HR"/>
    </w:rPr>
  </w:style>
  <w:style w:styleId="Tijeloteksta" w:type="paragraph">
    <w:name w:val="Body Text"/>
    <w:basedOn w:val="Normal"/>
    <w:link w:val="TijelotekstaChar"/>
    <w:semiHidden/>
    <w:unhideWhenUsed/>
    <w:rsid w:val="004871DA"/>
    <w:pPr>
      <w:tabs>
        <w:tab w:pos="6810" w:val="left"/>
      </w:tabs>
      <w:jc w:val="both"/>
    </w:pPr>
  </w:style>
  <w:style w:customStyle="true" w:styleId="TijelotekstaChar" w:type="character">
    <w:name w:val="Tijelo teksta Char"/>
    <w:basedOn w:val="Zadanifontodlomka"/>
    <w:link w:val="Tijeloteksta"/>
    <w:semiHidden/>
    <w:rsid w:val="004871DA"/>
    <w:rPr>
      <w:rFonts w:eastAsia="Times New Roman"/>
      <w:lang w:eastAsia="hr-HR"/>
    </w:rPr>
  </w:style>
  <w:style w:styleId="Uvuenotijeloteksta" w:type="paragraph">
    <w:name w:val="Body Text Indent"/>
    <w:basedOn w:val="Normal"/>
    <w:link w:val="UvuenotijelotekstaChar"/>
    <w:semiHidden/>
    <w:unhideWhenUsed/>
    <w:rsid w:val="004871DA"/>
    <w:pPr>
      <w:ind w:left="720"/>
      <w:jc w:val="both"/>
    </w:pPr>
  </w:style>
  <w:style w:customStyle="true" w:styleId="UvuenotijelotekstaChar" w:type="character">
    <w:name w:val="Uvučeno tijelo teksta Char"/>
    <w:basedOn w:val="Zadanifontodlomka"/>
    <w:link w:val="Uvuenotijeloteksta"/>
    <w:semiHidden/>
    <w:rsid w:val="004871DA"/>
    <w:rPr>
      <w:rFonts w:eastAsia="Times New Roman"/>
      <w:lang w:eastAsia="hr-HR"/>
    </w:rPr>
  </w:style>
  <w:style w:styleId="Tekstbalonia" w:type="paragraph">
    <w:name w:val="Balloon Text"/>
    <w:basedOn w:val="Normal"/>
    <w:link w:val="TekstbaloniaChar"/>
    <w:uiPriority w:val="99"/>
    <w:semiHidden/>
    <w:unhideWhenUsed/>
    <w:rsid w:val="004871D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871DA"/>
    <w:rPr>
      <w:rFonts w:cs="Tahoma" w:eastAsia="Times New Roman" w:hAnsi="Tahoma" w:ascii="Tahoma"/>
      <w:sz w:val="16"/>
      <w:szCs w:val="16"/>
      <w:lang w:eastAsia="hr-HR"/>
    </w:rPr>
  </w:style>
  <w:style w:styleId="Tijeloteksta-uvlaka3" w:type="paragraph">
    <w:name w:val="Body Text Indent 3"/>
    <w:basedOn w:val="Normal"/>
    <w:link w:val="Tijeloteksta-uvlaka3Char"/>
    <w:unhideWhenUsed/>
    <w:rsid w:val="00752245"/>
    <w:pPr>
      <w:spacing w:after="120"/>
      <w:ind w:left="283"/>
    </w:pPr>
    <w:rPr>
      <w:sz w:val="16"/>
      <w:szCs w:val="16"/>
    </w:rPr>
  </w:style>
  <w:style w:customStyle="true" w:styleId="Tijeloteksta-uvlaka3Char" w:type="character">
    <w:name w:val="Tijelo teksta - uvlaka 3 Char"/>
    <w:basedOn w:val="Zadanifontodlomka"/>
    <w:link w:val="Tijeloteksta-uvlaka3"/>
    <w:rsid w:val="00752245"/>
    <w:rPr>
      <w:rFonts w:eastAsia="Times New Roman"/>
      <w:sz w:val="16"/>
      <w:szCs w:val="16"/>
      <w:lang w:eastAsia="hr-HR"/>
    </w:rPr>
  </w:style>
  <w:style w:styleId="Tekstrezerviranogmjesta" w:type="character">
    <w:name w:val="Placeholder Text"/>
    <w:basedOn w:val="Zadanifontodlomka"/>
    <w:uiPriority w:val="99"/>
    <w:semiHidden/>
    <w:rsid w:val="003B5A58"/>
    <w:rPr>
      <w:color w:val="808080"/>
      <w:bdr w:space="0" w:sz="0" w:color="auto" w:val="none"/>
      <w:shd w:fill="auto" w:color="auto" w:val="clear"/>
    </w:rPr>
  </w:style>
  <w:style w:customStyle="true" w:styleId="eSPISCCParagraphDefaultFont" w:type="character">
    <w:name w:val="eSPIS_CC_Paragraph Default Font"/>
    <w:basedOn w:val="Zadanifontodlomka"/>
    <w:rsid w:val="003B5A5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B5A58"/>
    <w:rPr>
      <w:b/>
      <w:bdr w:space="0" w:sz="0" w:color="auto" w:val="none"/>
      <w:shd w:fill="FFFFCC" w:color="auto" w:val="clear"/>
      <w:lang w:val="hr-HR"/>
    </w:rPr>
  </w:style>
  <w:style w:customStyle="true" w:styleId="PozadinaSvijetloCrvena" w:type="character">
    <w:name w:val="Pozadina_SvijetloCrvena"/>
    <w:basedOn w:val="eSPISCCParagraphDefaultFont"/>
    <w:rsid w:val="003B5A5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B5A5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871DA"/>
    <w:rPr>
      <w:rFonts w:eastAsia="Times New Roman"/>
      <w:lang w:eastAsia="hr-HR"/>
    </w:rPr>
  </w:style>
  <w:style w:styleId="Naslov1" w:type="paragraph">
    <w:name w:val="heading 1"/>
    <w:basedOn w:val="Normal"/>
    <w:next w:val="Normal"/>
    <w:link w:val="Naslov1Char"/>
    <w:qFormat/>
    <w:rsid w:val="004871DA"/>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4871DA"/>
    <w:rPr>
      <w:rFonts w:eastAsia="Times New Roman"/>
      <w:b/>
      <w:bCs/>
      <w:lang w:eastAsia="hr-HR"/>
    </w:rPr>
  </w:style>
  <w:style w:styleId="Tijeloteksta" w:type="paragraph">
    <w:name w:val="Body Text"/>
    <w:basedOn w:val="Normal"/>
    <w:link w:val="TijelotekstaChar"/>
    <w:semiHidden/>
    <w:unhideWhenUsed/>
    <w:rsid w:val="004871DA"/>
    <w:pPr>
      <w:tabs>
        <w:tab w:pos="6810" w:val="left"/>
      </w:tabs>
      <w:jc w:val="both"/>
    </w:pPr>
  </w:style>
  <w:style w:customStyle="1" w:styleId="TijelotekstaChar" w:type="character">
    <w:name w:val="Tijelo teksta Char"/>
    <w:basedOn w:val="Zadanifontodlomka"/>
    <w:link w:val="Tijeloteksta"/>
    <w:semiHidden/>
    <w:rsid w:val="004871DA"/>
    <w:rPr>
      <w:rFonts w:eastAsia="Times New Roman"/>
      <w:lang w:eastAsia="hr-HR"/>
    </w:rPr>
  </w:style>
  <w:style w:styleId="Uvuenotijeloteksta" w:type="paragraph">
    <w:name w:val="Body Text Indent"/>
    <w:basedOn w:val="Normal"/>
    <w:link w:val="UvuenotijelotekstaChar"/>
    <w:semiHidden/>
    <w:unhideWhenUsed/>
    <w:rsid w:val="004871DA"/>
    <w:pPr>
      <w:ind w:left="720"/>
      <w:jc w:val="both"/>
    </w:pPr>
  </w:style>
  <w:style w:customStyle="1" w:styleId="UvuenotijelotekstaChar" w:type="character">
    <w:name w:val="Uvučeno tijelo teksta Char"/>
    <w:basedOn w:val="Zadanifontodlomka"/>
    <w:link w:val="Uvuenotijeloteksta"/>
    <w:semiHidden/>
    <w:rsid w:val="004871DA"/>
    <w:rPr>
      <w:rFonts w:eastAsia="Times New Roman"/>
      <w:lang w:eastAsia="hr-HR"/>
    </w:rPr>
  </w:style>
  <w:style w:styleId="Tekstbalonia" w:type="paragraph">
    <w:name w:val="Balloon Text"/>
    <w:basedOn w:val="Normal"/>
    <w:link w:val="TekstbaloniaChar"/>
    <w:uiPriority w:val="99"/>
    <w:semiHidden/>
    <w:unhideWhenUsed/>
    <w:rsid w:val="004871DA"/>
    <w:rPr>
      <w:rFonts w:ascii="Tahoma" w:cs="Tahoma" w:hAnsi="Tahoma"/>
      <w:sz w:val="16"/>
      <w:szCs w:val="16"/>
    </w:rPr>
  </w:style>
  <w:style w:customStyle="1" w:styleId="TekstbaloniaChar" w:type="character">
    <w:name w:val="Tekst balončića Char"/>
    <w:basedOn w:val="Zadanifontodlomka"/>
    <w:link w:val="Tekstbalonia"/>
    <w:uiPriority w:val="99"/>
    <w:semiHidden/>
    <w:rsid w:val="004871DA"/>
    <w:rPr>
      <w:rFonts w:ascii="Tahoma" w:cs="Tahoma" w:eastAsia="Times New Roman" w:hAnsi="Tahoma"/>
      <w:sz w:val="16"/>
      <w:szCs w:val="16"/>
      <w:lang w:eastAsia="hr-HR"/>
    </w:rPr>
  </w:style>
  <w:style w:styleId="Tijeloteksta-uvlaka3" w:type="paragraph">
    <w:name w:val="Body Text Indent 3"/>
    <w:basedOn w:val="Normal"/>
    <w:link w:val="Tijeloteksta-uvlaka3Char"/>
    <w:unhideWhenUsed/>
    <w:rsid w:val="00752245"/>
    <w:pPr>
      <w:spacing w:after="120"/>
      <w:ind w:left="283"/>
    </w:pPr>
    <w:rPr>
      <w:sz w:val="16"/>
      <w:szCs w:val="16"/>
    </w:rPr>
  </w:style>
  <w:style w:customStyle="1" w:styleId="Tijeloteksta-uvlaka3Char" w:type="character">
    <w:name w:val="Tijelo teksta - uvlaka 3 Char"/>
    <w:basedOn w:val="Zadanifontodlomka"/>
    <w:link w:val="Tijeloteksta-uvlaka3"/>
    <w:rsid w:val="00752245"/>
    <w:rPr>
      <w:rFonts w:eastAsia="Times New Roman"/>
      <w:sz w:val="16"/>
      <w:szCs w:val="16"/>
      <w:lang w:eastAsia="hr-HR"/>
    </w:rPr>
  </w:style>
  <w:style w:styleId="Tekstrezerviranogmjesta" w:type="character">
    <w:name w:val="Placeholder Text"/>
    <w:basedOn w:val="Zadanifontodlomka"/>
    <w:uiPriority w:val="99"/>
    <w:semiHidden/>
    <w:rsid w:val="003B5A58"/>
    <w:rPr>
      <w:color w:val="808080"/>
      <w:bdr w:color="auto" w:space="0" w:sz="0" w:val="none"/>
      <w:shd w:color="auto" w:fill="auto" w:val="clear"/>
    </w:rPr>
  </w:style>
  <w:style w:customStyle="1" w:styleId="eSPISCCParagraphDefaultFont" w:type="character">
    <w:name w:val="eSPIS_CC_Paragraph Default Font"/>
    <w:basedOn w:val="Zadanifontodlomka"/>
    <w:rsid w:val="003B5A5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B5A58"/>
    <w:rPr>
      <w:b/>
      <w:bdr w:color="auto" w:space="0" w:sz="0" w:val="none"/>
      <w:shd w:color="auto" w:fill="FFFFCC" w:val="clear"/>
      <w:lang w:val="hr-HR"/>
    </w:rPr>
  </w:style>
  <w:style w:customStyle="1" w:styleId="PozadinaSvijetloCrvena" w:type="character">
    <w:name w:val="Pozadina_SvijetloCrvena"/>
    <w:basedOn w:val="eSPISCCParagraphDefaultFont"/>
    <w:rsid w:val="003B5A5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B5A5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33346032">
      <w:bodyDiv w:val="true"/>
      <w:marLeft w:val="0"/>
      <w:marRight w:val="0"/>
      <w:marTop w:val="0"/>
      <w:marBottom w:val="0"/>
      <w:divBdr>
        <w:top w:space="0" w:sz="0" w:color="auto" w:val="none"/>
        <w:left w:space="0" w:sz="0" w:color="auto" w:val="none"/>
        <w:bottom w:space="0" w:sz="0" w:color="auto" w:val="none"/>
        <w:right w:space="0" w:sz="0" w:color="auto" w:val="none"/>
      </w:divBdr>
    </w:div>
    <w:div w:id="930965628">
      <w:bodyDiv w:val="true"/>
      <w:marLeft w:val="0"/>
      <w:marRight w:val="0"/>
      <w:marTop w:val="0"/>
      <w:marBottom w:val="0"/>
      <w:divBdr>
        <w:top w:space="0" w:sz="0" w:color="auto" w:val="none"/>
        <w:left w:space="0" w:sz="0" w:color="auto" w:val="none"/>
        <w:bottom w:space="0" w:sz="0" w:color="auto" w:val="none"/>
        <w:right w:space="0" w:sz="0" w:color="auto" w:val="none"/>
      </w:divBdr>
    </w:div>
    <w:div w:id="1156796807">
      <w:bodyDiv w:val="true"/>
      <w:marLeft w:val="0"/>
      <w:marRight w:val="0"/>
      <w:marTop w:val="0"/>
      <w:marBottom w:val="0"/>
      <w:divBdr>
        <w:top w:space="0" w:sz="0" w:color="auto" w:val="none"/>
        <w:left w:space="0" w:sz="0" w:color="auto" w:val="none"/>
        <w:bottom w:space="0" w:sz="0" w:color="auto" w:val="none"/>
        <w:right w:space="0" w:sz="0" w:color="auto" w:val="none"/>
      </w:divBdr>
    </w:div>
    <w:div w:id="14315799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rujna 2016.</izvorni_sadrzaj>
    <derivirana_varijabla naziv="DomainObject.DatumDonosenjaOdluke_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137</izvorni_sadrzaj>
    <derivirana_varijabla naziv="DomainObject.Predmet.Broj_1">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2011.</izvorni_sadrzaj>
    <derivirana_varijabla naziv="DomainObject.Predmet.DatumOsnivanja_1">9. ožujka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St-137/2011</izvorni_sadrzaj>
    <derivirana_varijabla naziv="DomainObject.Predmet.OznakaBroj_1">St-137/2011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FAVORIT bomboni, biskviti, slastice, dioničko društvo "u stečaju"</izvorni_sadrzaj>
    <derivirana_varijabla naziv="DomainObject.Predmet.ProtustrankaFormated_1">  FAVORIT bomboni, biskviti, slastice, dioničko društvo "u stečaju"</derivirana_varijabla>
  </DomainObject.Predmet.ProtustrankaFormated>
  <DomainObject.Predmet.ProtustrankaFormatedOIB>
    <izvorni_sadrzaj>  FAVORIT bomboni, biskviti, slastice, dioničko društvo "u stečaju", OIB 19965637130</izvorni_sadrzaj>
    <derivirana_varijabla naziv="DomainObject.Predmet.ProtustrankaFormatedOIB_1">  FAVORIT bomboni, biskviti, slastice, dioničko društvo "u stečaju", OIB 19965637130</derivirana_varijabla>
  </DomainObject.Predmet.ProtustrankaFormatedOIB>
  <DomainObject.Predmet.ProtustrankaFormatedWithAdress>
    <izvorni_sadrzaj> FAVORIT bomboni, biskviti, slastice, dioničko društvo "u stečaju", Nerežišća bb, 21423 Nerežišća</izvorni_sadrzaj>
    <derivirana_varijabla naziv="DomainObject.Predmet.ProtustrankaFormatedWithAdress_1"> FAVORIT bomboni, biskviti, slastice, dioničko društvo "u stečaju", Nerežišća bb, 21423 Nerežišća</derivirana_varijabla>
  </DomainObject.Predmet.ProtustrankaFormatedWithAdress>
  <DomainObject.Predmet.ProtustrankaFormatedWithAdressOIB>
    <izvorni_sadrzaj> FAVORIT bomboni, biskviti, slastice, dioničko društvo "u stečaju", OIB 19965637130, Nerežišća bb, 21423 Nerežišća</izvorni_sadrzaj>
    <derivirana_varijabla naziv="DomainObject.Predmet.ProtustrankaFormatedWithAdressOIB_1"> FAVORIT bomboni, biskviti, slastice, dioničko društvo "u stečaju", OIB 19965637130, Nerežišća bb, 21423 Nerežišća</derivirana_varijabla>
  </DomainObject.Predmet.ProtustrankaFormatedWithAdressOIB>
  <DomainObject.Predmet.ProtustrankaWithAdress>
    <izvorni_sadrzaj>FAVORIT bomboni, biskviti, slastice, dioničko društvo "u stečaju" Nerežišća bb, 21423 Nerežišća</izvorni_sadrzaj>
    <derivirana_varijabla naziv="DomainObject.Predmet.ProtustrankaWithAdress_1">FAVORIT bomboni, biskviti, slastice, dioničko društvo "u stečaju" Nerežišća bb, 21423 Nerežišća</derivirana_varijabla>
  </DomainObject.Predmet.ProtustrankaWithAdress>
  <DomainObject.Predmet.ProtustrankaWithAdressOIB>
    <izvorni_sadrzaj>FAVORIT bomboni, biskviti, slastice, dioničko društvo "u stečaju", OIB 19965637130, Nerežišća bb, 21423 Nerežišća</izvorni_sadrzaj>
    <derivirana_varijabla naziv="DomainObject.Predmet.ProtustrankaWithAdressOIB_1">FAVORIT bomboni, biskviti, slastice, dioničko društvo "u stečaju", OIB 19965637130, Nerežišća bb, 21423 Nerežišća</derivirana_varijabla>
  </DomainObject.Predmet.ProtustrankaWithAdressOIB>
  <DomainObject.Predmet.ProtustrankaNazivFormated>
    <izvorni_sadrzaj>FAVORIT bomboni, biskviti, slastice, dioničko društvo "u stečaju"</izvorni_sadrzaj>
    <derivirana_varijabla naziv="DomainObject.Predmet.ProtustrankaNazivFormated_1">FAVORIT bomboni, biskviti, slastice, dioničko društvo "u stečaju"</derivirana_varijabla>
  </DomainObject.Predmet.ProtustrankaNazivFormated>
  <DomainObject.Predmet.ProtustrankaNazivFormatedOIB>
    <izvorni_sadrzaj>FAVORIT bomboni, biskviti, slastice, dioničko društvo "u stečaju", OIB 19965637130</izvorni_sadrzaj>
    <derivirana_varijabla naziv="DomainObject.Predmet.ProtustrankaNazivFormatedOIB_1">FAVORIT bomboni, biskviti, slastice, dioničko društvo "u stečaju", OIB 19965637130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KSENIJA PARČINA; ALDI TRGOVINA društvo s ograničenom odgovornošću za trgovinu i usluge zastupanog po punomoćniku Dean Rahan; CENTAR BRAČ društvo s ograničenom odgovornošću za usluge zastupanog po punomoćniku Dean Rahan; SINIŠA ŠKARO zastupanog po punomoćniku Dean Rahan; KREDITNA BANKA ZAGREB, dioničko društvo zastupanog po punomoćniku Grgić &amp; Partneri odvjetničko društvo j.t.d.; GEOPROJEKT, dioničko društvo za geodetske poslove, građevinsko projektiranje i nadzor zastupanog po punomoćniku Odvjetničko društvo MATULIĆ, BILIĆ I PARTNERI, j.t.d.; HRVATSKE ŠUME društvo s ograničenom odgovornošću zastupanog po punomoćniku Odvjetnik Zoran Tomić i Branka Šušnjar iz Odvjetničkog društva Tomić &amp; Šušnjar j.t.d.; ANTE VRANDEČIĆ zastupanog po punomoćniku DOMAGOJ MUŽIĆ; MILAN ZUBAK zastupanog po punomoćniku DOMAGOJ MUŽIĆ; JADRANSKA PIVOVARA - SPLIT dioničko društvo za proizvodnju pivarskih proizvoda i trgovinu zastupanog po punomoćniku Zajednički odvjetnički ured Igor Kalebić, Jadranka Kalebić, Ani Barišić i Teodora Rogošić; SREDIŠNJE KLIRINŠKO DEPOZITARNO DRUŠTVO, dioničko društvo; GAŠPEROV d.o.o. za uslužne djelatnosti i trgovinu; HELIOS Vienna Insurance Group dioničko društvo za osiguranje; Hrvatski Telekom d.d.; MEĐIMURJEPLET dioničko društvo za trgovinu, proizvodnju i usluge; PESLA prva hrvatska pekarsko-slastičarska obrtnička zadruga zastupanog po punomoćniku Tomislav Keser; PRERADA dioničko društvo za skladištenje, mlinarstvo i industrijsku proizvodnju stočne hrane; GOSI, društvo s ograničenom ogovornošću za građenje, trgovinu i usluge; FLEX-O d.o.o. za proizvodnju, trgovinu i usluge; VODOVOD BRAČ, društvo s ograničenom odgovornošću za vodoopskrbu i odvodnju otpadnih voda; SREDIŠNJE KLIRINŠKO DEPOZITARNO DRUŠTVO, dioničko društvo; KULTURNO UMJETNIČKO DRUŠTVO JEDINSTVO; NASTAVNI ZAVOD ZA JAVNO ZDRAVSTVO SPLITSKO-DALMATINSKE ŽUPANIJE; Milan Zubak; HETA Asset Resolution Hrvatska, društvo za financiranje d.o.o. zastupanog po punomoćniku Damir Katić; Mirjana Kralj-obranić zastupanog po punomoćniku OD MIKULIČIĆ-LONČARIĆ-BAHUN-TOPIĆ</izvorni_sadrzaj>
    <derivirana_varijabla naziv="DomainObject.Predmet.StrankaFormated_1">  KSENIJA PARČINA; ALDI TRGOVINA društvo s ograničenom odgovornošću za trgovinu i usluge zastupanog po punomoćniku Dean Rahan; CENTAR BRAČ društvo s ograničenom odgovornošću za usluge zastupanog po punomoćniku Dean Rahan; SINIŠA ŠKARO zastupanog po punomoćniku Dean Rahan; KREDITNA BANKA ZAGREB, dioničko društvo zastupanog po punomoćniku Grgić &amp; Partneri odvjetničko društvo j.t.d.; GEOPROJEKT, dioničko društvo za geodetske poslove, građevinsko projektiranje i nadzor zastupanog po punomoćniku Odvjetničko društvo MATULIĆ, BILIĆ I PARTNERI, j.t.d.; HRVATSKE ŠUME društvo s ograničenom odgovornošću zastupanog po punomoćniku Odvjetnik Zoran Tomić i Branka Šušnjar iz Odvjetničkog društva Tomić &amp; Šušnjar j.t.d.; ANTE VRANDEČIĆ zastupanog po punomoćniku DOMAGOJ MUŽIĆ; MILAN ZUBAK zastupanog po punomoćniku DOMAGOJ MUŽIĆ; JADRANSKA PIVOVARA - SPLIT dioničko društvo za proizvodnju pivarskih proizvoda i trgovinu zastupanog po punomoćniku Zajednički odvjetnički ured Igor Kalebić, Jadranka Kalebić, Ani Barišić i Teodora Rogošić; SREDIŠNJE KLIRINŠKO DEPOZITARNO DRUŠTVO, dioničko društvo; GAŠPEROV d.o.o. za uslužne djelatnosti i trgovinu; HELIOS Vienna Insurance Group dioničko društvo za osiguranje; Hrvatski Telekom d.d.; MEĐIMURJEPLET dioničko društvo za trgovinu, proizvodnju i usluge; PESLA prva hrvatska pekarsko-slastičarska obrtnička zadruga zastupanog po punomoćniku Tomislav Keser; PRERADA dioničko društvo za skladištenje, mlinarstvo i industrijsku proizvodnju stočne hrane; GOSI, društvo s ograničenom ogovornošću za građenje, trgovinu i usluge; FLEX-O d.o.o. za proizvodnju, trgovinu i usluge; VODOVOD BRAČ, društvo s ograničenom odgovornošću za vodoopskrbu i odvodnju otpadnih voda; SREDIŠNJE KLIRINŠKO DEPOZITARNO DRUŠTVO, dioničko društvo; KULTURNO UMJETNIČKO DRUŠTVO JEDINSTVO; NASTAVNI ZAVOD ZA JAVNO ZDRAVSTVO SPLITSKO-DALMATINSKE ŽUPANIJE; Milan Zubak; HETA Asset Resolution Hrvatska, društvo za financiranje d.o.o. zastupanog po punomoćniku Damir Katić; Mirjana Kralj-obranić zastupanog po punomoćniku OD MIKULIČIĆ-LONČARIĆ-BAHUN-TOPIĆ</derivirana_varijabla>
  </DomainObject.Predmet.StrankaFormated>
  <DomainObject.Predmet.StrankaFormatedOIB>
    <izvorni_sadrzaj>  KSENIJA PARČINA, OIB 93737814199; ALDI TRGOVINA društvo s ograničenom odgovornošću za trgovinu i usluge, OIB 76444390024 zastupanog po punomoćniku Dean Rahan; CENTAR BRAČ društvo s ograničenom odgovornošću za usluge, OIB 71033423032 zastupanog po punomoćniku Dean Rahan; SINIŠA ŠKARO, OIB 59763636038 zastupanog po punomoćniku Dean Rahan; KREDITNA BANKA ZAGREB, dioničko društvo, OIB 70663193635 zastupanog po punomoćniku Grgić &amp; Partneri odvjetničko društvo j.t.d.; GEOPROJEKT, dioničko društvo za geodetske poslove, građevinsko projektiranje i nadzor, OIB 25623466485 zastupanog po punomoćniku Odvjetničko društvo MATULIĆ, BILIĆ I PARTNERI, j.t.d.; HRVATSKE ŠUME društvo s ograničenom odgovornošću, OIB 69693144506 zastupanog po punomoćniku Odvjetnik Zoran Tomić i Branka Šušnjar iz Odvjetničkog društva Tomić &amp; Šušnjar j.t.d.; ANTE VRANDEČIĆ, OIB 90268096057 zastupanog po punomoćniku DOMAGOJ MUŽIĆ; MILAN ZUBAK, OIB 29835879605 zastupanog po punomoćniku DOMAGOJ MUŽIĆ; JADRANSKA PIVOVARA - SPLIT dioničko društvo za proizvodnju pivarskih proizvoda i trgovinu, OIB 50466902241 zastupanog po punomoćniku Zajednički odvjetnički ured Igor Kalebić, Jadranka Kalebić, Ani Barišić i Teodora Rogošić; SREDIŠNJE KLIRINŠKO DEPOZITARNO DRUŠTVO, dioničko društvo, OIB 64406809162; GAŠPEROV d.o.o. za uslužne djelatnosti i trgovinu, OIB 77137797607; HELIOS Vienna Insurance Group dioničko društvo za osiguranje, OIB 59369087232; Hrvatski Telekom d.d., OIB 81793146560; MEĐIMURJEPLET dioničko društvo za trgovinu, proizvodnju i usluge, OIB 42394083611; PESLA prva hrvatska pekarsko-slastičarska obrtnička zadruga, OIB 67914692418 zastupanog po punomoćniku Tomislav Keser; PRERADA dioničko društvo za skladištenje, mlinarstvo i industrijsku proizvodnju stočne hrane, OIB 24825454945; GOSI, društvo s ograničenom ogovornošću za građenje, trgovinu i usluge, OIB 94030873558; FLEX-O d.o.o. za proizvodnju, trgovinu i usluge, OIB 06024605239; VODOVOD BRAČ, društvo s ograničenom odgovornošću za vodoopskrbu i odvodnju otpadnih voda, OIB 45854645558; SREDIŠNJE KLIRINŠKO DEPOZITARNO DRUŠTVO, dioničko društvo, OIB 64406809162; KULTURNO UMJETNIČKO DRUŠTVO JEDINSTVO, OIB 33895122541; NASTAVNI ZAVOD ZA JAVNO ZDRAVSTVO SPLITSKO-DALMATINSKE ŽUPANIJE, OIB 54948902275; Milan Zubak, OIB 29835879605; HETA Asset Resolution Hrvatska, društvo za financiranje d.o.o., OIB 87064273078 zastupanog po punomoćniku Damir Katić; Mirjana Kralj-obranić, OIB 17562774055 zastupanog po punomoćniku OD MIKULIČIĆ-LONČARIĆ-BAHUN-TOPIĆ</izvorni_sadrzaj>
    <derivirana_varijabla naziv="DomainObject.Predmet.StrankaFormatedOIB_1">  KSENIJA PARČINA, OIB 93737814199; ALDI TRGOVINA društvo s ograničenom odgovornošću za trgovinu i usluge, OIB 76444390024 zastupanog po punomoćniku Dean Rahan; CENTAR BRAČ društvo s ograničenom odgovornošću za usluge, OIB 71033423032 zastupanog po punomoćniku Dean Rahan; SINIŠA ŠKARO, OIB 59763636038 zastupanog po punomoćniku Dean Rahan; KREDITNA BANKA ZAGREB, dioničko društvo, OIB 70663193635 zastupanog po punomoćniku Grgić &amp; Partneri odvjetničko društvo j.t.d.; GEOPROJEKT, dioničko društvo za geodetske poslove, građevinsko projektiranje i nadzor, OIB 25623466485 zastupanog po punomoćniku Odvjetničko društvo MATULIĆ, BILIĆ I PARTNERI, j.t.d.; HRVATSKE ŠUME društvo s ograničenom odgovornošću, OIB 69693144506 zastupanog po punomoćniku Odvjetnik Zoran Tomić i Branka Šušnjar iz Odvjetničkog društva Tomić &amp; Šušnjar j.t.d.; ANTE VRANDEČIĆ, OIB 90268096057 zastupanog po punomoćniku DOMAGOJ MUŽIĆ; MILAN ZUBAK, OIB 29835879605 zastupanog po punomoćniku DOMAGOJ MUŽIĆ; JADRANSKA PIVOVARA - SPLIT dioničko društvo za proizvodnju pivarskih proizvoda i trgovinu, OIB 50466902241 zastupanog po punomoćniku Zajednički odvjetnički ured Igor Kalebić, Jadranka Kalebić, Ani Barišić i Teodora Rogošić; SREDIŠNJE KLIRINŠKO DEPOZITARNO DRUŠTVO, dioničko društvo, OIB 64406809162; GAŠPEROV d.o.o. za uslužne djelatnosti i trgovinu, OIB 77137797607; HELIOS Vienna Insurance Group dioničko društvo za osiguranje, OIB 59369087232; Hrvatski Telekom d.d., OIB 81793146560; MEĐIMURJEPLET dioničko društvo za trgovinu, proizvodnju i usluge, OIB 42394083611; PESLA prva hrvatska pekarsko-slastičarska obrtnička zadruga, OIB 67914692418 zastupanog po punomoćniku Tomislav Keser; PRERADA dioničko društvo za skladištenje, mlinarstvo i industrijsku proizvodnju stočne hrane, OIB 24825454945; GOSI, društvo s ograničenom ogovornošću za građenje, trgovinu i usluge, OIB 94030873558; FLEX-O d.o.o. za proizvodnju, trgovinu i usluge, OIB 06024605239; VODOVOD BRAČ, društvo s ograničenom odgovornošću za vodoopskrbu i odvodnju otpadnih voda, OIB 45854645558; SREDIŠNJE KLIRINŠKO DEPOZITARNO DRUŠTVO, dioničko društvo, OIB 64406809162; KULTURNO UMJETNIČKO DRUŠTVO JEDINSTVO, OIB 33895122541; NASTAVNI ZAVOD ZA JAVNO ZDRAVSTVO SPLITSKO-DALMATINSKE ŽUPANIJE, OIB 54948902275; Milan Zubak, OIB 29835879605; HETA Asset Resolution Hrvatska, društvo za financiranje d.o.o., OIB 87064273078 zastupanog po punomoćniku Damir Katić; Mirjana Kralj-obranić, OIB 17562774055 zastupanog po punomoćniku OD MIKULIČIĆ-LONČARIĆ-BAHUN-TOPIĆ</derivirana_varijabla>
  </DomainObject.Predmet.StrankaFormatedOIB>
  <DomainObject.Predmet.StrankaFormatedWithAdress>
    <izvorni_sadrzaj> KSENIJA PARČINA, Hercegovačka 75, 21000 Split; ALDI TRGOVINA društvo s ograničenom odgovornošću za trgovinu i usluge, Martićeva 71, 10000 Zagreb zastupanog po punomoćniku Dean Rahan; CENTAR BRAČ društvo s ograničenom odgovornošću za usluge, Ilica 44, 10000 Zagreb zastupanog po punomoćniku Dean Rahan; SINIŠA ŠKARO, Frana Kršinića 12, 10000 Zagreb zastupanog po punomoćniku Dean Rahan; KREDITNA BANKA ZAGREB, dioničko društvo, Ulica grada Vukovara 74, 10000 Zagreb zastupanog po punomoćniku Grgić &amp; Partneri odvjetničko društvo j.t.d.; GEOPROJEKT, dioničko društvo za geodetske poslove, građevinsko projektiranje i nadzor, Sukoišanska 43, 21000 Split zastupanog po punomoćniku Odvjetničko društvo MATULIĆ, BILIĆ I PARTNERI, j.t.d.; HRVATSKE ŠUME društvo s ograničenom odgovornošću, Ljudevita Farkaša Vukotinovića 2, 10000 Zagreb zastupanog po punomoćniku Odvjetnik Zoran Tomić i Branka Šušnjar iz Odvjetničkog društva Tomić &amp; Šušnjar j.t.d.; ANTE VRANDEČIĆ, Put Gospe Lurdske 9, Pučišća zastupanog po punomoćniku DOMAGOJ MUŽIĆ; MILAN ZUBAK, Rovinjska 4, 21000 Split zastupanog po punomoćniku DOMAGOJ MUŽIĆ; JADRANSKA PIVOVARA - SPLIT dioničko društvo za proizvodnju pivarskih proizvoda i trgovinu, Vranjički put 14, 21211 Vranjic zastupanog po punomoćniku Zajednički odvjetnički ured Igor Kalebić, Jadranka Kalebić, Ani Barišić i Teodora Rogošić; SREDIŠNJE KLIRINŠKO DEPOZITARNO DRUŠTVO, dioničko društvo, Heinzelova   62 a, 10000 Zagreb; GAŠPEROV d.o.o. za uslužne djelatnosti i trgovinu, Kralja Stjepana Držislava 7, 21000 Split; HELIOS Vienna Insurance Group dioničko društvo za osiguranje, Poljička ulica 5, 10000 Zagreb; Hrvatski Telekom d.d., Savska cesta 32, 10000 Zagreb; MEĐIMURJEPLET dioničko društvo za trgovinu, proizvodnju i usluge, Zagrebačka 42, 40000 Čakovec; PESLA prva hrvatska pekarsko-slastičarska obrtnička zadruga, Ivana Šibla 4, 10000 Zagreb zastupanog po punomoćniku Tomislav Keser; PRERADA dioničko društvo za skladištenje, mlinarstvo i industrijsku proizvodnju stočne hrane, Mihanovićeva 10, 43000 Bjelovar; GOSI, društvo s ograničenom ogovornošću za građenje, trgovinu i usluge, Badalićeva 7/B, 10000 Zagreb; FLEX-O d.o.o. za proizvodnju, trgovinu i usluge, Ante Starčevića 81, Dugo Selo; VODOVOD BRAČ, društvo s ograničenom odgovornošću za vodoopskrbu i odvodnju otpadnih voda, Mladena Vodanovića 23, Supetar; SREDIŠNJE KLIRINŠKO DEPOZITARNO DRUŠTVO, dioničko društvo, Heinzelova 62/a, 10000 Zagreb; KULTURNO UMJETNIČKO DRUŠTVO JEDINSTVO, Tina Ujevića 3, 21000 Split; NASTAVNI ZAVOD ZA JAVNO ZDRAVSTVO SPLITSKO-DALMATINSKE ŽUPANIJE, Vukovarska Ulica 46, 21000 Split; Milan Zubak, Rovinjska 4, 21000 Split; HETA Asset Resolution Hrvatska, društvo za financiranje d.o.o., Koranska 16, Zagreb zastupanog po punomoćniku Damir Katić; Mirjana Kralj-obranić zastupanog po punomoćniku OD MIKULIČIĆ-LONČARIĆ-BAHUN-TOPIĆ</izvorni_sadrzaj>
    <derivirana_varijabla naziv="DomainObject.Predmet.StrankaFormatedWithAdress_1"> KSENIJA PARČINA, Hercegovačka 75, 21000 Split; ALDI TRGOVINA društvo s ograničenom odgovornošću za trgovinu i usluge, Martićeva 71, 10000 Zagreb zastupanog po punomoćniku Dean Rahan; CENTAR BRAČ društvo s ograničenom odgovornošću za usluge, Ilica 44, 10000 Zagreb zastupanog po punomoćniku Dean Rahan; SINIŠA ŠKARO, Frana Kršinića 12, 10000 Zagreb zastupanog po punomoćniku Dean Rahan; KREDITNA BANKA ZAGREB, dioničko društvo, Ulica grada Vukovara 74, 10000 Zagreb zastupanog po punomoćniku Grgić &amp; Partneri odvjetničko društvo j.t.d.; GEOPROJEKT, dioničko društvo za geodetske poslove, građevinsko projektiranje i nadzor, Sukoišanska 43, 21000 Split zastupanog po punomoćniku Odvjetničko društvo MATULIĆ, BILIĆ I PARTNERI, j.t.d.; HRVATSKE ŠUME društvo s ograničenom odgovornošću, Ljudevita Farkaša Vukotinovića 2, 10000 Zagreb zastupanog po punomoćniku Odvjetnik Zoran Tomić i Branka Šušnjar iz Odvjetničkog društva Tomić &amp; Šušnjar j.t.d.; ANTE VRANDEČIĆ, Put Gospe Lurdske 9, Pučišća zastupanog po punomoćniku DOMAGOJ MUŽIĆ; MILAN ZUBAK, Rovinjska 4, 21000 Split zastupanog po punomoćniku DOMAGOJ MUŽIĆ; JADRANSKA PIVOVARA - SPLIT dioničko društvo za proizvodnju pivarskih proizvoda i trgovinu, Vranjički put 14, 21211 Vranjic zastupanog po punomoćniku Zajednički odvjetnički ured Igor Kalebić, Jadranka Kalebić, Ani Barišić i Teodora Rogošić; SREDIŠNJE KLIRINŠKO DEPOZITARNO DRUŠTVO, dioničko društvo, Heinzelova   62 a, 10000 Zagreb; GAŠPEROV d.o.o. za uslužne djelatnosti i trgovinu, Kralja Stjepana Držislava 7, 21000 Split; HELIOS Vienna Insurance Group dioničko društvo za osiguranje, Poljička ulica 5, 10000 Zagreb; Hrvatski Telekom d.d., Savska cesta 32, 10000 Zagreb; MEĐIMURJEPLET dioničko društvo za trgovinu, proizvodnju i usluge, Zagrebačka 42, 40000 Čakovec; PESLA prva hrvatska pekarsko-slastičarska obrtnička zadruga, Ivana Šibla 4, 10000 Zagreb zastupanog po punomoćniku Tomislav Keser; PRERADA dioničko društvo za skladištenje, mlinarstvo i industrijsku proizvodnju stočne hrane, Mihanovićeva 10, 43000 Bjelovar; GOSI, društvo s ograničenom ogovornošću za građenje, trgovinu i usluge, Badalićeva 7/B, 10000 Zagreb; FLEX-O d.o.o. za proizvodnju, trgovinu i usluge, Ante Starčevića 81, Dugo Selo; VODOVOD BRAČ, društvo s ograničenom odgovornošću za vodoopskrbu i odvodnju otpadnih voda, Mladena Vodanovića 23, Supetar; SREDIŠNJE KLIRINŠKO DEPOZITARNO DRUŠTVO, dioničko društvo, Heinzelova 62/a, 10000 Zagreb; KULTURNO UMJETNIČKO DRUŠTVO JEDINSTVO, Tina Ujevića 3, 21000 Split; NASTAVNI ZAVOD ZA JAVNO ZDRAVSTVO SPLITSKO-DALMATINSKE ŽUPANIJE, Vukovarska Ulica 46, 21000 Split; Milan Zubak, Rovinjska 4, 21000 Split; HETA Asset Resolution Hrvatska, društvo za financiranje d.o.o., Koranska 16, Zagreb zastupanog po punomoćniku Damir Katić; Mirjana Kralj-obranić zastupanog po punomoćniku OD MIKULIČIĆ-LONČARIĆ-BAHUN-TOPIĆ</derivirana_varijabla>
  </DomainObject.Predmet.StrankaFormatedWithAdress>
  <DomainObject.Predmet.StrankaFormatedWithAdressOIB>
    <izvorni_sadrzaj> KSENIJA PARČINA, OIB 93737814199, Hercegovačka 75, 21000 Split; ALDI TRGOVINA društvo s ograničenom odgovornošću za trgovinu i usluge, OIB 76444390024, Martićeva 71, 10000 Zagreb zastupanog po punomoćniku Dean Rahan; CENTAR BRAČ društvo s ograničenom odgovornošću za usluge, OIB 71033423032, Ilica 44, 10000 Zagreb zastupanog po punomoćniku Dean Rahan; SINIŠA ŠKARO, OIB 59763636038, Frana Kršinića 12, 10000 Zagreb zastupanog po punomoćniku Dean Rahan; KREDITNA BANKA ZAGREB, dioničko društvo, OIB 70663193635, Ulica grada Vukovara 74, 10000 Zagreb zastupanog po punomoćniku Grgić &amp; Partneri odvjetničko društvo j.t.d.; GEOPROJEKT, dioničko društvo za geodetske poslove, građevinsko projektiranje i nadzor, OIB 25623466485, Sukoišanska 43, 21000 Split zastupanog po punomoćniku Odvjetničko društvo MATULIĆ, BILIĆ I PARTNERI, j.t.d.; HRVATSKE ŠUME društvo s ograničenom odgovornošću, OIB 69693144506, Ljudevita Farkaša Vukotinovića 2, 10000 Zagreb zastupanog po punomoćniku Odvjetnik Zoran Tomić i Branka Šušnjar iz Odvjetničkog društva Tomić &amp; Šušnjar j.t.d.; ANTE VRANDEČIĆ, OIB 90268096057, Put Gospe Lurdske 9, Pučišća zastupanog po punomoćniku DOMAGOJ MUŽIĆ; MILAN ZUBAK, OIB 29835879605, Rovinjska 4, 21000 Split zastupanog po punomoćniku DOMAGOJ MUŽIĆ; JADRANSKA PIVOVARA - SPLIT dioničko društvo za proizvodnju pivarskih proizvoda i trgovinu, OIB 50466902241, Vranjički put 14, 21211 Vranjic zastupanog po punomoćniku Zajednički odvjetnički ured Igor Kalebić, Jadranka Kalebić, Ani Barišić i Teodora Rogošić; SREDIŠNJE KLIRINŠKO DEPOZITARNO DRUŠTVO, dioničko društvo, OIB 64406809162, Heinzelova   62 a, 10000 Zagreb; GAŠPEROV d.o.o. za uslužne djelatnosti i trgovinu, OIB 77137797607, Kralja Stjepana Držislava 7, 21000 Split; HELIOS Vienna Insurance Group dioničko društvo za osiguranje, OIB 59369087232, Poljička ulica 5, 10000 Zagreb; Hrvatski Telekom d.d., OIB 81793146560, Savska cesta 32, 10000 Zagreb; MEĐIMURJEPLET dioničko društvo za trgovinu, proizvodnju i usluge, OIB 42394083611, Zagrebačka 42, 40000 Čakovec; PESLA prva hrvatska pekarsko-slastičarska obrtnička zadruga, OIB 67914692418, Ivana Šibla 4, 10000 Zagreb zastupanog po punomoćniku Tomislav Keser; PRERADA dioničko društvo za skladištenje, mlinarstvo i industrijsku proizvodnju stočne hrane, OIB 24825454945, Mihanovićeva 10, 43000 Bjelovar; GOSI, društvo s ograničenom ogovornošću za građenje, trgovinu i usluge, OIB 94030873558, Badalićeva 7/B, 10000 Zagreb; FLEX-O d.o.o. za proizvodnju, trgovinu i usluge, OIB 06024605239, Ante Starčevića 81, Dugo Selo; VODOVOD BRAČ, društvo s ograničenom odgovornošću za vodoopskrbu i odvodnju otpadnih voda, OIB 45854645558, Mladena Vodanovića 23, Supetar; SREDIŠNJE KLIRINŠKO DEPOZITARNO DRUŠTVO, dioničko društvo, OIB 64406809162, Heinzelova 62/a, 10000 Zagreb; KULTURNO UMJETNIČKO DRUŠTVO JEDINSTVO, OIB 33895122541, Tina Ujevića 3, 21000 Split; NASTAVNI ZAVOD ZA JAVNO ZDRAVSTVO SPLITSKO-DALMATINSKE ŽUPANIJE, OIB 54948902275, Vukovarska Ulica 46, 21000 Split; Milan Zubak, OIB 29835879605, Rovinjska 4, 21000 Split; HETA Asset Resolution Hrvatska, društvo za financiranje d.o.o., OIB 87064273078, Koranska 16, Zagreb zastupanog po punomoćniku Damir Katić; Mirjana Kralj-obranić, OIB 17562774055 zastupanog po punomoćniku OD MIKULIČIĆ-LONČARIĆ-BAHUN-TOPIĆ</izvorni_sadrzaj>
    <derivirana_varijabla naziv="DomainObject.Predmet.StrankaFormatedWithAdressOIB_1"> KSENIJA PARČINA, OIB 93737814199, Hercegovačka 75, 21000 Split; ALDI TRGOVINA društvo s ograničenom odgovornošću za trgovinu i usluge, OIB 76444390024, Martićeva 71, 10000 Zagreb zastupanog po punomoćniku Dean Rahan; CENTAR BRAČ društvo s ograničenom odgovornošću za usluge, OIB 71033423032, Ilica 44, 10000 Zagreb zastupanog po punomoćniku Dean Rahan; SINIŠA ŠKARO, OIB 59763636038, Frana Kršinića 12, 10000 Zagreb zastupanog po punomoćniku Dean Rahan; KREDITNA BANKA ZAGREB, dioničko društvo, OIB 70663193635, Ulica grada Vukovara 74, 10000 Zagreb zastupanog po punomoćniku Grgić &amp; Partneri odvjetničko društvo j.t.d.; GEOPROJEKT, dioničko društvo za geodetske poslove, građevinsko projektiranje i nadzor, OIB 25623466485, Sukoišanska 43, 21000 Split zastupanog po punomoćniku Odvjetničko društvo MATULIĆ, BILIĆ I PARTNERI, j.t.d.; HRVATSKE ŠUME društvo s ograničenom odgovornošću, OIB 69693144506, Ljudevita Farkaša Vukotinovića 2, 10000 Zagreb zastupanog po punomoćniku Odvjetnik Zoran Tomić i Branka Šušnjar iz Odvjetničkog društva Tomić &amp; Šušnjar j.t.d.; ANTE VRANDEČIĆ, OIB 90268096057, Put Gospe Lurdske 9, Pučišća zastupanog po punomoćniku DOMAGOJ MUŽIĆ; MILAN ZUBAK, OIB 29835879605, Rovinjska 4, 21000 Split zastupanog po punomoćniku DOMAGOJ MUŽIĆ; JADRANSKA PIVOVARA - SPLIT dioničko društvo za proizvodnju pivarskih proizvoda i trgovinu, OIB 50466902241, Vranjički put 14, 21211 Vranjic zastupanog po punomoćniku Zajednički odvjetnički ured Igor Kalebić, Jadranka Kalebić, Ani Barišić i Teodora Rogošić; SREDIŠNJE KLIRINŠKO DEPOZITARNO DRUŠTVO, dioničko društvo, OIB 64406809162, Heinzelova   62 a, 10000 Zagreb; GAŠPEROV d.o.o. za uslužne djelatnosti i trgovinu, OIB 77137797607, Kralja Stjepana Držislava 7, 21000 Split; HELIOS Vienna Insurance Group dioničko društvo za osiguranje, OIB 59369087232, Poljička ulica 5, 10000 Zagreb; Hrvatski Telekom d.d., OIB 81793146560, Savska cesta 32, 10000 Zagreb; MEĐIMURJEPLET dioničko društvo za trgovinu, proizvodnju i usluge, OIB 42394083611, Zagrebačka 42, 40000 Čakovec; PESLA prva hrvatska pekarsko-slastičarska obrtnička zadruga, OIB 67914692418, Ivana Šibla 4, 10000 Zagreb zastupanog po punomoćniku Tomislav Keser; PRERADA dioničko društvo za skladištenje, mlinarstvo i industrijsku proizvodnju stočne hrane, OIB 24825454945, Mihanovićeva 10, 43000 Bjelovar; GOSI, društvo s ograničenom ogovornošću za građenje, trgovinu i usluge, OIB 94030873558, Badalićeva 7/B, 10000 Zagreb; FLEX-O d.o.o. za proizvodnju, trgovinu i usluge, OIB 06024605239, Ante Starčevića 81, Dugo Selo; VODOVOD BRAČ, društvo s ograničenom odgovornošću za vodoopskrbu i odvodnju otpadnih voda, OIB 45854645558, Mladena Vodanovića 23, Supetar; SREDIŠNJE KLIRINŠKO DEPOZITARNO DRUŠTVO, dioničko društvo, OIB 64406809162, Heinzelova 62/a, 10000 Zagreb; KULTURNO UMJETNIČKO DRUŠTVO JEDINSTVO, OIB 33895122541, Tina Ujevića 3, 21000 Split; NASTAVNI ZAVOD ZA JAVNO ZDRAVSTVO SPLITSKO-DALMATINSKE ŽUPANIJE, OIB 54948902275, Vukovarska Ulica 46, 21000 Split; Milan Zubak, OIB 29835879605, Rovinjska 4, 21000 Split; HETA Asset Resolution Hrvatska, društvo za financiranje d.o.o., OIB 87064273078, Koranska 16, Zagreb zastupanog po punomoćniku Damir Katić; Mirjana Kralj-obranić, OIB 17562774055 zastupanog po punomoćniku OD MIKULIČIĆ-LONČARIĆ-BAHUN-TOPIĆ</derivirana_varijabla>
  </DomainObject.Predmet.StrankaFormatedWithAdressOIB>
  <DomainObject.Predmet.StrankaWithAdress>
    <izvorni_sadrzaj>KSENIJA PARČINA Hercegovačka 75,21000 Split,ALDI TRGOVINA društvo s ograničenom odgovornošću za trgovinu i usluge Martićeva 71,10000 Zagreb,CENTAR BRAČ društvo s ograničenom odgovornošću za usluge Ilica 44,10000 Zagreb,SINIŠA ŠKARO Frana Kršinića 12,10000 Zagreb,KREDITNA BANKA ZAGREB, dioničko društvo Ulica grada Vukovara 74,10000 Zagreb,GEOPROJEKT, dioničko društvo za geodetske poslove, građevinsko projektiranje i nadzor Sukoišanska 43,21000 Split,HRVATSKE ŠUME društvo s ograničenom odgovornošću Ljudevita Farkaša Vukotinovića 2,10000 Zagreb,ANTE VRANDEČIĆ Put Gospe Lurdske 9,Pučišća,MILAN ZUBAK Rovinjska 4,21000 Split,JADRANSKA PIVOVARA - SPLIT dioničko društvo za proizvodnju pivarskih proizvoda i trgovinu Vranjički put 14,21211 Vranjic,SREDIŠNJE KLIRINŠKO DEPOZITARNO DRUŠTVO, dioničko društvo Heinzelova   62 a,10000 Zagreb,GAŠPEROV d.o.o. za uslužne djelatnosti i trgovinu Kralja Stjepana Držislava 7,21000 Split,HELIOS Vienna Insurance Group dioničko društvo za osiguranje Poljička ulica 5,10000 Zagreb,Hrvatski Telekom d.d. Savska cesta 32,10000 Zagreb,MEĐIMURJEPLET dioničko društvo za trgovinu, proizvodnju i usluge Zagrebačka 42,40000 Čakovec,PESLA prva hrvatska pekarsko-slastičarska obrtnička zadruga Ivana Šibla 4,10000 Zagreb,PRERADA dioničko društvo za skladištenje, mlinarstvo i industrijsku proizvodnju stočne hrane Mihanovićeva 10,43000 Bjelovar,GOSI, društvo s ograničenom ogovornošću za građenje, trgovinu i usluge Badalićeva 7/B,10000 Zagreb,FLEX-O d.o.o. za proizvodnju, trgovinu i usluge Ante Starčevića 81,Dugo Selo,VODOVOD BRAČ, društvo s ograničenom odgovornošću za vodoopskrbu i odvodnju otpadnih voda Mladena Vodanovića 23,Supetar,SREDIŠNJE KLIRINŠKO DEPOZITARNO DRUŠTVO, dioničko društvo Heinzelova 62/a,10000 Zagreb,KULTURNO UMJETNIČKO DRUŠTVO JEDINSTVO Tina Ujevića 3,21000 Split,NASTAVNI ZAVOD ZA JAVNO ZDRAVSTVO SPLITSKO-DALMATINSKE ŽUPANIJE Vukovarska Ulica 46,21000 Split,Milan Zubak Rovinjska 4,21000 Split,HETA Asset Resolution Hrvatska, društvo za financiranje d.o.o. Koranska 16,Zagreb,Mirjana Kralj-obranić </izvorni_sadrzaj>
    <derivirana_varijabla naziv="DomainObject.Predmet.StrankaWithAdress_1">KSENIJA PARČINA Hercegovačka 75,21000 Split,ALDI TRGOVINA društvo s ograničenom odgovornošću za trgovinu i usluge Martićeva 71,10000 Zagreb,CENTAR BRAČ društvo s ograničenom odgovornošću za usluge Ilica 44,10000 Zagreb,SINIŠA ŠKARO Frana Kršinića 12,10000 Zagreb,KREDITNA BANKA ZAGREB, dioničko društvo Ulica grada Vukovara 74,10000 Zagreb,GEOPROJEKT, dioničko društvo za geodetske poslove, građevinsko projektiranje i nadzor Sukoišanska 43,21000 Split,HRVATSKE ŠUME društvo s ograničenom odgovornošću Ljudevita Farkaša Vukotinovića 2,10000 Zagreb,ANTE VRANDEČIĆ Put Gospe Lurdske 9,Pučišća,MILAN ZUBAK Rovinjska 4,21000 Split,JADRANSKA PIVOVARA - SPLIT dioničko društvo za proizvodnju pivarskih proizvoda i trgovinu Vranjički put 14,21211 Vranjic,SREDIŠNJE KLIRINŠKO DEPOZITARNO DRUŠTVO, dioničko društvo Heinzelova   62 a,10000 Zagreb,GAŠPEROV d.o.o. za uslužne djelatnosti i trgovinu Kralja Stjepana Držislava 7,21000 Split,HELIOS Vienna Insurance Group dioničko društvo za osiguranje Poljička ulica 5,10000 Zagreb,Hrvatski Telekom d.d. Savska cesta 32,10000 Zagreb,MEĐIMURJEPLET dioničko društvo za trgovinu, proizvodnju i usluge Zagrebačka 42,40000 Čakovec,PESLA prva hrvatska pekarsko-slastičarska obrtnička zadruga Ivana Šibla 4,10000 Zagreb,PRERADA dioničko društvo za skladištenje, mlinarstvo i industrijsku proizvodnju stočne hrane Mihanovićeva 10,43000 Bjelovar,GOSI, društvo s ograničenom ogovornošću za građenje, trgovinu i usluge Badalićeva 7/B,10000 Zagreb,FLEX-O d.o.o. za proizvodnju, trgovinu i usluge Ante Starčevića 81,Dugo Selo,VODOVOD BRAČ, društvo s ograničenom odgovornošću za vodoopskrbu i odvodnju otpadnih voda Mladena Vodanovića 23,Supetar,SREDIŠNJE KLIRINŠKO DEPOZITARNO DRUŠTVO, dioničko društvo Heinzelova 62/a,10000 Zagreb,KULTURNO UMJETNIČKO DRUŠTVO JEDINSTVO Tina Ujevića 3,21000 Split,NASTAVNI ZAVOD ZA JAVNO ZDRAVSTVO SPLITSKO-DALMATINSKE ŽUPANIJE Vukovarska Ulica 46,21000 Split,Milan Zubak Rovinjska 4,21000 Split,HETA Asset Resolution Hrvatska, društvo za financiranje d.o.o. Koranska 16,Zagreb,Mirjana Kralj-obranić </derivirana_varijabla>
  </DomainObject.Predmet.StrankaWithAdress>
  <DomainObject.Predmet.StrankaWithAdressOIB>
    <izvorni_sadrzaj>KSENIJA PARČINA, OIB 93737814199, Hercegovačka 75,21000 Split,ALDI TRGOVINA društvo s ograničenom odgovornošću za trgovinu i usluge, OIB 76444390024, Martićeva 71,10000 Zagreb,CENTAR BRAČ društvo s ograničenom odgovornošću za usluge, OIB 71033423032, Ilica 44,10000 Zagreb,SINIŠA ŠKARO, OIB 59763636038, Frana Kršinića 12,10000 Zagreb,KREDITNA BANKA ZAGREB, dioničko društvo, OIB 70663193635, Ulica grada Vukovara 74,10000 Zagreb,GEOPROJEKT, dioničko društvo za geodetske poslove, građevinsko projektiranje i nadzor, OIB 25623466485, Sukoišanska 43,21000 Split,HRVATSKE ŠUME društvo s ograničenom odgovornošću, OIB 69693144506, Ljudevita Farkaša Vukotinovića 2,10000 Zagreb,ANTE VRANDEČIĆ, OIB 90268096057, Put Gospe Lurdske 9,Pučišća,MILAN ZUBAK, OIB 29835879605, Rovinjska 4,21000 Split,JADRANSKA PIVOVARA - SPLIT dioničko društvo za proizvodnju pivarskih proizvoda i trgovinu, OIB 50466902241, Vranjički put 14,21211 Vranjic,SREDIŠNJE KLIRINŠKO DEPOZITARNO DRUŠTVO, dioničko društvo, OIB 64406809162, Heinzelova   62 a,10000 Zagreb,GAŠPEROV d.o.o. za uslužne djelatnosti i trgovinu, OIB 77137797607, Kralja Stjepana Držislava 7,21000 Split,HELIOS Vienna Insurance Group dioničko društvo za osiguranje, OIB 59369087232, Poljička ulica 5,10000 Zagreb,Hrvatski Telekom d.d., OIB 81793146560, Savska cesta 32,10000 Zagreb,MEĐIMURJEPLET dioničko društvo za trgovinu, proizvodnju i usluge, OIB 42394083611, Zagrebačka 42,40000 Čakovec,PESLA prva hrvatska pekarsko-slastičarska obrtnička zadruga, OIB 67914692418, Ivana Šibla 4,10000 Zagreb,PRERADA dioničko društvo za skladištenje, mlinarstvo i industrijsku proizvodnju stočne hrane, OIB 24825454945, Mihanovićeva 10,43000 Bjelovar,GOSI, društvo s ograničenom ogovornošću za građenje, trgovinu i usluge, OIB 94030873558, Badalićeva 7/B,10000 Zagreb,FLEX-O d.o.o. za proizvodnju, trgovinu i usluge, OIB 06024605239, Ante Starčevića 81,Dugo Selo,VODOVOD BRAČ, društvo s ograničenom odgovornošću za vodoopskrbu i odvodnju otpadnih voda, OIB 45854645558, Mladena Vodanovića 23,Supetar,SREDIŠNJE KLIRINŠKO DEPOZITARNO DRUŠTVO, dioničko društvo, OIB 64406809162, Heinzelova 62/a,10000 Zagreb,KULTURNO UMJETNIČKO DRUŠTVO JEDINSTVO, OIB 33895122541, Tina Ujevića 3,21000 Split,NASTAVNI ZAVOD ZA JAVNO ZDRAVSTVO SPLITSKO-DALMATINSKE ŽUPANIJE, OIB 54948902275, Vukovarska Ulica 46,21000 Split,Milan Zubak, OIB 29835879605, Rovinjska 4,21000 Split,HETA Asset Resolution Hrvatska, društvo za financiranje d.o.o., OIB 87064273078, Koranska 16,Zagreb,Mirjana Kralj-obranić, OIB 17562774055</izvorni_sadrzaj>
    <derivirana_varijabla naziv="DomainObject.Predmet.StrankaWithAdressOIB_1">KSENIJA PARČINA, OIB 93737814199, Hercegovačka 75,21000 Split,ALDI TRGOVINA društvo s ograničenom odgovornošću za trgovinu i usluge, OIB 76444390024, Martićeva 71,10000 Zagreb,CENTAR BRAČ društvo s ograničenom odgovornošću za usluge, OIB 71033423032, Ilica 44,10000 Zagreb,SINIŠA ŠKARO, OIB 59763636038, Frana Kršinića 12,10000 Zagreb,KREDITNA BANKA ZAGREB, dioničko društvo, OIB 70663193635, Ulica grada Vukovara 74,10000 Zagreb,GEOPROJEKT, dioničko društvo za geodetske poslove, građevinsko projektiranje i nadzor, OIB 25623466485, Sukoišanska 43,21000 Split,HRVATSKE ŠUME društvo s ograničenom odgovornošću, OIB 69693144506, Ljudevita Farkaša Vukotinovića 2,10000 Zagreb,ANTE VRANDEČIĆ, OIB 90268096057, Put Gospe Lurdske 9,Pučišća,MILAN ZUBAK, OIB 29835879605, Rovinjska 4,21000 Split,JADRANSKA PIVOVARA - SPLIT dioničko društvo za proizvodnju pivarskih proizvoda i trgovinu, OIB 50466902241, Vranjički put 14,21211 Vranjic,SREDIŠNJE KLIRINŠKO DEPOZITARNO DRUŠTVO, dioničko društvo, OIB 64406809162, Heinzelova   62 a,10000 Zagreb,GAŠPEROV d.o.o. za uslužne djelatnosti i trgovinu, OIB 77137797607, Kralja Stjepana Držislava 7,21000 Split,HELIOS Vienna Insurance Group dioničko društvo za osiguranje, OIB 59369087232, Poljička ulica 5,10000 Zagreb,Hrvatski Telekom d.d., OIB 81793146560, Savska cesta 32,10000 Zagreb,MEĐIMURJEPLET dioničko društvo za trgovinu, proizvodnju i usluge, OIB 42394083611, Zagrebačka 42,40000 Čakovec,PESLA prva hrvatska pekarsko-slastičarska obrtnička zadruga, OIB 67914692418, Ivana Šibla 4,10000 Zagreb,PRERADA dioničko društvo za skladištenje, mlinarstvo i industrijsku proizvodnju stočne hrane, OIB 24825454945, Mihanovićeva 10,43000 Bjelovar,GOSI, društvo s ograničenom ogovornošću za građenje, trgovinu i usluge, OIB 94030873558, Badalićeva 7/B,10000 Zagreb,FLEX-O d.o.o. za proizvodnju, trgovinu i usluge, OIB 06024605239, Ante Starčevića 81,Dugo Selo,VODOVOD BRAČ, društvo s ograničenom odgovornošću za vodoopskrbu i odvodnju otpadnih voda, OIB 45854645558, Mladena Vodanovića 23,Supetar,SREDIŠNJE KLIRINŠKO DEPOZITARNO DRUŠTVO, dioničko društvo, OIB 64406809162, Heinzelova 62/a,10000 Zagreb,KULTURNO UMJETNIČKO DRUŠTVO JEDINSTVO, OIB 33895122541, Tina Ujevića 3,21000 Split,NASTAVNI ZAVOD ZA JAVNO ZDRAVSTVO SPLITSKO-DALMATINSKE ŽUPANIJE, OIB 54948902275, Vukovarska Ulica 46,21000 Split,Milan Zubak, OIB 29835879605, Rovinjska 4,21000 Split,HETA Asset Resolution Hrvatska, društvo za financiranje d.o.o., OIB 87064273078, Koranska 16,Zagreb,Mirjana Kralj-obranić, OIB 17562774055</derivirana_varijabla>
  </DomainObject.Predmet.StrankaWithAdressOIB>
  <DomainObject.Predmet.StrankaNazivFormated>
    <izvorni_sadrzaj>KSENIJA PARČINA,ALDI TRGOVINA društvo s ograničenom odgovornošću za trgovinu i usluge,CENTAR BRAČ društvo s ograničenom odgovornošću za usluge,SINIŠA ŠKARO,KREDITNA BANKA ZAGREB, dioničko društvo,GEOPROJEKT, dioničko društvo za geodetske poslove, građevinsko projektiranje i nadzor,HRVATSKE ŠUME društvo s ograničenom odgovornošću,ANTE VRANDEČIĆ,MILAN ZUBAK,JADRANSKA PIVOVARA - SPLIT dioničko društvo za proizvodnju pivarskih proizvoda i trgovinu,SREDIŠNJE KLIRINŠKO DEPOZITARNO DRUŠTVO, dioničko društvo,GAŠPEROV d.o.o. za uslužne djelatnosti i trgovinu,HELIOS Vienna Insurance Group dioničko društvo za osiguranje,Hrvatski Telekom d.d.,MEĐIMURJEPLET dioničko društvo za trgovinu, proizvodnju i usluge,PESLA prva hrvatska pekarsko-slastičarska obrtnička zadruga,PRERADA dioničko društvo za skladištenje, mlinarstvo i industrijsku proizvodnju stočne hrane,GOSI, društvo s ograničenom ogovornošću za građenje, trgovinu i usluge,FLEX-O d.o.o. za proizvodnju, trgovinu i usluge,VODOVOD BRAČ, društvo s ograničenom odgovornošću za vodoopskrbu i odvodnju otpadnih voda,SREDIŠNJE KLIRINŠKO DEPOZITARNO DRUŠTVO, dioničko društvo,KULTURNO UMJETNIČKO DRUŠTVO JEDINSTVO,NASTAVNI ZAVOD ZA JAVNO ZDRAVSTVO SPLITSKO-DALMATINSKE ŽUPANIJE,Milan Zubak,HETA Asset Resolution Hrvatska, društvo za financiranje d.o.o.,Mirjana Kralj-obranić</izvorni_sadrzaj>
    <derivirana_varijabla naziv="DomainObject.Predmet.StrankaNazivFormated_1">KSENIJA PARČINA,ALDI TRGOVINA društvo s ograničenom odgovornošću za trgovinu i usluge,CENTAR BRAČ društvo s ograničenom odgovornošću za usluge,SINIŠA ŠKARO,KREDITNA BANKA ZAGREB, dioničko društvo,GEOPROJEKT, dioničko društvo za geodetske poslove, građevinsko projektiranje i nadzor,HRVATSKE ŠUME društvo s ograničenom odgovornošću,ANTE VRANDEČIĆ,MILAN ZUBAK,JADRANSKA PIVOVARA - SPLIT dioničko društvo za proizvodnju pivarskih proizvoda i trgovinu,SREDIŠNJE KLIRINŠKO DEPOZITARNO DRUŠTVO, dioničko društvo,GAŠPEROV d.o.o. za uslužne djelatnosti i trgovinu,HELIOS Vienna Insurance Group dioničko društvo za osiguranje,Hrvatski Telekom d.d.,MEĐIMURJEPLET dioničko društvo za trgovinu, proizvodnju i usluge,PESLA prva hrvatska pekarsko-slastičarska obrtnička zadruga,PRERADA dioničko društvo za skladištenje, mlinarstvo i industrijsku proizvodnju stočne hrane,GOSI, društvo s ograničenom ogovornošću za građenje, trgovinu i usluge,FLEX-O d.o.o. za proizvodnju, trgovinu i usluge,VODOVOD BRAČ, društvo s ograničenom odgovornošću za vodoopskrbu i odvodnju otpadnih voda,SREDIŠNJE KLIRINŠKO DEPOZITARNO DRUŠTVO, dioničko društvo,KULTURNO UMJETNIČKO DRUŠTVO JEDINSTVO,NASTAVNI ZAVOD ZA JAVNO ZDRAVSTVO SPLITSKO-DALMATINSKE ŽUPANIJE,Milan Zubak,HETA Asset Resolution Hrvatska, društvo za financiranje d.o.o.,Mirjana Kralj-obranić</derivirana_varijabla>
  </DomainObject.Predmet.StrankaNazivFormated>
  <DomainObject.Predmet.StrankaNazivFormatedOIB>
    <izvorni_sadrzaj>KSENIJA PARČINA, OIB 93737814199,ALDI TRGOVINA društvo s ograničenom odgovornošću za trgovinu i usluge, OIB 76444390024,CENTAR BRAČ društvo s ograničenom odgovornošću za usluge, OIB 71033423032,SINIŠA ŠKARO, OIB 59763636038,KREDITNA BANKA ZAGREB, dioničko društvo, OIB 70663193635,GEOPROJEKT, dioničko društvo za geodetske poslove, građevinsko projektiranje i nadzor, OIB 25623466485,HRVATSKE ŠUME društvo s ograničenom odgovornošću, OIB 69693144506,ANTE VRANDEČIĆ, OIB 90268096057,MILAN ZUBAK, OIB 29835879605,JADRANSKA PIVOVARA - SPLIT dioničko društvo za proizvodnju pivarskih proizvoda i trgovinu, OIB 50466902241,SREDIŠNJE KLIRINŠKO DEPOZITARNO DRUŠTVO, dioničko društvo, OIB 64406809162,GAŠPEROV d.o.o. za uslužne djelatnosti i trgovinu, OIB 77137797607,HELIOS Vienna Insurance Group dioničko društvo za osiguranje, OIB 59369087232,Hrvatski Telekom d.d., OIB 81793146560,MEĐIMURJEPLET dioničko društvo za trgovinu, proizvodnju i usluge, OIB 42394083611,PESLA prva hrvatska pekarsko-slastičarska obrtnička zadruga, OIB 67914692418,PRERADA dioničko društvo za skladištenje, mlinarstvo i industrijsku proizvodnju stočne hrane, OIB 24825454945,GOSI, društvo s ograničenom ogovornošću za građenje, trgovinu i usluge, OIB 94030873558,FLEX-O d.o.o. za proizvodnju, trgovinu i usluge, OIB 06024605239,VODOVOD BRAČ, društvo s ograničenom odgovornošću za vodoopskrbu i odvodnju otpadnih voda, OIB 45854645558,SREDIŠNJE KLIRINŠKO DEPOZITARNO DRUŠTVO, dioničko društvo, OIB 64406809162,KULTURNO UMJETNIČKO DRUŠTVO JEDINSTVO, OIB 33895122541,NASTAVNI ZAVOD ZA JAVNO ZDRAVSTVO SPLITSKO-DALMATINSKE ŽUPANIJE, OIB 54948902275,Milan Zubak, OIB 29835879605,HETA Asset Resolution Hrvatska, društvo za financiranje d.o.o., OIB 87064273078,Mirjana Kralj-obranić, OIB 17562774055</izvorni_sadrzaj>
    <derivirana_varijabla naziv="DomainObject.Predmet.StrankaNazivFormatedOIB_1">KSENIJA PARČINA, OIB 93737814199,ALDI TRGOVINA društvo s ograničenom odgovornošću za trgovinu i usluge, OIB 76444390024,CENTAR BRAČ društvo s ograničenom odgovornošću za usluge, OIB 71033423032,SINIŠA ŠKARO, OIB 59763636038,KREDITNA BANKA ZAGREB, dioničko društvo, OIB 70663193635,GEOPROJEKT, dioničko društvo za geodetske poslove, građevinsko projektiranje i nadzor, OIB 25623466485,HRVATSKE ŠUME društvo s ograničenom odgovornošću, OIB 69693144506,ANTE VRANDEČIĆ, OIB 90268096057,MILAN ZUBAK, OIB 29835879605,JADRANSKA PIVOVARA - SPLIT dioničko društvo za proizvodnju pivarskih proizvoda i trgovinu, OIB 50466902241,SREDIŠNJE KLIRINŠKO DEPOZITARNO DRUŠTVO, dioničko društvo, OIB 64406809162,GAŠPEROV d.o.o. za uslužne djelatnosti i trgovinu, OIB 77137797607,HELIOS Vienna Insurance Group dioničko društvo za osiguranje, OIB 59369087232,Hrvatski Telekom d.d., OIB 81793146560,MEĐIMURJEPLET dioničko društvo za trgovinu, proizvodnju i usluge, OIB 42394083611,PESLA prva hrvatska pekarsko-slastičarska obrtnička zadruga, OIB 67914692418,PRERADA dioničko društvo za skladištenje, mlinarstvo i industrijsku proizvodnju stočne hrane, OIB 24825454945,GOSI, društvo s ograničenom ogovornošću za građenje, trgovinu i usluge, OIB 94030873558,FLEX-O d.o.o. za proizvodnju, trgovinu i usluge, OIB 06024605239,VODOVOD BRAČ, društvo s ograničenom odgovornošću za vodoopskrbu i odvodnju otpadnih voda, OIB 45854645558,SREDIŠNJE KLIRINŠKO DEPOZITARNO DRUŠTVO, dioničko društvo, OIB 64406809162,KULTURNO UMJETNIČKO DRUŠTVO JEDINSTVO, OIB 33895122541,NASTAVNI ZAVOD ZA JAVNO ZDRAVSTVO SPLITSKO-DALMATINSKE ŽUPANIJE, OIB 54948902275,Milan Zubak, OIB 29835879605,HETA Asset Resolution Hrvatska, društvo za financiranje d.o.o., OIB 87064273078,Mirjana Kralj-obranić, OIB 17562774055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KSENIJA PARČINA</item>
      <item>ALDI TRGOVINA društvo s ograničenom odgovornošću za trgovinu i usluge zastupanog po punomoćniku Dean Rahan</item>
      <item>CENTAR BRAČ društvo s ograničenom odgovornošću za usluge zastupanog po punomoćniku Dean Rahan</item>
      <item>SINIŠA ŠKARO zastupanog po punomoćniku Dean Rahan</item>
      <item>KREDITNA BANKA ZAGREB, dioničko društvo zastupanog po punomoćniku Grgić &amp; Partneri odvjetničko društvo j.t.d.</item>
      <item>GEOPROJEKT, dioničko društvo za geodetske poslove, građevinsko projektiranje i nadzor zastupanog po punomoćniku Odvjetničko društvo MATULIĆ, BILIĆ I PARTNERI, j.t.d.</item>
      <item>HRVATSKE ŠUME društvo s ograničenom odgovornošću zastupanog po punomoćniku Odvjetnik Zoran Tomić i Branka Šušnjar iz Odvjetničkog društva Tomić &amp; Šušnjar j.t.d.</item>
      <item>ANTE VRANDEČIĆ zastupanog po punomoćniku DOMAGOJ MUŽIĆ</item>
      <item>MILAN ZUBAK zastupanog po punomoćniku DOMAGOJ MUŽIĆ</item>
      <item>JADRANSKA PIVOVARA - SPLIT dioničko društvo za proizvodnju pivarskih proizvoda i trgovinu zastupanog po punomoćniku Zajednički odvjetnički ured Igor Kalebić, Jadranka Kalebić, Ani Barišić i Teodora Rogošić</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 zastupanog po punomoćniku Tomislav Keser</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 zastupanog po punomoćniku Damir Katić</item>
      <item>Mirjana Kralj-obranić zastupanog po punomoćniku OD MIKULIČIĆ-LONČARIĆ-BAHUN-TOPIĆ</item>
    </izvorni_sadrzaj>
    <derivirana_varijabla naziv="DomainObject.Predmet.StrankaListFormated_1">
      <item>KSENIJA PARČINA</item>
      <item>ALDI TRGOVINA društvo s ograničenom odgovornošću za trgovinu i usluge zastupanog po punomoćniku Dean Rahan</item>
      <item>CENTAR BRAČ društvo s ograničenom odgovornošću za usluge zastupanog po punomoćniku Dean Rahan</item>
      <item>SINIŠA ŠKARO zastupanog po punomoćniku Dean Rahan</item>
      <item>KREDITNA BANKA ZAGREB, dioničko društvo zastupanog po punomoćniku Grgić &amp; Partneri odvjetničko društvo j.t.d.</item>
      <item>GEOPROJEKT, dioničko društvo za geodetske poslove, građevinsko projektiranje i nadzor zastupanog po punomoćniku Odvjetničko društvo MATULIĆ, BILIĆ I PARTNERI, j.t.d.</item>
      <item>HRVATSKE ŠUME društvo s ograničenom odgovornošću zastupanog po punomoćniku Odvjetnik Zoran Tomić i Branka Šušnjar iz Odvjetničkog društva Tomić &amp; Šušnjar j.t.d.</item>
      <item>ANTE VRANDEČIĆ zastupanog po punomoćniku DOMAGOJ MUŽIĆ</item>
      <item>MILAN ZUBAK zastupanog po punomoćniku DOMAGOJ MUŽIĆ</item>
      <item>JADRANSKA PIVOVARA - SPLIT dioničko društvo za proizvodnju pivarskih proizvoda i trgovinu zastupanog po punomoćniku Zajednički odvjetnički ured Igor Kalebić, Jadranka Kalebić, Ani Barišić i Teodora Rogošić</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 zastupanog po punomoćniku Tomislav Keser</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 zastupanog po punomoćniku Damir Katić</item>
      <item>Mirjana Kralj-obranić zastupanog po punomoćniku OD MIKULIČIĆ-LONČARIĆ-BAHUN-TOPIĆ</item>
    </derivirana_varijabla>
  </DomainObject.Predmet.StrankaListFormated>
  <DomainObject.Predmet.StrankaListFormatedOIB>
    <izvorni_sadrzaj>
      <item>KSENIJA PARČINA, OIB 93737814199</item>
      <item>ALDI TRGOVINA društvo s ograničenom odgovornošću za trgovinu i usluge, OIB 76444390024 zastupanog po punomoćniku Dean Rahan</item>
      <item>CENTAR BRAČ društvo s ograničenom odgovornošću za usluge, OIB 71033423032 zastupanog po punomoćniku Dean Rahan</item>
      <item>SINIŠA ŠKARO, OIB 59763636038 zastupanog po punomoćniku Dean Rahan</item>
      <item>KREDITNA BANKA ZAGREB, dioničko društvo, OIB 70663193635 zastupanog po punomoćniku Grgić &amp; Partneri odvjetničko društvo j.t.d.</item>
      <item>GEOPROJEKT, dioničko društvo za geodetske poslove, građevinsko projektiranje i nadzor, OIB 25623466485 zastupanog po punomoćniku Odvjetničko društvo MATULIĆ, BILIĆ I PARTNERI, j.t.d.</item>
      <item>HRVATSKE ŠUME društvo s ograničenom odgovornošću, OIB 69693144506 zastupanog po punomoćniku Odvjetnik Zoran Tomić i Branka Šušnjar iz Odvjetničkog društva Tomić &amp; Šušnjar j.t.d.</item>
      <item>ANTE VRANDEČIĆ, OIB 90268096057 zastupanog po punomoćniku DOMAGOJ MUŽIĆ</item>
      <item>MILAN ZUBAK, OIB 29835879605 zastupanog po punomoćniku DOMAGOJ MUŽIĆ</item>
      <item>JADRANSKA PIVOVARA - SPLIT dioničko društvo za proizvodnju pivarskih proizvoda i trgovinu, OIB 50466902241 zastupanog po punomoćniku Zajednički odvjetnički ured Igor Kalebić, Jadranka Kalebić, Ani Barišić i Teodora Rogošić</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 zastupanog po punomoćniku Tomislav Keser</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 zastupanog po punomoćniku Damir Katić</item>
      <item>Mirjana Kralj-obranić, OIB 17562774055 zastupanog po punomoćniku OD MIKULIČIĆ-LONČARIĆ-BAHUN-TOPIĆ</item>
    </izvorni_sadrzaj>
    <derivirana_varijabla naziv="DomainObject.Predmet.StrankaListFormatedOIB_1">
      <item>KSENIJA PARČINA, OIB 93737814199</item>
      <item>ALDI TRGOVINA društvo s ograničenom odgovornošću za trgovinu i usluge, OIB 76444390024 zastupanog po punomoćniku Dean Rahan</item>
      <item>CENTAR BRAČ društvo s ograničenom odgovornošću za usluge, OIB 71033423032 zastupanog po punomoćniku Dean Rahan</item>
      <item>SINIŠA ŠKARO, OIB 59763636038 zastupanog po punomoćniku Dean Rahan</item>
      <item>KREDITNA BANKA ZAGREB, dioničko društvo, OIB 70663193635 zastupanog po punomoćniku Grgić &amp; Partneri odvjetničko društvo j.t.d.</item>
      <item>GEOPROJEKT, dioničko društvo za geodetske poslove, građevinsko projektiranje i nadzor, OIB 25623466485 zastupanog po punomoćniku Odvjetničko društvo MATULIĆ, BILIĆ I PARTNERI, j.t.d.</item>
      <item>HRVATSKE ŠUME društvo s ograničenom odgovornošću, OIB 69693144506 zastupanog po punomoćniku Odvjetnik Zoran Tomić i Branka Šušnjar iz Odvjetničkog društva Tomić &amp; Šušnjar j.t.d.</item>
      <item>ANTE VRANDEČIĆ, OIB 90268096057 zastupanog po punomoćniku DOMAGOJ MUŽIĆ</item>
      <item>MILAN ZUBAK, OIB 29835879605 zastupanog po punomoćniku DOMAGOJ MUŽIĆ</item>
      <item>JADRANSKA PIVOVARA - SPLIT dioničko društvo za proizvodnju pivarskih proizvoda i trgovinu, OIB 50466902241 zastupanog po punomoćniku Zajednički odvjetnički ured Igor Kalebić, Jadranka Kalebić, Ani Barišić i Teodora Rogošić</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 zastupanog po punomoćniku Tomislav Keser</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 zastupanog po punomoćniku Damir Katić</item>
      <item>Mirjana Kralj-obranić, OIB 17562774055 zastupanog po punomoćniku OD MIKULIČIĆ-LONČARIĆ-BAHUN-TOPIĆ</item>
    </derivirana_varijabla>
  </DomainObject.Predmet.StrankaListFormatedOIB>
  <DomainObject.Predmet.StrankaListFormatedWithAdress>
    <izvorni_sadrzaj>
      <item>KSENIJA PARČINA, Hercegovačka 75, 21000 Split</item>
      <item>ALDI TRGOVINA društvo s ograničenom odgovornošću za trgovinu i usluge, Martićeva 71, 10000 Zagreb zastupanog po punomoćniku Dean Rahan</item>
      <item>CENTAR BRAČ društvo s ograničenom odgovornošću za usluge, Ilica 44, 10000 Zagreb zastupanog po punomoćniku Dean Rahan</item>
      <item>SINIŠA ŠKARO, Frana Kršinića 12, 10000 Zagreb zastupanog po punomoćniku Dean Rahan</item>
      <item>KREDITNA BANKA ZAGREB, dioničko društvo, Ulica grada Vukovara 74, 10000 Zagreb zastupanog po punomoćniku Grgić &amp; Partneri odvjetničko društvo j.t.d.</item>
      <item>GEOPROJEKT, dioničko društvo za geodetske poslove, građevinsko projektiranje i nadzor, Sukoišanska 43, 21000 Split zastupanog po punomoćniku Odvjetničko društvo MATULIĆ, BILIĆ I PARTNERI, j.t.d.</item>
      <item>HRVATSKE ŠUME društvo s ograničenom odgovornošću, Ljudevita Farkaša Vukotinovića 2, 10000 Zagreb zastupanog po punomoćniku Odvjetnik Zoran Tomić i Branka Šušnjar iz Odvjetničkog društva Tomić &amp; Šušnjar j.t.d.</item>
      <item>ANTE VRANDEČIĆ, Put Gospe Lurdske 9, Pučišća zastupanog po punomoćniku DOMAGOJ MUŽIĆ</item>
      <item>MILAN ZUBAK, Rovinjska 4, 21000 Split zastupanog po punomoćniku DOMAGOJ MUŽIĆ</item>
      <item>JADRANSKA PIVOVARA - SPLIT dioničko društvo za proizvodnju pivarskih proizvoda i trgovinu, Vranjički put 14, 21211 Vranjic zastupanog po punomoćniku Zajednički odvjetnički ured Igor Kalebić, Jadranka Kalebić, Ani Barišić i Teodora Rogošić</item>
      <item>SREDIŠNJE KLIRINŠKO DEPOZITARNO DRUŠTVO, dioničko društvo, Heinzelova   62 a, 10000 Zagreb</item>
      <item>GAŠPEROV d.o.o. za uslužne djelatnosti i trgovinu, Kralja Stjepana Držislava 7, 21000 Split</item>
      <item>HELIOS Vienna Insurance Group dioničko društvo za osiguranje, Poljička ulica 5, 10000 Zagreb</item>
      <item>Hrvatski Telekom d.d., Savska cesta 32, 10000 Zagreb</item>
      <item>MEĐIMURJEPLET dioničko društvo za trgovinu, proizvodnju i usluge, Zagrebačka 42, 40000 Čakovec</item>
      <item>PESLA prva hrvatska pekarsko-slastičarska obrtnička zadruga, Ivana Šibla 4, 10000 Zagreb zastupanog po punomoćniku Tomislav Keser</item>
      <item>PRERADA dioničko društvo za skladištenje, mlinarstvo i industrijsku proizvodnju stočne hrane, Mihanovićeva 10, 43000 Bjelovar</item>
      <item>GOSI, društvo s ograničenom ogovornošću za građenje, trgovinu i usluge, Badalićeva 7/B, 10000 Zagreb</item>
      <item>FLEX-O d.o.o. za proizvodnju, trgovinu i usluge, Ante Starčevića 81, Dugo Selo</item>
      <item>VODOVOD BRAČ, društvo s ograničenom odgovornošću za vodoopskrbu i odvodnju otpadnih voda, Mladena Vodanovića 23, Supetar</item>
      <item>SREDIŠNJE KLIRINŠKO DEPOZITARNO DRUŠTVO, dioničko društvo, Heinzelova 62/a, 10000 Zagreb</item>
      <item>KULTURNO UMJETNIČKO DRUŠTVO JEDINSTVO, Tina Ujevića 3, 21000 Split</item>
      <item>NASTAVNI ZAVOD ZA JAVNO ZDRAVSTVO SPLITSKO-DALMATINSKE ŽUPANIJE, Vukovarska Ulica 46, 21000 Split</item>
      <item>Milan Zubak, Rovinjska 4, 21000 Split</item>
      <item>HETA Asset Resolution Hrvatska, društvo za financiranje d.o.o., Koranska 16, Zagreb zastupanog po punomoćniku Damir Katić</item>
      <item>Mirjana Kralj-obranić zastupanog po punomoćniku OD MIKULIČIĆ-LONČARIĆ-BAHUN-TOPIĆ</item>
    </izvorni_sadrzaj>
    <derivirana_varijabla naziv="DomainObject.Predmet.StrankaListFormatedWithAdress_1">
      <item>KSENIJA PARČINA, Hercegovačka 75, 21000 Split</item>
      <item>ALDI TRGOVINA društvo s ograničenom odgovornošću za trgovinu i usluge, Martićeva 71, 10000 Zagreb zastupanog po punomoćniku Dean Rahan</item>
      <item>CENTAR BRAČ društvo s ograničenom odgovornošću za usluge, Ilica 44, 10000 Zagreb zastupanog po punomoćniku Dean Rahan</item>
      <item>SINIŠA ŠKARO, Frana Kršinića 12, 10000 Zagreb zastupanog po punomoćniku Dean Rahan</item>
      <item>KREDITNA BANKA ZAGREB, dioničko društvo, Ulica grada Vukovara 74, 10000 Zagreb zastupanog po punomoćniku Grgić &amp; Partneri odvjetničko društvo j.t.d.</item>
      <item>GEOPROJEKT, dioničko društvo za geodetske poslove, građevinsko projektiranje i nadzor, Sukoišanska 43, 21000 Split zastupanog po punomoćniku Odvjetničko društvo MATULIĆ, BILIĆ I PARTNERI, j.t.d.</item>
      <item>HRVATSKE ŠUME društvo s ograničenom odgovornošću, Ljudevita Farkaša Vukotinovića 2, 10000 Zagreb zastupanog po punomoćniku Odvjetnik Zoran Tomić i Branka Šušnjar iz Odvjetničkog društva Tomić &amp; Šušnjar j.t.d.</item>
      <item>ANTE VRANDEČIĆ, Put Gospe Lurdske 9, Pučišća zastupanog po punomoćniku DOMAGOJ MUŽIĆ</item>
      <item>MILAN ZUBAK, Rovinjska 4, 21000 Split zastupanog po punomoćniku DOMAGOJ MUŽIĆ</item>
      <item>JADRANSKA PIVOVARA - SPLIT dioničko društvo za proizvodnju pivarskih proizvoda i trgovinu, Vranjički put 14, 21211 Vranjic zastupanog po punomoćniku Zajednički odvjetnički ured Igor Kalebić, Jadranka Kalebić, Ani Barišić i Teodora Rogošić</item>
      <item>SREDIŠNJE KLIRINŠKO DEPOZITARNO DRUŠTVO, dioničko društvo, Heinzelova   62 a, 10000 Zagreb</item>
      <item>GAŠPEROV d.o.o. za uslužne djelatnosti i trgovinu, Kralja Stjepana Držislava 7, 21000 Split</item>
      <item>HELIOS Vienna Insurance Group dioničko društvo za osiguranje, Poljička ulica 5, 10000 Zagreb</item>
      <item>Hrvatski Telekom d.d., Savska cesta 32, 10000 Zagreb</item>
      <item>MEĐIMURJEPLET dioničko društvo za trgovinu, proizvodnju i usluge, Zagrebačka 42, 40000 Čakovec</item>
      <item>PESLA prva hrvatska pekarsko-slastičarska obrtnička zadruga, Ivana Šibla 4, 10000 Zagreb zastupanog po punomoćniku Tomislav Keser</item>
      <item>PRERADA dioničko društvo za skladištenje, mlinarstvo i industrijsku proizvodnju stočne hrane, Mihanovićeva 10, 43000 Bjelovar</item>
      <item>GOSI, društvo s ograničenom ogovornošću za građenje, trgovinu i usluge, Badalićeva 7/B, 10000 Zagreb</item>
      <item>FLEX-O d.o.o. za proizvodnju, trgovinu i usluge, Ante Starčevića 81, Dugo Selo</item>
      <item>VODOVOD BRAČ, društvo s ograničenom odgovornošću za vodoopskrbu i odvodnju otpadnih voda, Mladena Vodanovića 23, Supetar</item>
      <item>SREDIŠNJE KLIRINŠKO DEPOZITARNO DRUŠTVO, dioničko društvo, Heinzelova 62/a, 10000 Zagreb</item>
      <item>KULTURNO UMJETNIČKO DRUŠTVO JEDINSTVO, Tina Ujevića 3, 21000 Split</item>
      <item>NASTAVNI ZAVOD ZA JAVNO ZDRAVSTVO SPLITSKO-DALMATINSKE ŽUPANIJE, Vukovarska Ulica 46, 21000 Split</item>
      <item>Milan Zubak, Rovinjska 4, 21000 Split</item>
      <item>HETA Asset Resolution Hrvatska, društvo za financiranje d.o.o., Koranska 16, Zagreb zastupanog po punomoćniku Damir Katić</item>
      <item>Mirjana Kralj-obranić zastupanog po punomoćniku OD MIKULIČIĆ-LONČARIĆ-BAHUN-TOPIĆ</item>
    </derivirana_varijabla>
  </DomainObject.Predmet.StrankaListFormatedWithAdress>
  <DomainObject.Predmet.StrankaListFormatedWithAdressOIB>
    <izvorni_sadrzaj>
      <item>KSENIJA PARČINA, OIB 93737814199, Hercegovačka 75, 21000 Split</item>
      <item>ALDI TRGOVINA društvo s ograničenom odgovornošću za trgovinu i usluge, OIB 76444390024, Martićeva 71, 10000 Zagreb zastupanog po punomoćniku Dean Rahan</item>
      <item>CENTAR BRAČ društvo s ograničenom odgovornošću za usluge, OIB 71033423032, Ilica 44, 10000 Zagreb zastupanog po punomoćniku Dean Rahan</item>
      <item>SINIŠA ŠKARO, OIB 59763636038, Frana Kršinića 12, 10000 Zagreb zastupanog po punomoćniku Dean Rahan</item>
      <item>KREDITNA BANKA ZAGREB, dioničko društvo, OIB 70663193635, Ulica grada Vukovara 74, 10000 Zagreb zastupanog po punomoćniku Grgić &amp; Partneri odvjetničko društvo j.t.d.</item>
      <item>GEOPROJEKT, dioničko društvo za geodetske poslove, građevinsko projektiranje i nadzor, OIB 25623466485, Sukoišanska 43, 21000 Split zastupanog po punomoćniku Odvjetničko društvo MATULIĆ, BILIĆ I PARTNERI, j.t.d.</item>
      <item>HRVATSKE ŠUME društvo s ograničenom odgovornošću, OIB 69693144506, Ljudevita Farkaša Vukotinovića 2, 10000 Zagreb zastupanog po punomoćniku Odvjetnik Zoran Tomić i Branka Šušnjar iz Odvjetničkog društva Tomić &amp; Šušnjar j.t.d.</item>
      <item>ANTE VRANDEČIĆ, OIB 90268096057, Put Gospe Lurdske 9, Pučišća zastupanog po punomoćniku DOMAGOJ MUŽIĆ</item>
      <item>MILAN ZUBAK, OIB 29835879605, Rovinjska 4, 21000 Split zastupanog po punomoćniku DOMAGOJ MUŽIĆ</item>
      <item>JADRANSKA PIVOVARA - SPLIT dioničko društvo za proizvodnju pivarskih proizvoda i trgovinu, OIB 50466902241, Vranjički put 14, 21211 Vranjic zastupanog po punomoćniku Zajednički odvjetnički ured Igor Kalebić, Jadranka Kalebić, Ani Barišić i Teodora Rogošić</item>
      <item>SREDIŠNJE KLIRINŠKO DEPOZITARNO DRUŠTVO, dioničko društvo, OIB 64406809162, Heinzelova   62 a, 10000 Zagreb</item>
      <item>GAŠPEROV d.o.o. za uslužne djelatnosti i trgovinu, OIB 77137797607, Kralja Stjepana Držislava 7, 21000 Split</item>
      <item>HELIOS Vienna Insurance Group dioničko društvo za osiguranje, OIB 59369087232, Poljička ulica 5, 10000 Zagreb</item>
      <item>Hrvatski Telekom d.d., OIB 81793146560, Savska cesta 32, 10000 Zagreb</item>
      <item>MEĐIMURJEPLET dioničko društvo za trgovinu, proizvodnju i usluge, OIB 42394083611, Zagrebačka 42, 40000 Čakovec</item>
      <item>PESLA prva hrvatska pekarsko-slastičarska obrtnička zadruga, OIB 67914692418, Ivana Šibla 4, 10000 Zagreb zastupanog po punomoćniku Tomislav Keser</item>
      <item>PRERADA dioničko društvo za skladištenje, mlinarstvo i industrijsku proizvodnju stočne hrane, OIB 24825454945, Mihanovićeva 10, 43000 Bjelovar</item>
      <item>GOSI, društvo s ograničenom ogovornošću za građenje, trgovinu i usluge, OIB 94030873558, Badalićeva 7/B, 10000 Zagreb</item>
      <item>FLEX-O d.o.o. za proizvodnju, trgovinu i usluge, OIB 06024605239, Ante Starčevića 81, Dugo Selo</item>
      <item>VODOVOD BRAČ, društvo s ograničenom odgovornošću za vodoopskrbu i odvodnju otpadnih voda, OIB 45854645558, Mladena Vodanovića 23, Supetar</item>
      <item>SREDIŠNJE KLIRINŠKO DEPOZITARNO DRUŠTVO, dioničko društvo, OIB 64406809162, Heinzelova 62/a, 10000 Zagreb</item>
      <item>KULTURNO UMJETNIČKO DRUŠTVO JEDINSTVO, OIB 33895122541, Tina Ujevića 3, 21000 Split</item>
      <item>NASTAVNI ZAVOD ZA JAVNO ZDRAVSTVO SPLITSKO-DALMATINSKE ŽUPANIJE, OIB 54948902275, Vukovarska Ulica 46, 21000 Split</item>
      <item>Milan Zubak, OIB 29835879605, Rovinjska 4, 21000 Split</item>
      <item>HETA Asset Resolution Hrvatska, društvo za financiranje d.o.o., OIB 87064273078, Koranska 16, Zagreb zastupanog po punomoćniku Damir Katić</item>
      <item>Mirjana Kralj-obranić, OIB 17562774055 zastupanog po punomoćniku OD MIKULIČIĆ-LONČARIĆ-BAHUN-TOPIĆ</item>
    </izvorni_sadrzaj>
    <derivirana_varijabla naziv="DomainObject.Predmet.StrankaListFormatedWithAdressOIB_1">
      <item>KSENIJA PARČINA, OIB 93737814199, Hercegovačka 75, 21000 Split</item>
      <item>ALDI TRGOVINA društvo s ograničenom odgovornošću za trgovinu i usluge, OIB 76444390024, Martićeva 71, 10000 Zagreb zastupanog po punomoćniku Dean Rahan</item>
      <item>CENTAR BRAČ društvo s ograničenom odgovornošću za usluge, OIB 71033423032, Ilica 44, 10000 Zagreb zastupanog po punomoćniku Dean Rahan</item>
      <item>SINIŠA ŠKARO, OIB 59763636038, Frana Kršinića 12, 10000 Zagreb zastupanog po punomoćniku Dean Rahan</item>
      <item>KREDITNA BANKA ZAGREB, dioničko društvo, OIB 70663193635, Ulica grada Vukovara 74, 10000 Zagreb zastupanog po punomoćniku Grgić &amp; Partneri odvjetničko društvo j.t.d.</item>
      <item>GEOPROJEKT, dioničko društvo za geodetske poslove, građevinsko projektiranje i nadzor, OIB 25623466485, Sukoišanska 43, 21000 Split zastupanog po punomoćniku Odvjetničko društvo MATULIĆ, BILIĆ I PARTNERI, j.t.d.</item>
      <item>HRVATSKE ŠUME društvo s ograničenom odgovornošću, OIB 69693144506, Ljudevita Farkaša Vukotinovića 2, 10000 Zagreb zastupanog po punomoćniku Odvjetnik Zoran Tomić i Branka Šušnjar iz Odvjetničkog društva Tomić &amp; Šušnjar j.t.d.</item>
      <item>ANTE VRANDEČIĆ, OIB 90268096057, Put Gospe Lurdske 9, Pučišća zastupanog po punomoćniku DOMAGOJ MUŽIĆ</item>
      <item>MILAN ZUBAK, OIB 29835879605, Rovinjska 4, 21000 Split zastupanog po punomoćniku DOMAGOJ MUŽIĆ</item>
      <item>JADRANSKA PIVOVARA - SPLIT dioničko društvo za proizvodnju pivarskih proizvoda i trgovinu, OIB 50466902241, Vranjički put 14, 21211 Vranjic zastupanog po punomoćniku Zajednički odvjetnički ured Igor Kalebić, Jadranka Kalebić, Ani Barišić i Teodora Rogošić</item>
      <item>SREDIŠNJE KLIRINŠKO DEPOZITARNO DRUŠTVO, dioničko društvo, OIB 64406809162, Heinzelova   62 a, 10000 Zagreb</item>
      <item>GAŠPEROV d.o.o. za uslužne djelatnosti i trgovinu, OIB 77137797607, Kralja Stjepana Držislava 7, 21000 Split</item>
      <item>HELIOS Vienna Insurance Group dioničko društvo za osiguranje, OIB 59369087232, Poljička ulica 5, 10000 Zagreb</item>
      <item>Hrvatski Telekom d.d., OIB 81793146560, Savska cesta 32, 10000 Zagreb</item>
      <item>MEĐIMURJEPLET dioničko društvo za trgovinu, proizvodnju i usluge, OIB 42394083611, Zagrebačka 42, 40000 Čakovec</item>
      <item>PESLA prva hrvatska pekarsko-slastičarska obrtnička zadruga, OIB 67914692418, Ivana Šibla 4, 10000 Zagreb zastupanog po punomoćniku Tomislav Keser</item>
      <item>PRERADA dioničko društvo za skladištenje, mlinarstvo i industrijsku proizvodnju stočne hrane, OIB 24825454945, Mihanovićeva 10, 43000 Bjelovar</item>
      <item>GOSI, društvo s ograničenom ogovornošću za građenje, trgovinu i usluge, OIB 94030873558, Badalićeva 7/B, 10000 Zagreb</item>
      <item>FLEX-O d.o.o. za proizvodnju, trgovinu i usluge, OIB 06024605239, Ante Starčevića 81, Dugo Selo</item>
      <item>VODOVOD BRAČ, društvo s ograničenom odgovornošću za vodoopskrbu i odvodnju otpadnih voda, OIB 45854645558, Mladena Vodanovića 23, Supetar</item>
      <item>SREDIŠNJE KLIRINŠKO DEPOZITARNO DRUŠTVO, dioničko društvo, OIB 64406809162, Heinzelova 62/a, 10000 Zagreb</item>
      <item>KULTURNO UMJETNIČKO DRUŠTVO JEDINSTVO, OIB 33895122541, Tina Ujevića 3, 21000 Split</item>
      <item>NASTAVNI ZAVOD ZA JAVNO ZDRAVSTVO SPLITSKO-DALMATINSKE ŽUPANIJE, OIB 54948902275, Vukovarska Ulica 46, 21000 Split</item>
      <item>Milan Zubak, OIB 29835879605, Rovinjska 4, 21000 Split</item>
      <item>HETA Asset Resolution Hrvatska, društvo za financiranje d.o.o., OIB 87064273078, Koranska 16, Zagreb zastupanog po punomoćniku Damir Katić</item>
      <item>Mirjana Kralj-obranić, OIB 17562774055 zastupanog po punomoćniku OD MIKULIČIĆ-LONČARIĆ-BAHUN-TOPIĆ</item>
    </derivirana_varijabla>
  </DomainObject.Predmet.StrankaListFormatedWithAdressOIB>
  <DomainObject.Predmet.StrankaListNazivFormated>
    <izvorni_sadrzaj>
      <item>KSENIJA PARČINA</item>
      <item>ALDI TRGOVINA društvo s ograničenom odgovornošću za trgovinu i usluge</item>
      <item>CENTAR BRAČ društvo s ograničenom odgovornošću za usluge</item>
      <item>SINIŠA ŠKARO</item>
      <item>KREDITNA BANKA ZAGREB, dioničko društvo</item>
      <item>GEOPROJEKT, dioničko društvo za geodetske poslove, građevinsko projektiranje i nadzor</item>
      <item>HRVATSKE ŠUME društvo s ograničenom odgovornošću</item>
      <item>ANTE VRANDEČIĆ</item>
      <item>MILAN ZUBAK</item>
      <item>JADRANSKA PIVOVARA - SPLIT dioničko društvo za proizvodnju pivarskih proizvoda i trgovinu</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item>
      <item>Mirjana Kralj-obranić</item>
    </izvorni_sadrzaj>
    <derivirana_varijabla naziv="DomainObject.Predmet.StrankaListNazivFormated_1">
      <item>KSENIJA PARČINA</item>
      <item>ALDI TRGOVINA društvo s ograničenom odgovornošću za trgovinu i usluge</item>
      <item>CENTAR BRAČ društvo s ograničenom odgovornošću za usluge</item>
      <item>SINIŠA ŠKARO</item>
      <item>KREDITNA BANKA ZAGREB, dioničko društvo</item>
      <item>GEOPROJEKT, dioničko društvo za geodetske poslove, građevinsko projektiranje i nadzor</item>
      <item>HRVATSKE ŠUME društvo s ograničenom odgovornošću</item>
      <item>ANTE VRANDEČIĆ</item>
      <item>MILAN ZUBAK</item>
      <item>JADRANSKA PIVOVARA - SPLIT dioničko društvo za proizvodnju pivarskih proizvoda i trgovinu</item>
      <item>SREDIŠNJE KLIRINŠKO DEPOZITARNO DRUŠTVO, dioničko društvo</item>
      <item>GAŠPEROV d.o.o. za uslužne djelatnosti i trgovinu</item>
      <item>HELIOS Vienna Insurance Group dioničko društvo za osiguranje</item>
      <item>Hrvatski Telekom d.d.</item>
      <item>MEĐIMURJEPLET dioničko društvo za trgovinu, proizvodnju i usluge</item>
      <item>PESLA prva hrvatska pekarsko-slastičarska obrtnička zadruga</item>
      <item>PRERADA dioničko društvo za skladištenje, mlinarstvo i industrijsku proizvodnju stočne hrane</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KULTURNO UMJETNIČKO DRUŠTVO JEDINSTVO</item>
      <item>NASTAVNI ZAVOD ZA JAVNO ZDRAVSTVO SPLITSKO-DALMATINSKE ŽUPANIJE</item>
      <item>Milan Zubak</item>
      <item>HETA Asset Resolution Hrvatska, društvo za financiranje d.o.o.</item>
      <item>Mirjana Kralj-obranić</item>
    </derivirana_varijabla>
  </DomainObject.Predmet.StrankaListNazivFormated>
  <DomainObject.Predmet.StrankaListNazivFormatedOIB>
    <izvorni_sadrzaj>
      <item>KSENIJA PARČINA, OIB 93737814199</item>
      <item>ALDI TRGOVINA društvo s ograničenom odgovornošću za trgovinu i usluge, OIB 76444390024</item>
      <item>CENTAR BRAČ društvo s ograničenom odgovornošću za usluge, OIB 71033423032</item>
      <item>SINIŠA ŠKARO, OIB 59763636038</item>
      <item>KREDITNA BANKA ZAGREB, dioničko društvo, OIB 70663193635</item>
      <item>GEOPROJEKT, dioničko društvo za geodetske poslove, građevinsko projektiranje i nadzor, OIB 25623466485</item>
      <item>HRVATSKE ŠUME društvo s ograničenom odgovornošću, OIB 69693144506</item>
      <item>ANTE VRANDEČIĆ, OIB 90268096057</item>
      <item>MILAN ZUBAK, OIB 29835879605</item>
      <item>JADRANSKA PIVOVARA - SPLIT dioničko društvo za proizvodnju pivarskih proizvoda i trgovinu, OIB 50466902241</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item>
      <item>Mirjana Kralj-obranić, OIB 17562774055</item>
    </izvorni_sadrzaj>
    <derivirana_varijabla naziv="DomainObject.Predmet.StrankaListNazivFormatedOIB_1">
      <item>KSENIJA PARČINA, OIB 93737814199</item>
      <item>ALDI TRGOVINA društvo s ograničenom odgovornošću za trgovinu i usluge, OIB 76444390024</item>
      <item>CENTAR BRAČ društvo s ograničenom odgovornošću za usluge, OIB 71033423032</item>
      <item>SINIŠA ŠKARO, OIB 59763636038</item>
      <item>KREDITNA BANKA ZAGREB, dioničko društvo, OIB 70663193635</item>
      <item>GEOPROJEKT, dioničko društvo za geodetske poslove, građevinsko projektiranje i nadzor, OIB 25623466485</item>
      <item>HRVATSKE ŠUME društvo s ograničenom odgovornošću, OIB 69693144506</item>
      <item>ANTE VRANDEČIĆ, OIB 90268096057</item>
      <item>MILAN ZUBAK, OIB 29835879605</item>
      <item>JADRANSKA PIVOVARA - SPLIT dioničko društvo za proizvodnju pivarskih proizvoda i trgovinu, OIB 50466902241</item>
      <item>SREDIŠNJE KLIRINŠKO DEPOZITARNO DRUŠTVO, dioničko društvo, OIB 64406809162</item>
      <item>GAŠPEROV d.o.o. za uslužne djelatnosti i trgovinu, OIB 77137797607</item>
      <item>HELIOS Vienna Insurance Group dioničko društvo za osiguranje, OIB 59369087232</item>
      <item>Hrvatski Telekom d.d., OIB 81793146560</item>
      <item>MEĐIMURJEPLET dioničko društvo za trgovinu, proizvodnju i usluge, OIB 42394083611</item>
      <item>PESLA prva hrvatska pekarsko-slastičarska obrtnička zadruga, OIB 67914692418</item>
      <item>PRERADA dioničko društvo za skladištenje, mlinarstvo i industrijsku proizvodnju stočne hrane, OIB 24825454945</item>
      <item>GOSI, društvo s ograničenom ogovornošću za građenje, trgovinu i usluge, OIB 94030873558</item>
      <item>FLEX-O d.o.o. za proizvodnju, trgovinu i usluge, OIB 06024605239</item>
      <item>VODOVOD BRAČ, društvo s ograničenom odgovornošću za vodoopskrbu i odvodnju otpadnih voda, OIB 45854645558</item>
      <item>SREDIŠNJE KLIRINŠKO DEPOZITARNO DRUŠTVO, dioničko društvo, OIB 64406809162</item>
      <item>KULTURNO UMJETNIČKO DRUŠTVO JEDINSTVO, OIB 33895122541</item>
      <item>NASTAVNI ZAVOD ZA JAVNO ZDRAVSTVO SPLITSKO-DALMATINSKE ŽUPANIJE, OIB 54948902275</item>
      <item>Milan Zubak, OIB 29835879605</item>
      <item>HETA Asset Resolution Hrvatska, društvo za financiranje d.o.o., OIB 87064273078</item>
      <item>Mirjana Kralj-obranić, OIB 17562774055</item>
    </derivirana_varijabla>
  </DomainObject.Predmet.StrankaListNazivFormatedOIB>
  <DomainObject.Predmet.ProtuStrankaListFormated>
    <izvorni_sadrzaj>
      <item>FAVORIT bomboni, biskviti, slastice, dioničko društvo "u stečaju"</item>
    </izvorni_sadrzaj>
    <derivirana_varijabla naziv="DomainObject.Predmet.ProtuStrankaListFormated_1">
      <item>FAVORIT bomboni, biskviti, slastice, dioničko društvo "u stečaju"</item>
    </derivirana_varijabla>
  </DomainObject.Predmet.ProtuStrankaListFormated>
  <DomainObject.Predmet.ProtuStrankaListFormatedOIB>
    <izvorni_sadrzaj>
      <item>FAVORIT bomboni, biskviti, slastice, dioničko društvo "u stečaju", OIB 19965637130</item>
    </izvorni_sadrzaj>
    <derivirana_varijabla naziv="DomainObject.Predmet.ProtuStrankaListFormatedOIB_1">
      <item>FAVORIT bomboni, biskviti, slastice, dioničko društvo "u stečaju", OIB 19965637130</item>
    </derivirana_varijabla>
  </DomainObject.Predmet.ProtuStrankaListFormatedOIB>
  <DomainObject.Predmet.ProtuStrankaListFormatedWithAdress>
    <izvorni_sadrzaj>
      <item>FAVORIT bomboni, biskviti, slastice, dioničko društvo "u stečaju", Nerežišća bb, 21423 Nerežišća</item>
    </izvorni_sadrzaj>
    <derivirana_varijabla naziv="DomainObject.Predmet.ProtuStrankaListFormatedWithAdress_1">
      <item>FAVORIT bomboni, biskviti, slastice, dioničko društvo "u stečaju", Nerežišća bb, 21423 Nerežišća</item>
    </derivirana_varijabla>
  </DomainObject.Predmet.ProtuStrankaListFormatedWithAdress>
  <DomainObject.Predmet.ProtuStrankaListFormatedWithAdressOIB>
    <izvorni_sadrzaj>
      <item>FAVORIT bomboni, biskviti, slastice, dioničko društvo "u stečaju", OIB 19965637130, Nerežišća bb, 21423 Nerežišća</item>
    </izvorni_sadrzaj>
    <derivirana_varijabla naziv="DomainObject.Predmet.ProtuStrankaListFormatedWithAdressOIB_1">
      <item>FAVORIT bomboni, biskviti, slastice, dioničko društvo "u stečaju", OIB 19965637130, Nerežišća bb, 21423 Nerežišća</item>
    </derivirana_varijabla>
  </DomainObject.Predmet.ProtuStrankaListFormatedWithAdressOIB>
  <DomainObject.Predmet.ProtuStrankaListNazivFormated>
    <izvorni_sadrzaj>
      <item>FAVORIT bomboni, biskviti, slastice, dioničko društvo "u stečaju"</item>
    </izvorni_sadrzaj>
    <derivirana_varijabla naziv="DomainObject.Predmet.ProtuStrankaListNazivFormated_1">
      <item>FAVORIT bomboni, biskviti, slastice, dioničko društvo "u stečaju"</item>
    </derivirana_varijabla>
  </DomainObject.Predmet.ProtuStrankaListNazivFormated>
  <DomainObject.Predmet.ProtuStrankaListNazivFormatedOIB>
    <izvorni_sadrzaj>
      <item>FAVORIT bomboni, biskviti, slastice, dioničko društvo "u stečaju", OIB 19965637130</item>
    </izvorni_sadrzaj>
    <derivirana_varijabla naziv="DomainObject.Predmet.ProtuStrankaListNazivFormatedOIB_1">
      <item>FAVORIT bomboni, biskviti, slastice, dioničko društvo "u stečaju", OIB 19965637130</item>
    </derivirana_varijabla>
  </DomainObject.Predmet.ProtuStrankaListNazivFormatedOIB>
  <DomainObject.Predmet.OstaliListFormated>
    <izvorni_sadrzaj>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izvorni_sadrzaj>
    <derivirana_varijabla naziv="DomainObject.Predmet.OstaliListFormated_1">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derivirana_varijabla>
  </DomainObject.Predmet.OstaliListFormated>
  <DomainObject.Predmet.OstaliListFormatedOIB>
    <izvorni_sadrzaj>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OIB 25781343234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izvorni_sadrzaj>
    <derivirana_varijabla naziv="DomainObject.Predmet.OstaliListFormatedOIB_1">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 punomoćnik sudionika u postupku KREDITNA BANKA ZAGREB, dioničko društvo</item>
      <item>Odvjetnik Zoran Tomić i Branka Šušnjar iz Odvjetničkog društva Tomić &amp; Šušnjar j.t.d. punomoćnik sudionika u postupku HRVATSKE ŠUME društvo s ograničenom odgovornošću</item>
      <item>Odvjetničko društvo MATULIĆ, BILIĆ I PARTNERI, j.t.d., OIB 25781343234 punomoćnik sudionika u postupku GEOPROJEKT, dioničko društvo za geodetske poslove, građevinsko projektiranje i nadzor</item>
      <item>DOMAGOJ MUŽIĆ punomoćnik sudionika u postupku MILAN ZUBAK; ANTE VRANDEČIĆ</item>
      <item>Zajednički odvjetnički ured Igor Kalebić, Jadranka Kalebić, Ani Barišić i Teodora Rogošić punomoćnik sudionika u postupku JADRANSKA PIVOVARA - SPLIT dioničko društvo za proizvodnju pivarskih proizvoda i trgovinu</item>
      <item>Damir Katić punomoćnik sudionika u postupku HETA Asset Resolution Hrvatska, društvo za financiranje d.o.o.</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 punomoćnik sudionika u postupku Mirjana Kralj-obranić</item>
      <item>Dean Rahan punomoćnik sudionika u postupku CENTAR BRAČ društvo s ograničenom odgovornošću za usluge; SINIŠA ŠKARO; ALDI TRGOVINA društvo s ograničenom odgovornošću za trgovinu i usluge</item>
      <item>Tomislav Keser punomoćnik sudionika u postupku PESLA prva hrvatska pekarsko-slastičarska obrtnička zadruga</item>
    </derivirana_varijabla>
  </DomainObject.Predmet.OstaliListFormatedOIB>
  <DomainObject.Predmet.OstaliListFormatedWithAdress>
    <izvorni_sadrzaj>
      <item>Miro Škaro, 43. Istarske Divizije 3, 52440 Poreč</item>
      <item>Meri Juričko, Ćiril Metodova br. 38, 21000 Split</item>
      <item>Financijska agencija  REGIONALNI CENTAR SPLIT, Vrtni put 3, 10000 Zagreb</item>
      <item>Ankica Čenić dipl. oec., Pupačićeva 1, 21000 Split</item>
      <item>NARODNE NOVINE, dioničko društvo za izdavanje i tiskanje Službenog lista Republike Hrvatske, službenih i drugih obrazaca te , Savski Gaj XIII. put 6, 10000 Zagreb</item>
      <item>Trgovački sud Split Oglasna ploča, Sukoišanska 6, 21000 Split</item>
      <item>Trgovački sud Split Pisarnica, Sukoišanska 6, 21000 Split</item>
      <item>Trgovački sud Split Ovršni odjel, 21000 Split</item>
      <item>Trgovački sud Split Registarski odjel, Sukoišanska 6, 21000 Split</item>
      <item>Županijsko državno odvjetništvo u Splitu, Građansko upravni odjel, Gundulićeva 29 a, 21000 Split</item>
      <item>Porezna uprava Split, Ispostava Supetar, Supetar</item>
      <item>Općinski sud u Supetru ZK odjel, Hrvatskih velikana 6, 21400 Supetar</item>
      <item>Općinski sud u Splitu ZK odjel, Gundulićeva 29 a, 21000 Split</item>
      <item>IVICA RESTOVIĆ I VEDRANA GARAFULIĆ KUKOČ,odvjetnici Zajedničkog odvjetničkog ureda u Splitu, </item>
      <item>AQUARIUS GRUPA društvo s ograničenom odgovornošću za trgovinu, Nerežišća/bb, 21423 Nerežišća</item>
      <item>HYPO-LEASING KROATIEN, društvo za financiranje, d.o.o., Koranska 16, 10000 Zagreb</item>
      <item>FOND za ravoj  i zapošljavanje, 10000 Zagreb</item>
      <item>Miro Škaro, 43. Istarske Divizije 3, 52440 Poreč</item>
      <item>KREDITNA BANKA ZAGREB, dioničko društvo, Ulica grada Vukovara 74, 10000 Zagreb</item>
      <item>Grgić &amp; Partneri odvjetničko društvo j.t.d.,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izvorni_sadrzaj>
    <derivirana_varijabla naziv="DomainObject.Predmet.OstaliListFormatedWithAdress_1">
      <item>Miro Škaro, 43. Istarske Divizije 3, 52440 Poreč</item>
      <item>Meri Juričko, Ćiril Metodova br. 38, 21000 Split</item>
      <item>Financijska agencija  REGIONALNI CENTAR SPLIT, Vrtni put 3, 10000 Zagreb</item>
      <item>Ankica Čenić dipl. oec., Pupačićeva 1, 21000 Split</item>
      <item>NARODNE NOVINE, dioničko društvo za izdavanje i tiskanje Službenog lista Republike Hrvatske, službenih i drugih obrazaca te , Savski Gaj XIII. put 6, 10000 Zagreb</item>
      <item>Trgovački sud Split Oglasna ploča, Sukoišanska 6, 21000 Split</item>
      <item>Trgovački sud Split Pisarnica, Sukoišanska 6, 21000 Split</item>
      <item>Trgovački sud Split Ovršni odjel, 21000 Split</item>
      <item>Trgovački sud Split Registarski odjel, Sukoišanska 6, 21000 Split</item>
      <item>Županijsko državno odvjetništvo u Splitu, Građansko upravni odjel, Gundulićeva 29 a, 21000 Split</item>
      <item>Porezna uprava Split, Ispostava Supetar, Supetar</item>
      <item>Općinski sud u Supetru ZK odjel, Hrvatskih velikana 6, 21400 Supetar</item>
      <item>Općinski sud u Splitu ZK odjel, Gundulićeva 29 a, 21000 Split</item>
      <item>IVICA RESTOVIĆ I VEDRANA GARAFULIĆ KUKOČ,odvjetnici Zajedničkog odvjetničkog ureda u Splitu, </item>
      <item>AQUARIUS GRUPA društvo s ograničenom odgovornošću za trgovinu, Nerežišća/bb, 21423 Nerežišća</item>
      <item>HYPO-LEASING KROATIEN, društvo za financiranje, d.o.o., Koranska 16, 10000 Zagreb</item>
      <item>FOND za ravoj  i zapošljavanje, 10000 Zagreb</item>
      <item>Miro Škaro, 43. Istarske Divizije 3, 52440 Poreč</item>
      <item>KREDITNA BANKA ZAGREB, dioničko društvo, Ulica grada Vukovara 74, 10000 Zagreb</item>
      <item>Grgić &amp; Partneri odvjetničko društvo j.t.d.,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derivirana_varijabla>
  </DomainObject.Predmet.OstaliListFormatedWithAdress>
  <DomainObject.Predmet.OstaliListFormatedWithAdressOIB>
    <izvorni_sadrzaj>
      <item>Miro Škaro, OIB 07383584268, 43. Istarske Divizije 3, 52440 Poreč</item>
      <item>Meri Juričko, OIB 50702238975, Ćiril Metodova br. 38, 21000 Split</item>
      <item>Financijska agencija  REGIONALNI CENTAR SPLIT, OIB 85821130368, Vrtni put 3, 10000 Zagreb</item>
      <item>Ankica Čenić dipl. oec., OIB 23943934509, Pupačićeva 1,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Trgovački sud Split Pisarnica, OIB 30842297926, Sukoišanska 6, 21000 Split</item>
      <item>Trgovački sud Split Ovršni odjel, OIB 30842297926, 21000 Split</item>
      <item>Trgovački sud Split Registarski odjel, OIB 30842297926, Sukoišanska 6, 21000 Split</item>
      <item>Županijsko državno odvjetništvo u Splitu, Građansko upravni odjel, OIB 70793241859, Gundulićeva 29 a, 21000 Split</item>
      <item>Porezna uprava Split, Ispostava Supetar, OIB 18683136487, Supetar</item>
      <item>Općinski sud u Supetru ZK odjel, OIB 72750696053, Hrvatskih velikana 6, 21400 Supetar</item>
      <item>Općinski sud u Splitu ZK odjel, OIB 61980608934, Gundulićeva 29 a, 21000 Split</item>
      <item>IVICA RESTOVIĆ I VEDRANA GARAFULIĆ KUKOČ,odvjetnici Zajedničkog odvjetničkog ureda u Splitu, </item>
      <item>AQUARIUS GRUPA društvo s ograničenom odgovornošću za trgovinu, OIB 06603696924, Nerežišća/bb, 21423 Nerežišća</item>
      <item>HYPO-LEASING KROATIEN, društvo za financiranje, d.o.o., OIB 87064273078, Koranska 16, 10000 Zagreb</item>
      <item>FOND za ravoj  i zapošljavanje, 10000 Zagreb</item>
      <item>Miro Škaro, OIB 07383584268, 43. Istarske Divizije 3, 52440 Poreč</item>
      <item>KREDITNA BANKA ZAGREB, dioničko društvo, OIB 70663193635, Ulica grada Vukovara 74, 10000 Zagreb</item>
      <item>Grgić &amp; Partneri odvjetničko društvo j.t.d., OIB 16457179668,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OIB 25781343234,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OIB 30842297926,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izvorni_sadrzaj>
    <derivirana_varijabla naziv="DomainObject.Predmet.OstaliListFormatedWithAdressOIB_1">
      <item>Miro Škaro, OIB 07383584268, 43. Istarske Divizije 3, 52440 Poreč</item>
      <item>Meri Juričko, OIB 50702238975, Ćiril Metodova br. 38, 21000 Split</item>
      <item>Financijska agencija  REGIONALNI CENTAR SPLIT, OIB 85821130368, Vrtni put 3, 10000 Zagreb</item>
      <item>Ankica Čenić dipl. oec., OIB 23943934509, Pupačićeva 1,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Trgovački sud Split Pisarnica, OIB 30842297926, Sukoišanska 6, 21000 Split</item>
      <item>Trgovački sud Split Ovršni odjel, OIB 30842297926, 21000 Split</item>
      <item>Trgovački sud Split Registarski odjel, OIB 30842297926, Sukoišanska 6, 21000 Split</item>
      <item>Županijsko državno odvjetništvo u Splitu, Građansko upravni odjel, OIB 70793241859, Gundulićeva 29 a, 21000 Split</item>
      <item>Porezna uprava Split, Ispostava Supetar, OIB 18683136487, Supetar</item>
      <item>Općinski sud u Supetru ZK odjel, OIB 72750696053, Hrvatskih velikana 6, 21400 Supetar</item>
      <item>Općinski sud u Splitu ZK odjel, OIB 61980608934, Gundulićeva 29 a, 21000 Split</item>
      <item>IVICA RESTOVIĆ I VEDRANA GARAFULIĆ KUKOČ,odvjetnici Zajedničkog odvjetničkog ureda u Splitu, </item>
      <item>AQUARIUS GRUPA društvo s ograničenom odgovornošću za trgovinu, OIB 06603696924, Nerežišća/bb, 21423 Nerežišća</item>
      <item>HYPO-LEASING KROATIEN, društvo za financiranje, d.o.o., OIB 87064273078, Koranska 16, 10000 Zagreb</item>
      <item>FOND za ravoj  i zapošljavanje, 10000 Zagreb</item>
      <item>Miro Škaro, OIB 07383584268, 43. Istarske Divizije 3, 52440 Poreč</item>
      <item>KREDITNA BANKA ZAGREB, dioničko društvo, OIB 70663193635, Ulica grada Vukovara 74, 10000 Zagreb</item>
      <item>Grgić &amp; Partneri odvjetničko društvo j.t.d., OIB 16457179668, Ulica grada Vukovara 282, 10000 Zagreb punomoćnik sudionika u postupku KREDITNA BANKA ZAGREB, dioničko društvo</item>
      <item>Odvjetnik Zoran Tomić i Branka Šušnjar iz Odvjetničkog društva Tomić &amp; Šušnjar j.t.d., Zelinska 2/I, 10000 Zagreb punomoćnik sudionika u postupku HRVATSKE ŠUME društvo s ograničenom odgovornošću</item>
      <item>Odvjetničko društvo MATULIĆ, BILIĆ I PARTNERI, j.t.d., OIB 25781343234, Sukoišanska 43, Split punomoćnik sudionika u postupku GEOPROJEKT, dioničko društvo za geodetske poslove, građevinsko projektiranje i nadzor</item>
      <item>DOMAGOJ MUŽIĆ, Starčevićeva 13, 21000 Split punomoćnik sudionika u postupku MILAN ZUBAK; ANTE VRANDEČIĆ</item>
      <item>Zajednički odvjetnički ured Igor Kalebić, Jadranka Kalebić, Ani Barišić i Teodora Rogošić, Sukoišanska 4, 21000 Split punomoćnik sudionika u postupku JADRANSKA PIVOVARA - SPLIT dioničko društvo za proizvodnju pivarskih proizvoda i trgovinu</item>
      <item>Damir Katić, Drniška 22, 10000 Zagreb punomoćnik sudionika u postupku HETA Asset Resolution Hrvatska, društvo za financiranje d.o.o.</item>
      <item>Damir Katić, Drniška 22, 10000 Zagreb</item>
      <item>Zajedinčki odvjetnički ured T.Stipinović,D.Miočić, A.Stipinović, N.Denona,PISARNICE RIJEKA, Prolaz Marije Krucifikse Kozulić 2, 51000 Rijeka</item>
      <item>Zajednički odvjetnički ured Arsen Stipinović, Dušan Miočić, Prolaz Marije K. Kozulić 2, 51000 Rijeka</item>
      <item>Trgovački sud Split Pisarnica, OIB 30842297926, Sukoišanska 6, 21000 Split</item>
      <item>OD MIKULIČIĆ-LONČARIĆ-BAHUN-TOPIĆ, Medveščak 54, 10000 Zagreb punomoćnik sudionika u postupku Mirjana Kralj-obranić</item>
      <item>Dean Rahan, Hrvatskih velikana 8, 21400 Supetar punomoćnik sudionika u postupku CENTAR BRAČ društvo s ograničenom odgovornošću za usluge; SINIŠA ŠKARO; ALDI TRGOVINA društvo s ograničenom odgovornošću za trgovinu i usluge</item>
      <item>Tomislav Keser, Zagrebačka 29, 10410 Velika Gorica punomoćnik sudionika u postupku PESLA prva hrvatska pekarsko-slastičarska obrtnička zadruga</item>
    </derivirana_varijabla>
  </DomainObject.Predmet.OstaliListFormatedWithAdressOIB>
  <DomainObject.Predmet.OstaliListNazivFormated>
    <izvorni_sadrzaj>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Odvjetnik Zoran Tomić i Branka Šušnjar iz Odvjetničkog društva Tomić &amp; Šušnjar j.t.d.</item>
      <item>Odvjetničko društvo MATULIĆ, BILIĆ I PARTNERI, j.t.d.</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item>
      <item>OD MIKULIČIĆ-LONČARIĆ-BAHUN-TOPIĆ</item>
      <item>Dean Rahan</item>
      <item>Tomislav Keser</item>
    </izvorni_sadrzaj>
    <derivirana_varijabla naziv="DomainObject.Predmet.OstaliListNazivFormated_1">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Odvjetnik Zoran Tomić i Branka Šušnjar iz Odvjetničkog društva Tomić &amp; Šušnjar j.t.d.</item>
      <item>Odvjetničko društvo MATULIĆ, BILIĆ I PARTNERI, j.t.d.</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item>
      <item>OD MIKULIČIĆ-LONČARIĆ-BAHUN-TOPIĆ</item>
      <item>Dean Rahan</item>
      <item>Tomislav Keser</item>
    </derivirana_varijabla>
  </DomainObject.Predmet.OstaliListNazivFormated>
  <DomainObject.Predmet.OstaliListNazivFormatedOIB>
    <izvorni_sadrzaj>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item>
      <item>Odvjetnik Zoran Tomić i Branka Šušnjar iz Odvjetničkog društva Tomić &amp; Šušnjar j.t.d.</item>
      <item>Odvjetničko društvo MATULIĆ, BILIĆ I PARTNERI, j.t.d., OIB 25781343234</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item>
      <item>Dean Rahan</item>
      <item>Tomislav Keser</item>
    </izvorni_sadrzaj>
    <derivirana_varijabla naziv="DomainObject.Predmet.OstaliListNazivFormatedOIB_1">
      <item>Miro Škaro, OIB 07383584268</item>
      <item>Meri Juričko, OIB 50702238975</item>
      <item>Financijska agencija  REGIONALNI CENTAR SPLIT, OIB 85821130368</item>
      <item>Ankica Čenić dipl. oec., OIB 23943934509</item>
      <item>NARODNE NOVINE, dioničko društvo za izdavanje i tiskanje Službenog lista Republike Hrvatske, službenih i drugih obrazaca te , OIB 64546066176</item>
      <item>Trgovački sud Split Oglasna ploča, OIB 30842297926</item>
      <item>Trgovački sud Split Pisarnica, OIB 30842297926</item>
      <item>Trgovački sud Split Ovršni odjel, OIB 30842297926</item>
      <item>Trgovački sud Split Registarski odjel, OIB 30842297926</item>
      <item>Županijsko državno odvjetništvo u Splitu, Građansko upravni odjel, OIB 70793241859</item>
      <item>Porezna uprava Split, Ispostava Supetar, OIB 18683136487</item>
      <item>Općinski sud u Supetru ZK odjel, OIB 72750696053</item>
      <item>Općinski sud u Splitu ZK odjel, OIB 61980608934</item>
      <item>IVICA RESTOVIĆ I VEDRANA GARAFULIĆ KUKOČ,odvjetnici Zajedničkog odvjetničkog ureda u Splitu</item>
      <item>AQUARIUS GRUPA društvo s ograničenom odgovornošću za trgovinu, OIB 06603696924</item>
      <item>HYPO-LEASING KROATIEN, društvo za financiranje, d.o.o., OIB 87064273078</item>
      <item>FOND za ravoj  i zapošljavanje</item>
      <item>Miro Škaro, OIB 07383584268</item>
      <item>KREDITNA BANKA ZAGREB, dioničko društvo, OIB 70663193635</item>
      <item>Grgić &amp; Partneri odvjetničko društvo j.t.d., OIB 16457179668</item>
      <item>Odvjetnik Zoran Tomić i Branka Šušnjar iz Odvjetničkog društva Tomić &amp; Šušnjar j.t.d.</item>
      <item>Odvjetničko društvo MATULIĆ, BILIĆ I PARTNERI, j.t.d., OIB 25781343234</item>
      <item>DOMAGOJ MUŽIĆ</item>
      <item>Zajednički odvjetnički ured Igor Kalebić, Jadranka Kalebić, Ani Barišić i Teodora Rogošić</item>
      <item>Damir Katić</item>
      <item>Damir Katić</item>
      <item>Zajedinčki odvjetnički ured T.Stipinović,D.Miočić, A.Stipinović, N.Denona,PISARNICE RIJEKA</item>
      <item>Zajednički odvjetnički ured Arsen Stipinović, Dušan Miočić</item>
      <item>Trgovački sud Split Pisarnica, OIB 30842297926</item>
      <item>OD MIKULIČIĆ-LONČARIĆ-BAHUN-TOPIĆ</item>
      <item>Dean Rahan</item>
      <item>Tomislav Keser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2016.</izvorni_sadrzaj>
    <derivirana_varijabla naziv="DomainObject.Datum_1">6. rujna 2016.</derivirana_varijabla>
  </DomainObject.Datum>
  <DomainObject.PoslovniBrojDokumenta>
    <izvorni_sadrzaj/>
    <derivirana_varijabla naziv="DomainObject.PoslovniBrojDokumenta_1"/>
  </DomainObject.PoslovniBrojDokumenta>
  <DomainObject.Predmet.StrankaIDrugi>
    <izvorni_sadrzaj>GAŠPEROV d.o.o. za uslužne djelatnosti i trgovinu i dr.</izvorni_sadrzaj>
    <derivirana_varijabla naziv="DomainObject.Predmet.StrankaIDrugi_1">GAŠPEROV d.o.o. za uslužne djelatnosti i trgovinu i dr.</derivirana_varijabla>
  </DomainObject.Predmet.StrankaIDrugi>
  <DomainObject.Predmet.ProtustrankaIDrugi>
    <izvorni_sadrzaj>FAVORIT bomboni, biskviti, slastice, dioničko društvo "u stečaju"</izvorni_sadrzaj>
    <derivirana_varijabla naziv="DomainObject.Predmet.ProtustrankaIDrugi_1">FAVORIT bomboni, biskviti, slastice, dioničko društvo "u stečaju"</derivirana_varijabla>
  </DomainObject.Predmet.ProtustrankaIDrugi>
  <DomainObject.Predmet.StrankaIDrugiAdressOIB>
    <izvorni_sadrzaj>GAŠPEROV d.o.o. za uslužne djelatnosti i trgovinu, OIB 77137797607, Kralja Stjepana Držislava 7, 21000 Split i dr.</izvorni_sadrzaj>
    <derivirana_varijabla naziv="DomainObject.Predmet.StrankaIDrugiAdressOIB_1">GAŠPEROV d.o.o. za uslužne djelatnosti i trgovinu, OIB 77137797607, Kralja Stjepana Držislava 7, 21000 Split i dr.</derivirana_varijabla>
  </DomainObject.Predmet.StrankaIDrugiAdressOIB>
  <DomainObject.Predmet.ProtustrankaIDrugiAdressOIB>
    <izvorni_sadrzaj>FAVORIT bomboni, biskviti, slastice, dioničko društvo "u stečaju", OIB 19965637130, Nerežišća bb, 21423 Nerežišća</izvorni_sadrzaj>
    <derivirana_varijabla naziv="DomainObject.Predmet.ProtustrankaIDrugiAdressOIB_1">FAVORIT bomboni, biskviti, slastice, dioničko društvo "u stečaju", OIB 19965637130, Nerežišća bb, 21423 Nerežišća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FAVORIT bomboni, biskviti, slastice, dioničko društvo "u stečaju"</item>
      <item>KSENIJA PARČINA</item>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ALDI TRGOVINA društvo s ograničenom odgovornošću za trgovinu i usluge</item>
      <item>CENTAR BRAČ društvo s ograničenom odgovornošću za usluge</item>
      <item>SINIŠA ŠKARO</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KREDITNA BANKA ZAGREB, dioničko društvo</item>
      <item>Odvjetnik Zoran Tomić i Branka Šušnjar iz Odvjetničkog društva Tomić &amp; Šušnjar j.t.d.</item>
      <item>GEOPROJEKT, dioničko društvo za geodetske poslove, građevinsko projektiranje i nadzor</item>
      <item>HRVATSKE ŠUME društvo s ograničenom odgovornošću</item>
      <item>Odvjetničko društvo MATULIĆ, BILIĆ I PARTNERI, j.t.d.</item>
      <item>ANTE VRANDEČIĆ</item>
      <item>MILAN ZUBAK</item>
      <item>DOMAGOJ MUŽIĆ</item>
      <item>JADRANSKA PIVOVARA - SPLIT dioničko društvo za proizvodnju pivarskih proizvoda i trgovinu</item>
      <item>SREDIŠNJE KLIRINŠKO DEPOZITARNO DRUŠTVO, dioničko društvo</item>
      <item>Zajednički odvjetnički ured Igor Kalebić, Jadranka Kalebić, Ani Barišić i Teodora Rogošić</item>
      <item>Damir Katić</item>
      <item>GAŠPEROV d.o.o. za uslužne djelatnosti i trgovinu</item>
      <item>HELIOS Vienna Insurance Group dioničko društvo za osiguranje</item>
      <item>Hrvatski Telekom d.d.</item>
      <item>Damir Katić</item>
      <item>Zajedinčki odvjetnički ured T.Stipinović,D.Miočić, A.Stipinović, N.Denona,PISARNICE RIJEKA</item>
      <item>MEĐIMURJEPLET dioničko društvo za trgovinu, proizvodnju i usluge</item>
      <item>PESLA prva hrvatska pekarsko-slastičarska obrtnička zadruga</item>
      <item>PRERADA dioničko društvo za skladištenje, mlinarstvo i industrijsku proizvodnju stočne hrane</item>
      <item>Zajednički odvjetnički ured Arsen Stipinović, Dušan Miočić</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Trgovački sud Split Pisarnica</item>
      <item>KULTURNO UMJETNIČKO DRUŠTVO JEDINSTVO</item>
      <item>NASTAVNI ZAVOD ZA JAVNO ZDRAVSTVO SPLITSKO-DALMATINSKE ŽUPANIJE</item>
      <item>Milan Zubak</item>
      <item>HETA Asset Resolution Hrvatska, društvo za financiranje d.o.o.</item>
      <item>Mirjana Kralj-obranić</item>
      <item>OD MIKULIČIĆ-LONČARIĆ-BAHUN-TOPIĆ</item>
      <item>Dean Rahan</item>
      <item>Tomislav Keser</item>
    </izvorni_sadrzaj>
    <derivirana_varijabla naziv="DomainObject.Predmet.SudioniciListNaziv_1">
      <item>FAVORIT bomboni, biskviti, slastice, dioničko društvo "u stečaju"</item>
      <item>KSENIJA PARČINA</item>
      <item>Miro Škaro</item>
      <item>Meri Juričko</item>
      <item>Financijska agencija  REGIONALNI CENTAR SPLIT</item>
      <item>Ankica Čenić dipl. oec.</item>
      <item>NARODNE NOVINE, dioničko društvo za izdavanje i tiskanje Službenog lista Republike Hrvatske, službenih i drugih obrazaca te </item>
      <item>Trgovački sud Split Oglasna ploča</item>
      <item>Trgovački sud Split Pisarnica</item>
      <item>Trgovački sud Split Ovršni odjel</item>
      <item>Trgovački sud Split Registarski odjel</item>
      <item>Županijsko državno odvjetništvo u Splitu, Građansko upravni odjel</item>
      <item>Porezna uprava Split, Ispostava Supetar</item>
      <item>Općinski sud u Supetru ZK odjel</item>
      <item>Općinski sud u Splitu ZK odjel</item>
      <item>IVICA RESTOVIĆ I VEDRANA GARAFULIĆ KUKOČ,odvjetnici Zajedničkog odvjetničkog ureda u Splitu</item>
      <item>ALDI TRGOVINA društvo s ograničenom odgovornošću za trgovinu i usluge</item>
      <item>CENTAR BRAČ društvo s ograničenom odgovornošću za usluge</item>
      <item>SINIŠA ŠKARO</item>
      <item>AQUARIUS GRUPA društvo s ograničenom odgovornošću za trgovinu</item>
      <item>HYPO-LEASING KROATIEN, društvo za financiranje, d.o.o.</item>
      <item>FOND za ravoj  i zapošljavanje</item>
      <item>Miro Škaro</item>
      <item>KREDITNA BANKA ZAGREB, dioničko društvo</item>
      <item>Grgić &amp; Partneri odvjetničko društvo j.t.d.</item>
      <item>KREDITNA BANKA ZAGREB, dioničko društvo</item>
      <item>Odvjetnik Zoran Tomić i Branka Šušnjar iz Odvjetničkog društva Tomić &amp; Šušnjar j.t.d.</item>
      <item>GEOPROJEKT, dioničko društvo za geodetske poslove, građevinsko projektiranje i nadzor</item>
      <item>HRVATSKE ŠUME društvo s ograničenom odgovornošću</item>
      <item>Odvjetničko društvo MATULIĆ, BILIĆ I PARTNERI, j.t.d.</item>
      <item>ANTE VRANDEČIĆ</item>
      <item>MILAN ZUBAK</item>
      <item>DOMAGOJ MUŽIĆ</item>
      <item>JADRANSKA PIVOVARA - SPLIT dioničko društvo za proizvodnju pivarskih proizvoda i trgovinu</item>
      <item>SREDIŠNJE KLIRINŠKO DEPOZITARNO DRUŠTVO, dioničko društvo</item>
      <item>Zajednički odvjetnički ured Igor Kalebić, Jadranka Kalebić, Ani Barišić i Teodora Rogošić</item>
      <item>Damir Katić</item>
      <item>GAŠPEROV d.o.o. za uslužne djelatnosti i trgovinu</item>
      <item>HELIOS Vienna Insurance Group dioničko društvo za osiguranje</item>
      <item>Hrvatski Telekom d.d.</item>
      <item>Damir Katić</item>
      <item>Zajedinčki odvjetnički ured T.Stipinović,D.Miočić, A.Stipinović, N.Denona,PISARNICE RIJEKA</item>
      <item>MEĐIMURJEPLET dioničko društvo za trgovinu, proizvodnju i usluge</item>
      <item>PESLA prva hrvatska pekarsko-slastičarska obrtnička zadruga</item>
      <item>PRERADA dioničko društvo za skladištenje, mlinarstvo i industrijsku proizvodnju stočne hrane</item>
      <item>Zajednički odvjetnički ured Arsen Stipinović, Dušan Miočić</item>
      <item>GOSI, društvo s ograničenom ogovornošću za građenje, trgovinu i usluge</item>
      <item>FLEX-O d.o.o. za proizvodnju, trgovinu i usluge</item>
      <item>VODOVOD BRAČ, društvo s ograničenom odgovornošću za vodoopskrbu i odvodnju otpadnih voda</item>
      <item>SREDIŠNJE KLIRINŠKO DEPOZITARNO DRUŠTVO, dioničko društvo</item>
      <item>Trgovački sud Split Pisarnica</item>
      <item>KULTURNO UMJETNIČKO DRUŠTVO JEDINSTVO</item>
      <item>NASTAVNI ZAVOD ZA JAVNO ZDRAVSTVO SPLITSKO-DALMATINSKE ŽUPANIJE</item>
      <item>Milan Zubak</item>
      <item>HETA Asset Resolution Hrvatska, društvo za financiranje d.o.o.</item>
      <item>Mirjana Kralj-obranić</item>
      <item>OD MIKULIČIĆ-LONČARIĆ-BAHUN-TOPIĆ</item>
      <item>Dean Rahan</item>
      <item>Tomislav Keser</item>
    </derivirana_varijabla>
  </DomainObject.Predmet.SudioniciListNaziv>
  <DomainObject.Predmet.SudioniciListAdressOIB>
    <izvorni_sadrzaj>
      <item>FAVORIT bomboni, biskviti, slastice, dioničko društvo "u stečaju", OIB 19965637130, Nerežišća bb,21423 Nerežišća</item>
      <item>KSENIJA PARČINA, OIB 93737814199, Hercegovačka 75,21000 Split</item>
      <item>Miro Škaro, OIB 07383584268, 43. Istarske Divizije 3,52440 Poreč</item>
      <item>Meri Juričko, OIB 50702238975, Ćiril Metodova br. 38,21000 Split</item>
      <item>Financijska agencija  REGIONALNI CENTAR SPLIT, OIB 85821130368, Vrtni put 3,10000 Zagreb</item>
      <item>Ankica Čenić dipl. oec., OIB 23943934509, Pupačićeva 1,21000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Trgovački sud Split Pisarnica, OIB 30842297926, Sukoišanska 6,21000 Split</item>
      <item>Trgovački sud Split Ovršni odjel, OIB 30842297926, 21000 Split</item>
      <item>Trgovački sud Split Registarski odjel, OIB 30842297926, Sukoišanska 6,21000 Split</item>
      <item>Županijsko državno odvjetništvo u Splitu, Građansko upravni odjel, OIB 70793241859, Gundulićeva 29 a,21000 Split</item>
      <item>Porezna uprava Split, Ispostava Supetar, OIB 18683136487, Supetar</item>
      <item>Općinski sud u Supetru ZK odjel, OIB 72750696053, Hrvatskih velikana 6,21400 Supetar</item>
      <item>Općinski sud u Splitu ZK odjel, OIB 61980608934, Gundulićeva 29 a,21000 Split</item>
      <item>IVICA RESTOVIĆ I VEDRANA GARAFULIĆ KUKOČ,odvjetnici Zajedničkog odvjetničkog ureda u Splitu, </item>
      <item>ALDI TRGOVINA društvo s ograničenom odgovornošću za trgovinu i usluge, OIB 76444390024, Martićeva 71,10000 Zagreb</item>
      <item>CENTAR BRAČ društvo s ograničenom odgovornošću za usluge, OIB 71033423032, Ilica 44,10000 Zagreb</item>
      <item>SINIŠA ŠKARO, OIB 59763636038, Frana Kršinića 12,10000 Zagreb</item>
      <item>AQUARIUS GRUPA društvo s ograničenom odgovornošću za trgovinu, OIB 06603696924, Nerežišća/bb,21423 Nerežišća</item>
      <item>HYPO-LEASING KROATIEN, društvo za financiranje, d.o.o., OIB 87064273078, Koranska 16,10000 Zagreb</item>
      <item>FOND za ravoj  i zapošljavanje, 10000 Zagreb</item>
      <item>Miro Škaro, OIB 07383584268, 43. Istarske Divizije 3,52440 Poreč</item>
      <item>KREDITNA BANKA ZAGREB, dioničko društvo, OIB 70663193635, Ulica grada Vukovara 74,10000 Zagreb</item>
      <item>Grgić &amp; Partneri odvjetničko društvo j.t.d., OIB 16457179668, Ulica grada Vukovara 282,10000 Zagreb</item>
      <item>KREDITNA BANKA ZAGREB, dioničko društvo, OIB 70663193635, Ulica grada Vukovara 74,10000 Zagreb</item>
      <item>Odvjetnik Zoran Tomić i Branka Šušnjar iz Odvjetničkog društva Tomić &amp; Šušnjar j.t.d., Zelinska 2/I,10000 Zagreb</item>
      <item>GEOPROJEKT, dioničko društvo za geodetske poslove, građevinsko projektiranje i nadzor, OIB 25623466485, Sukoišanska 43,21000 Split</item>
      <item>HRVATSKE ŠUME društvo s ograničenom odgovornošću, OIB 69693144506, Ljudevita Farkaša Vukotinovića 2,10000 Zagreb</item>
      <item>Odvjetničko društvo MATULIĆ, BILIĆ I PARTNERI, j.t.d., OIB 25781343234, Sukoišanska 43,Split</item>
      <item>ANTE VRANDEČIĆ, OIB 90268096057, Put Gospe Lurdske 9,Pučišća</item>
      <item>MILAN ZUBAK, OIB 29835879605, Rovinjska 4,21000 Split</item>
      <item>DOMAGOJ MUŽIĆ, Starčevićeva 13,21000 Split</item>
      <item>JADRANSKA PIVOVARA - SPLIT dioničko društvo za proizvodnju pivarskih proizvoda i trgovinu, OIB 50466902241, Vranjički put 14,21211 Vranjic</item>
      <item>SREDIŠNJE KLIRINŠKO DEPOZITARNO DRUŠTVO, dioničko društvo, OIB 64406809162, Heinzelova   62 a,10000 Zagreb</item>
      <item>Zajednički odvjetnički ured Igor Kalebić, Jadranka Kalebić, Ani Barišić i Teodora Rogošić, Sukoišanska 4,21000 Split</item>
      <item>Damir Katić, Drniška 22,10000 Zagreb</item>
      <item>GAŠPEROV d.o.o. za uslužne djelatnosti i trgovinu, OIB 77137797607, Kralja Stjepana Držislava 7,21000 Split</item>
      <item>HELIOS Vienna Insurance Group dioničko društvo za osiguranje, OIB 59369087232, Poljička ulica 5,10000 Zagreb</item>
      <item>Hrvatski Telekom d.d., OIB 81793146560, Savska cesta 32,10000 Zagreb</item>
      <item>Damir Katić, Drniška 22,10000 Zagreb</item>
      <item>Zajedinčki odvjetnički ured T.Stipinović,D.Miočić, A.Stipinović, N.Denona,PISARNICE RIJEKA, Prolaz Marije Krucifikse Kozulić 2,51000 Rijeka</item>
      <item>MEĐIMURJEPLET dioničko društvo za trgovinu, proizvodnju i usluge, OIB 42394083611, Zagrebačka 42,40000 Čakovec</item>
      <item>PESLA prva hrvatska pekarsko-slastičarska obrtnička zadruga, OIB 67914692418, Ivana Šibla 4,10000 Zagreb</item>
      <item>PRERADA dioničko društvo za skladištenje, mlinarstvo i industrijsku proizvodnju stočne hrane, OIB 24825454945, Mihanovićeva 10,43000 Bjelovar</item>
      <item>Zajednički odvjetnički ured Arsen Stipinović, Dušan Miočić, Prolaz Marije K. Kozulić 2,51000 Rijeka</item>
      <item>GOSI, društvo s ograničenom ogovornošću za građenje, trgovinu i usluge, OIB 94030873558, Badalićeva 7/B,10000 Zagreb</item>
      <item>FLEX-O d.o.o. za proizvodnju, trgovinu i usluge, OIB 06024605239, Ante Starčevića 81,Dugo Selo</item>
      <item>VODOVOD BRAČ, društvo s ograničenom odgovornošću za vodoopskrbu i odvodnju otpadnih voda, OIB 45854645558, Mladena Vodanovića 23,Supetar</item>
      <item>SREDIŠNJE KLIRINŠKO DEPOZITARNO DRUŠTVO, dioničko društvo, OIB 64406809162, Heinzelova 62/a,10000 Zagreb</item>
      <item>Trgovački sud Split Pisarnica, OIB 30842297926, Sukoišanska 6,21000 Split</item>
      <item>KULTURNO UMJETNIČKO DRUŠTVO JEDINSTVO, OIB 33895122541, Tina Ujevića 3,21000 Split</item>
      <item>NASTAVNI ZAVOD ZA JAVNO ZDRAVSTVO SPLITSKO-DALMATINSKE ŽUPANIJE, OIB 54948902275, Vukovarska Ulica 46,21000 Split</item>
      <item>Milan Zubak, OIB 29835879605, Rovinjska 4,21000 Split</item>
      <item>HETA Asset Resolution Hrvatska, društvo za financiranje d.o.o., OIB 87064273078, Koranska 16,Zagreb</item>
      <item>Mirjana Kralj-obranić, OIB 17562774055</item>
      <item>OD MIKULIČIĆ-LONČARIĆ-BAHUN-TOPIĆ, Medveščak 54,10000 Zagreb</item>
      <item>Dean Rahan, Hrvatskih velikana 8,21400 Supetar</item>
      <item>Tomislav Keser, Zagrebačka 29,10410 Velika Gorica</item>
    </izvorni_sadrzaj>
    <derivirana_varijabla naziv="DomainObject.Predmet.SudioniciListAdressOIB_1">
      <item>FAVORIT bomboni, biskviti, slastice, dioničko društvo "u stečaju", OIB 19965637130, Nerežišća bb,21423 Nerežišća</item>
      <item>KSENIJA PARČINA, OIB 93737814199, Hercegovačka 75,21000 Split</item>
      <item>Miro Škaro, OIB 07383584268, 43. Istarske Divizije 3,52440 Poreč</item>
      <item>Meri Juričko, OIB 50702238975, Ćiril Metodova br. 38,21000 Split</item>
      <item>Financijska agencija  REGIONALNI CENTAR SPLIT, OIB 85821130368, Vrtni put 3,10000 Zagreb</item>
      <item>Ankica Čenić dipl. oec., OIB 23943934509, Pupačićeva 1,21000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Trgovački sud Split Pisarnica, OIB 30842297926, Sukoišanska 6,21000 Split</item>
      <item>Trgovački sud Split Ovršni odjel, OIB 30842297926, 21000 Split</item>
      <item>Trgovački sud Split Registarski odjel, OIB 30842297926, Sukoišanska 6,21000 Split</item>
      <item>Županijsko državno odvjetništvo u Splitu, Građansko upravni odjel, OIB 70793241859, Gundulićeva 29 a,21000 Split</item>
      <item>Porezna uprava Split, Ispostava Supetar, OIB 18683136487, Supetar</item>
      <item>Općinski sud u Supetru ZK odjel, OIB 72750696053, Hrvatskih velikana 6,21400 Supetar</item>
      <item>Općinski sud u Splitu ZK odjel, OIB 61980608934, Gundulićeva 29 a,21000 Split</item>
      <item>IVICA RESTOVIĆ I VEDRANA GARAFULIĆ KUKOČ,odvjetnici Zajedničkog odvjetničkog ureda u Splitu, </item>
      <item>ALDI TRGOVINA društvo s ograničenom odgovornošću za trgovinu i usluge, OIB 76444390024, Martićeva 71,10000 Zagreb</item>
      <item>CENTAR BRAČ društvo s ograničenom odgovornošću za usluge, OIB 71033423032, Ilica 44,10000 Zagreb</item>
      <item>SINIŠA ŠKARO, OIB 59763636038, Frana Kršinića 12,10000 Zagreb</item>
      <item>AQUARIUS GRUPA društvo s ograničenom odgovornošću za trgovinu, OIB 06603696924, Nerežišća/bb,21423 Nerežišća</item>
      <item>HYPO-LEASING KROATIEN, društvo za financiranje, d.o.o., OIB 87064273078, Koranska 16,10000 Zagreb</item>
      <item>FOND za ravoj  i zapošljavanje, 10000 Zagreb</item>
      <item>Miro Škaro, OIB 07383584268, 43. Istarske Divizije 3,52440 Poreč</item>
      <item>KREDITNA BANKA ZAGREB, dioničko društvo, OIB 70663193635, Ulica grada Vukovara 74,10000 Zagreb</item>
      <item>Grgić &amp; Partneri odvjetničko društvo j.t.d., OIB 16457179668, Ulica grada Vukovara 282,10000 Zagreb</item>
      <item>KREDITNA BANKA ZAGREB, dioničko društvo, OIB 70663193635, Ulica grada Vukovara 74,10000 Zagreb</item>
      <item>Odvjetnik Zoran Tomić i Branka Šušnjar iz Odvjetničkog društva Tomić &amp; Šušnjar j.t.d., Zelinska 2/I,10000 Zagreb</item>
      <item>GEOPROJEKT, dioničko društvo za geodetske poslove, građevinsko projektiranje i nadzor, OIB 25623466485, Sukoišanska 43,21000 Split</item>
      <item>HRVATSKE ŠUME društvo s ograničenom odgovornošću, OIB 69693144506, Ljudevita Farkaša Vukotinovića 2,10000 Zagreb</item>
      <item>Odvjetničko društvo MATULIĆ, BILIĆ I PARTNERI, j.t.d., OIB 25781343234, Sukoišanska 43,Split</item>
      <item>ANTE VRANDEČIĆ, OIB 90268096057, Put Gospe Lurdske 9,Pučišća</item>
      <item>MILAN ZUBAK, OIB 29835879605, Rovinjska 4,21000 Split</item>
      <item>DOMAGOJ MUŽIĆ, Starčevićeva 13,21000 Split</item>
      <item>JADRANSKA PIVOVARA - SPLIT dioničko društvo za proizvodnju pivarskih proizvoda i trgovinu, OIB 50466902241, Vranjički put 14,21211 Vranjic</item>
      <item>SREDIŠNJE KLIRINŠKO DEPOZITARNO DRUŠTVO, dioničko društvo, OIB 64406809162, Heinzelova   62 a,10000 Zagreb</item>
      <item>Zajednički odvjetnički ured Igor Kalebić, Jadranka Kalebić, Ani Barišić i Teodora Rogošić, Sukoišanska 4,21000 Split</item>
      <item>Damir Katić, Drniška 22,10000 Zagreb</item>
      <item>GAŠPEROV d.o.o. za uslužne djelatnosti i trgovinu, OIB 77137797607, Kralja Stjepana Držislava 7,21000 Split</item>
      <item>HELIOS Vienna Insurance Group dioničko društvo za osiguranje, OIB 59369087232, Poljička ulica 5,10000 Zagreb</item>
      <item>Hrvatski Telekom d.d., OIB 81793146560, Savska cesta 32,10000 Zagreb</item>
      <item>Damir Katić, Drniška 22,10000 Zagreb</item>
      <item>Zajedinčki odvjetnički ured T.Stipinović,D.Miočić, A.Stipinović, N.Denona,PISARNICE RIJEKA, Prolaz Marije Krucifikse Kozulić 2,51000 Rijeka</item>
      <item>MEĐIMURJEPLET dioničko društvo za trgovinu, proizvodnju i usluge, OIB 42394083611, Zagrebačka 42,40000 Čakovec</item>
      <item>PESLA prva hrvatska pekarsko-slastičarska obrtnička zadruga, OIB 67914692418, Ivana Šibla 4,10000 Zagreb</item>
      <item>PRERADA dioničko društvo za skladištenje, mlinarstvo i industrijsku proizvodnju stočne hrane, OIB 24825454945, Mihanovićeva 10,43000 Bjelovar</item>
      <item>Zajednički odvjetnički ured Arsen Stipinović, Dušan Miočić, Prolaz Marije K. Kozulić 2,51000 Rijeka</item>
      <item>GOSI, društvo s ograničenom ogovornošću za građenje, trgovinu i usluge, OIB 94030873558, Badalićeva 7/B,10000 Zagreb</item>
      <item>FLEX-O d.o.o. za proizvodnju, trgovinu i usluge, OIB 06024605239, Ante Starčevića 81,Dugo Selo</item>
      <item>VODOVOD BRAČ, društvo s ograničenom odgovornošću za vodoopskrbu i odvodnju otpadnih voda, OIB 45854645558, Mladena Vodanovića 23,Supetar</item>
      <item>SREDIŠNJE KLIRINŠKO DEPOZITARNO DRUŠTVO, dioničko društvo, OIB 64406809162, Heinzelova 62/a,10000 Zagreb</item>
      <item>Trgovački sud Split Pisarnica, OIB 30842297926, Sukoišanska 6,21000 Split</item>
      <item>KULTURNO UMJETNIČKO DRUŠTVO JEDINSTVO, OIB 33895122541, Tina Ujevića 3,21000 Split</item>
      <item>NASTAVNI ZAVOD ZA JAVNO ZDRAVSTVO SPLITSKO-DALMATINSKE ŽUPANIJE, OIB 54948902275, Vukovarska Ulica 46,21000 Split</item>
      <item>Milan Zubak, OIB 29835879605, Rovinjska 4,21000 Split</item>
      <item>HETA Asset Resolution Hrvatska, društvo za financiranje d.o.o., OIB 87064273078, Koranska 16,Zagreb</item>
      <item>Mirjana Kralj-obranić, OIB 17562774055</item>
      <item>OD MIKULIČIĆ-LONČARIĆ-BAHUN-TOPIĆ, Medveščak 54,10000 Zagreb</item>
      <item>Dean Rahan, Hrvatskih velikana 8,21400 Supetar</item>
      <item>Tomislav Keser, Zagrebačka 29,10410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19965637130</item>
      <item>, OIB 93737814199</item>
      <item>, OIB 07383584268</item>
      <item>, OIB 50702238975</item>
      <item>, OIB 85821130368</item>
      <item>, OIB 23943934509</item>
      <item>, OIB 64546066176</item>
      <item>, OIB 30842297926</item>
      <item>, OIB 30842297926</item>
      <item>, OIB 30842297926</item>
      <item>, OIB 30842297926</item>
      <item>, OIB 70793241859</item>
      <item>, OIB 18683136487</item>
      <item>, OIB 72750696053</item>
      <item>, OIB 61980608934</item>
      <item>, OIB null</item>
      <item>, OIB 76444390024</item>
      <item>, OIB 71033423032</item>
      <item>, OIB 59763636038</item>
      <item>, OIB 06603696924</item>
      <item>, OIB 87064273078</item>
      <item>, OIB null</item>
      <item>, OIB 07383584268</item>
      <item>, OIB 70663193635</item>
      <item>, OIB 16457179668</item>
      <item>, OIB 70663193635</item>
      <item>, OIB null</item>
      <item>, OIB 25623466485</item>
      <item>, OIB 69693144506</item>
      <item>, OIB 25781343234</item>
      <item>, OIB 90268096057</item>
      <item>, OIB 29835879605</item>
      <item>, OIB null</item>
      <item>, OIB 50466902241</item>
      <item>, OIB 64406809162</item>
      <item>, OIB null</item>
      <item>, OIB null</item>
      <item>, OIB 77137797607</item>
      <item>, OIB 59369087232</item>
      <item>, OIB 81793146560</item>
      <item>, OIB null</item>
      <item>, OIB null</item>
      <item>, OIB 42394083611</item>
      <item>, OIB 67914692418</item>
      <item>, OIB 24825454945</item>
      <item>, OIB null</item>
      <item>, OIB 94030873558</item>
      <item>, OIB 06024605239</item>
      <item>, OIB 45854645558</item>
      <item>, OIB 64406809162</item>
      <item>, OIB 30842297926</item>
      <item>, OIB 33895122541</item>
      <item>, OIB 54948902275</item>
      <item>, OIB 29835879605</item>
      <item>, OIB 87064273078</item>
      <item>, OIB 17562774055</item>
      <item>, OIB null</item>
      <item>, OIB null</item>
      <item>, OIB null</item>
    </izvorni_sadrzaj>
    <derivirana_varijabla naziv="DomainObject.Predmet.SudioniciListNazivOIB_1">
      <item>, OIB 19965637130</item>
      <item>, OIB 93737814199</item>
      <item>, OIB 07383584268</item>
      <item>, OIB 50702238975</item>
      <item>, OIB 85821130368</item>
      <item>, OIB 23943934509</item>
      <item>, OIB 64546066176</item>
      <item>, OIB 30842297926</item>
      <item>, OIB 30842297926</item>
      <item>, OIB 30842297926</item>
      <item>, OIB 30842297926</item>
      <item>, OIB 70793241859</item>
      <item>, OIB 18683136487</item>
      <item>, OIB 72750696053</item>
      <item>, OIB 61980608934</item>
      <item>, OIB null</item>
      <item>, OIB 76444390024</item>
      <item>, OIB 71033423032</item>
      <item>, OIB 59763636038</item>
      <item>, OIB 06603696924</item>
      <item>, OIB 87064273078</item>
      <item>, OIB null</item>
      <item>, OIB 07383584268</item>
      <item>, OIB 70663193635</item>
      <item>, OIB 16457179668</item>
      <item>, OIB 70663193635</item>
      <item>, OIB null</item>
      <item>, OIB 25623466485</item>
      <item>, OIB 69693144506</item>
      <item>, OIB 25781343234</item>
      <item>, OIB 90268096057</item>
      <item>, OIB 29835879605</item>
      <item>, OIB null</item>
      <item>, OIB 50466902241</item>
      <item>, OIB 64406809162</item>
      <item>, OIB null</item>
      <item>, OIB null</item>
      <item>, OIB 77137797607</item>
      <item>, OIB 59369087232</item>
      <item>, OIB 81793146560</item>
      <item>, OIB null</item>
      <item>, OIB null</item>
      <item>, OIB 42394083611</item>
      <item>, OIB 67914692418</item>
      <item>, OIB 24825454945</item>
      <item>, OIB null</item>
      <item>, OIB 94030873558</item>
      <item>, OIB 06024605239</item>
      <item>, OIB 45854645558</item>
      <item>, OIB 64406809162</item>
      <item>, OIB 30842297926</item>
      <item>, OIB 33895122541</item>
      <item>, OIB 54948902275</item>
      <item>, OIB 29835879605</item>
      <item>, OIB 87064273078</item>
      <item>, OIB 17562774055</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68541309757, Pupačićeva 1 Split</item>
    </izvorni_sadrzaj>
    <derivirana_varijabla naziv="DomainObject.Predmet.StecajniUpraviteljiListAddressOIB_1">
      <item>Ankica Čenić, OIB 68541309757,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732</properties:Words>
  <properties:Characters>3838</properties:Characters>
  <properties:Lines>109</properties:Lines>
  <properties:Paragraphs>34</properties:Paragraphs>
  <properties:TotalTime>0</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R J E Š E NJ E</vt:lpstr>
    </vt:vector>
  </properties:TitlesOfParts>
  <properties:LinksUpToDate>false</properties:LinksUpToDate>
  <properties:CharactersWithSpaces>4711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2016-09-06T12:33:00Z</dcterms:created>
  <dc:creator>Velimir Vuković</dc:creator>
  <cp:lastModifiedBy>Marija Elez</cp:lastModifiedBy>
  <cp:lastPrinted>2016-09-06T12:29:00Z</cp:lastPrinted>
  <dcterms:modified xmlns:xsi="http://www.w3.org/2001/XMLSchema-instance" xsi:type="dcterms:W3CDTF">2016-09-06T12:34:00Z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