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88fe" w14:paraId="11188f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A24D37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F36D9" w:rsidRPr="006603C0">
        <w:rPr>
          <w:sz w:val="24"/>
          <w:szCs w:val="24"/>
          <w:lang w:eastAsia="en-US"/>
        </w:rPr>
        <w:t xml:space="preserve">AUTO FIUME jednostavno društvo s ograničenom odgovornošću za prijevoz i usluge Rijeka, Janka Polić Kamova 10 ( </w:t>
      </w:r>
      <w:r w:rsidR="002F36D9">
        <w:rPr>
          <w:sz w:val="24"/>
          <w:szCs w:val="24"/>
          <w:lang w:eastAsia="en-US"/>
        </w:rPr>
        <w:t xml:space="preserve">MBS </w:t>
      </w:r>
      <w:r w:rsidR="002F36D9" w:rsidRPr="006603C0">
        <w:rPr>
          <w:sz w:val="24"/>
          <w:szCs w:val="24"/>
          <w:lang w:eastAsia="en-US"/>
        </w:rPr>
        <w:t>040295447- OIB 33801158689</w:t>
      </w:r>
      <w:r w:rsidR="002F36D9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A24D37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B81E8D">
        <w:rPr>
          <w:color w:val="000000"/>
          <w:sz w:val="24"/>
          <w:szCs w:val="24"/>
        </w:rPr>
        <w:t>24.829,20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</w:t>
      </w:r>
      <w:r w:rsidR="002F36D9">
        <w:rPr>
          <w:color w:val="000000"/>
          <w:sz w:val="24"/>
          <w:szCs w:val="24"/>
        </w:rPr>
        <w:t>91</w:t>
      </w:r>
      <w:r w:rsidR="003856C3">
        <w:rPr>
          <w:color w:val="000000"/>
          <w:sz w:val="24"/>
          <w:szCs w:val="24"/>
        </w:rPr>
        <w:t>/1</w:t>
      </w:r>
      <w:r w:rsidR="00A35D7C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</w:t>
      </w:r>
      <w:r w:rsidR="002F36D9">
        <w:rPr>
          <w:color w:val="000000"/>
          <w:sz w:val="24"/>
          <w:szCs w:val="24"/>
        </w:rPr>
        <w:t>91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28D" w:rsidP="00FF2B80" w:rsidR="0043728D">
      <w:pPr>
        <w:spacing w:lineRule="auto" w:line="240" w:after="0"/>
      </w:pPr>
      <w:r>
        <w:separator/>
      </w:r>
    </w:p>
  </w:endnote>
  <w:endnote w:id="0" w:type="continuationSeparator">
    <w:p w:rsidRDefault="0043728D" w:rsidP="00FF2B80" w:rsidR="004372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28D" w:rsidP="00FF2B80" w:rsidR="0043728D">
      <w:pPr>
        <w:spacing w:lineRule="auto" w:line="240" w:after="0"/>
      </w:pPr>
      <w:r>
        <w:separator/>
      </w:r>
    </w:p>
  </w:footnote>
  <w:footnote w:id="0" w:type="continuationSeparator">
    <w:p w:rsidRDefault="0043728D" w:rsidP="00FF2B80" w:rsidR="004372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D37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7417B3">
      <w:rPr>
        <w:sz w:val="24"/>
        <w:szCs w:val="24"/>
      </w:rPr>
      <w:t>91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3728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964A3"/>
    <w:rsid w:val="000C0102"/>
    <w:rsid w:val="000D35DC"/>
    <w:rsid w:val="000F593A"/>
    <w:rsid w:val="00155BAC"/>
    <w:rsid w:val="00165D5D"/>
    <w:rsid w:val="0018187D"/>
    <w:rsid w:val="00184D15"/>
    <w:rsid w:val="001C0D59"/>
    <w:rsid w:val="001C6EF5"/>
    <w:rsid w:val="001F0BA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2F36D9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3728D"/>
    <w:rsid w:val="00474213"/>
    <w:rsid w:val="004E4AC8"/>
    <w:rsid w:val="004F6C16"/>
    <w:rsid w:val="00513160"/>
    <w:rsid w:val="005144B8"/>
    <w:rsid w:val="00541CCE"/>
    <w:rsid w:val="00556204"/>
    <w:rsid w:val="00557F07"/>
    <w:rsid w:val="005A62BF"/>
    <w:rsid w:val="005C7F73"/>
    <w:rsid w:val="005D6AF7"/>
    <w:rsid w:val="00604A20"/>
    <w:rsid w:val="006121FB"/>
    <w:rsid w:val="00612DFC"/>
    <w:rsid w:val="006161FC"/>
    <w:rsid w:val="0064183D"/>
    <w:rsid w:val="00641B8E"/>
    <w:rsid w:val="00663750"/>
    <w:rsid w:val="00685FD5"/>
    <w:rsid w:val="006D014D"/>
    <w:rsid w:val="006E2E55"/>
    <w:rsid w:val="006E38DE"/>
    <w:rsid w:val="006F26B0"/>
    <w:rsid w:val="00700374"/>
    <w:rsid w:val="00701F26"/>
    <w:rsid w:val="0070468A"/>
    <w:rsid w:val="00721B72"/>
    <w:rsid w:val="00725176"/>
    <w:rsid w:val="007275F0"/>
    <w:rsid w:val="00727E74"/>
    <w:rsid w:val="007417B3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24D37"/>
    <w:rsid w:val="00A35D7C"/>
    <w:rsid w:val="00A94A9A"/>
    <w:rsid w:val="00AA6ABF"/>
    <w:rsid w:val="00AB29D0"/>
    <w:rsid w:val="00AF4366"/>
    <w:rsid w:val="00B1443B"/>
    <w:rsid w:val="00B331C7"/>
    <w:rsid w:val="00B5648F"/>
    <w:rsid w:val="00B80884"/>
    <w:rsid w:val="00B81E8D"/>
    <w:rsid w:val="00B919EC"/>
    <w:rsid w:val="00BA3EB5"/>
    <w:rsid w:val="00BB1DAF"/>
    <w:rsid w:val="00BD0DE3"/>
    <w:rsid w:val="00BE7FB8"/>
    <w:rsid w:val="00C1088F"/>
    <w:rsid w:val="00C117EB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C3C91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F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F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FIUME j.d.o.o.  Rijeka</izvorni_sadrzaj>
    <derivirana_varijabla naziv="DomainObject.Predmet.ProtustrankaFormated_1">  AUTO FIUME j.d.o.o.  Rijeka</derivirana_varijabla>
  </DomainObject.Predmet.ProtustrankaFormated>
  <DomainObject.Predmet.ProtustrankaFormatedOIB>
    <izvorni_sadrzaj>  AUTO FIUME j.d.o.o.  Rijeka, OIB 33801158689</izvorni_sadrzaj>
    <derivirana_varijabla naziv="DomainObject.Predmet.ProtustrankaFormatedOIB_1">  AUTO FIUME j.d.o.o.  Rijeka, OIB 33801158689</derivirana_varijabla>
  </DomainObject.Predmet.ProtustrankaFormatedOIB>
  <DomainObject.Predmet.ProtustrankaFormatedWithAdress>
    <izvorni_sadrzaj> AUTO FIUME j.d.o.o.  Rijeka, Janka Polić Kamova 10, 51000 Rijeka</izvorni_sadrzaj>
    <derivirana_varijabla naziv="DomainObject.Predmet.ProtustrankaFormatedWithAdress_1"> AUTO FIUME j.d.o.o.  Rijeka, Janka Polić Kamova 10, 51000 Rijeka</derivirana_varijabla>
  </DomainObject.Predmet.ProtustrankaFormatedWithAdress>
  <DomainObject.Predmet.ProtustrankaFormatedWithAdressOIB>
    <izvorni_sadrzaj> AUTO FIUME j.d.o.o.  Rijeka, OIB 33801158689, Janka Polić Kamova 10, 51000 Rijeka</izvorni_sadrzaj>
    <derivirana_varijabla naziv="DomainObject.Predmet.ProtustrankaFormatedWithAdressOIB_1"> AUTO FIUME j.d.o.o.  Rijeka, OIB 33801158689, Janka Polić Kamova 10, 51000 Rijeka</derivirana_varijabla>
  </DomainObject.Predmet.ProtustrankaFormatedWithAdressOIB>
  <DomainObject.Predmet.ProtustrankaWithAdress>
    <izvorni_sadrzaj>AUTO FIUME j.d.o.o.  Rijeka Janka Polić Kamova 10, 51000 Rijeka</izvorni_sadrzaj>
    <derivirana_varijabla naziv="DomainObject.Predmet.ProtustrankaWithAdress_1">AUTO FIUME j.d.o.o.  Rijeka Janka Polić Kamova 10, 51000 Rijeka</derivirana_varijabla>
  </DomainObject.Predmet.ProtustrankaWithAdress>
  <DomainObject.Predmet.ProtustrankaWithAdressOIB>
    <izvorni_sadrzaj>AUTO FIUME j.d.o.o.  Rijeka, OIB 33801158689, Janka Polić Kamova 10, 51000 Rijeka</izvorni_sadrzaj>
    <derivirana_varijabla naziv="DomainObject.Predmet.ProtustrankaWithAdressOIB_1">AUTO FIUME j.d.o.o.  Rijeka, OIB 33801158689, Janka Polić Kamova 10, 51000 Rijeka</derivirana_varijabla>
  </DomainObject.Predmet.ProtustrankaWithAdressOIB>
  <DomainObject.Predmet.ProtustrankaNazivFormated>
    <izvorni_sadrzaj>AUTO FIUME j.d.o.o.  Rijeka</izvorni_sadrzaj>
    <derivirana_varijabla naziv="DomainObject.Predmet.ProtustrankaNazivFormated_1">AUTO FIUME j.d.o.o.  Rijeka</derivirana_varijabla>
  </DomainObject.Predmet.ProtustrankaNazivFormated>
  <DomainObject.Predmet.ProtustrankaNazivFormatedOIB>
    <izvorni_sadrzaj>AUTO FIUME j.d.o.o.  Rijeka, OIB 33801158689</izvorni_sadrzaj>
    <derivirana_varijabla naziv="DomainObject.Predmet.ProtustrankaNazivFormatedOIB_1">AUTO FIUME j.d.o.o.  Rijeka, OIB 33801158689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FIUME j.d.o.o.  Rijeka</item>
    </izvorni_sadrzaj>
    <derivirana_varijabla naziv="DomainObject.Predmet.ProtuStrankaListFormated_1">
      <item>AUTO FIUME j.d.o.o.  Rijeka</item>
    </derivirana_varijabla>
  </DomainObject.Predmet.ProtuStrankaListFormated>
  <DomainObject.Predmet.ProtuStrankaListFormatedOIB>
    <izvorni_sadrzaj>
      <item>AUTO FIUME j.d.o.o.  Rijeka, OIB 33801158689</item>
    </izvorni_sadrzaj>
    <derivirana_varijabla naziv="DomainObject.Predmet.ProtuStrankaListFormatedOIB_1">
      <item>AUTO FIUME j.d.o.o.  Rijeka, OIB 33801158689</item>
    </derivirana_varijabla>
  </DomainObject.Predmet.ProtuStrankaListFormatedOIB>
  <DomainObject.Predmet.ProtuStrankaListFormatedWithAdress>
    <izvorni_sadrzaj>
      <item>AUTO FIUME j.d.o.o.  Rijeka, Janka Polić Kamova 10, 51000 Rijeka</item>
    </izvorni_sadrzaj>
    <derivirana_varijabla naziv="DomainObject.Predmet.ProtuStrankaListFormatedWithAdress_1">
      <item>AUTO FIUME j.d.o.o.  Rijeka, Janka Polić Kamova 10, 51000 Rijeka</item>
    </derivirana_varijabla>
  </DomainObject.Predmet.ProtuStrankaListFormatedWithAdress>
  <DomainObject.Predmet.ProtuStrankaListFormatedWithAdressOIB>
    <izvorni_sadrzaj>
      <item>AUTO FIUME j.d.o.o.  Rijeka, OIB 33801158689, Janka Polić Kamova 10, 51000 Rijeka</item>
    </izvorni_sadrzaj>
    <derivirana_varijabla naziv="DomainObject.Predmet.ProtuStrankaListFormatedWithAdressOIB_1">
      <item>AUTO FIUME j.d.o.o.  Rijeka, OIB 33801158689, Janka Polić Kamova 10, 51000 Rijeka</item>
    </derivirana_varijabla>
  </DomainObject.Predmet.ProtuStrankaListFormatedWithAdressOIB>
  <DomainObject.Predmet.ProtuStrankaListNazivFormated>
    <izvorni_sadrzaj>
      <item>AUTO FIUME j.d.o.o.  Rijeka</item>
    </izvorni_sadrzaj>
    <derivirana_varijabla naziv="DomainObject.Predmet.ProtuStrankaListNazivFormated_1">
      <item>AUTO FIUME j.d.o.o.  Rijeka</item>
    </derivirana_varijabla>
  </DomainObject.Predmet.ProtuStrankaListNazivFormated>
  <DomainObject.Predmet.ProtuStrankaListNazivFormatedOIB>
    <izvorni_sadrzaj>
      <item>AUTO FIUME j.d.o.o.  Rijeka, OIB 33801158689</item>
    </izvorni_sadrzaj>
    <derivirana_varijabla naziv="DomainObject.Predmet.ProtuStrankaListNazivFormatedOIB_1">
      <item>AUTO FIUME j.d.o.o.  Rijeka, OIB 33801158689</item>
    </derivirana_varijabla>
  </DomainObject.Predmet.ProtuStrankaListNazivFormatedOIB>
  <DomainObject.Predmet.OstaliListFormated>
    <izvorni_sadrzaj>
      <item>Jadranko Vlah</item>
    </izvorni_sadrzaj>
    <derivirana_varijabla naziv="DomainObject.Predmet.OstaliListFormated_1">
      <item>Jadranko Vlah</item>
    </derivirana_varijabla>
  </DomainObject.Predmet.OstaliListFormated>
  <DomainObject.Predmet.OstaliListFormatedOIB>
    <izvorni_sadrzaj>
      <item>Jadranko Vlah, OIB 94115860108</item>
    </izvorni_sadrzaj>
    <derivirana_varijabla naziv="DomainObject.Predmet.OstaliListFormatedOIB_1">
      <item>Jadranko Vlah, OIB 94115860108</item>
    </derivirana_varijabla>
  </DomainObject.Predmet.OstaliListFormatedOIB>
  <DomainObject.Predmet.OstaliListFormatedWithAdress>
    <izvorni_sadrzaj>
      <item>Jadranko Vlah, Janka Polić Kamovas 10, 51000 Rijeka</item>
    </izvorni_sadrzaj>
    <derivirana_varijabla naziv="DomainObject.Predmet.OstaliListFormatedWithAdress_1">
      <item>Jadranko Vlah, Janka Polić Kamovas 10, 51000 Rijeka</item>
    </derivirana_varijabla>
  </DomainObject.Predmet.OstaliListFormatedWithAdress>
  <DomainObject.Predmet.OstaliListFormatedWithAdressOIB>
    <izvorni_sadrzaj>
      <item>Jadranko Vlah, OIB 94115860108, Janka Polić Kamovas 10, 51000 Rijeka</item>
    </izvorni_sadrzaj>
    <derivirana_varijabla naziv="DomainObject.Predmet.OstaliListFormatedWithAdressOIB_1">
      <item>Jadranko Vlah, OIB 94115860108, Janka Polić Kamovas 10, 51000 Rijeka</item>
    </derivirana_varijabla>
  </DomainObject.Predmet.OstaliListFormatedWithAdressOIB>
  <DomainObject.Predmet.OstaliListNazivFormated>
    <izvorni_sadrzaj>
      <item>Jadranko Vlah</item>
    </izvorni_sadrzaj>
    <derivirana_varijabla naziv="DomainObject.Predmet.OstaliListNazivFormated_1">
      <item>Jadranko Vlah</item>
    </derivirana_varijabla>
  </DomainObject.Predmet.OstaliListNazivFormated>
  <DomainObject.Predmet.OstaliListNazivFormatedOIB>
    <izvorni_sadrzaj>
      <item>Jadranko Vlah, OIB 94115860108</item>
    </izvorni_sadrzaj>
    <derivirana_varijabla naziv="DomainObject.Predmet.OstaliListNazivFormatedOIB_1">
      <item>Jadranko Vlah, OIB 94115860108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FIUME j.d.o.o.  Rijeka</izvorni_sadrzaj>
    <derivirana_varijabla naziv="DomainObject.Predmet.ProtustrankaIDrugi_1">AUTO FIUME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FIUME j.d.o.o.  Rijeka, OIB 33801158689, Janka Polić Kamova 10, 51000 Rijeka</izvorni_sadrzaj>
    <derivirana_varijabla naziv="DomainObject.Predmet.ProtustrankaIDrugiAdressOIB_1">AUTO FIUME j.d.o.o.  Rijeka, OIB 33801158689, Janka Polić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FIUME j.d.o.o.  Rijeka</item>
      <item>Jadranko Vlah</item>
    </izvorni_sadrzaj>
    <derivirana_varijabla naziv="DomainObject.Predmet.SudioniciListNaziv_1">
      <item>FINA  Rijeka</item>
      <item>AUTO FIUME j.d.o.o.  Rijeka</item>
      <item>Jadranko Vlah</item>
    </derivirana_varijabla>
  </DomainObject.Predmet.SudioniciListNaziv>
  <DomainObject.Predmet.SudioniciListAdressOIB>
    <izvorni_sadrzaj>
      <item>FINA  Rijeka, OIB 85821130368, Frana Kurelca 8,51000 Rijeka</item>
      <item>AUTO FIUME j.d.o.o.  Rijeka, OIB 33801158689, Janka Polić Kamova 10,51000 Rijeka</item>
      <item>Jadranko Vlah, OIB 94115860108, Janka Polić Kamovas 10,51000 Rijeka</item>
    </izvorni_sadrzaj>
    <derivirana_varijabla naziv="DomainObject.Predmet.SudioniciListAdressOIB_1">
      <item>FINA  Rijeka, OIB 85821130368, Frana Kurelca 8,51000 Rijeka</item>
      <item>AUTO FIUME j.d.o.o.  Rijeka, OIB 33801158689, Janka Polić Kamova 10,51000 Rijeka</item>
      <item>Jadranko Vlah, OIB 94115860108, Janka Polić Kamovas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33801158689</item>
      <item>, OIB 94115860108</item>
    </izvorni_sadrzaj>
    <derivirana_varijabla naziv="DomainObject.Predmet.SudioniciListNazivOIB_1">
      <item>, OIB 85821130368</item>
      <item>, OIB 33801158689</item>
      <item>, OIB 94115860108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00EE4-6675-46AD-B50E-4732497DC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1304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2015-12-15T09:14:00Z</dcterms:created>
  <dc:creator>Vera Jelenović</dc:creator>
  <cp:lastModifiedBy>Sonja Krapić</cp:lastModifiedBy>
  <dcterms:modified xmlns:xsi="http://www.w3.org/2001/XMLSchema-instance" xsi:type="dcterms:W3CDTF">2015-12-15T10:00:00Z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