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49c5e" w14:paraId="c549c5e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C728B6">
        <w:t xml:space="preserve">SOLINSKA PLOVIDBA d.o.o., Spinčićeva 25/E, Split, OIB: </w:t>
      </w:r>
      <w:r w:rsidR="00C728B6" w:rsidRPr="00C728B6">
        <w:t>92477399433</w:t>
      </w:r>
      <w:r>
        <w:rPr>
          <w:lang w:val="hr-HR"/>
        </w:rPr>
        <w:t xml:space="preserve">, dana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728B6">
        <w:t xml:space="preserve">SOLINSKA PLOVIDBA d.o.o., Spinčićeva 25/E, Split, OIB: </w:t>
      </w:r>
      <w:r w:rsidR="00C728B6" w:rsidRPr="00C728B6">
        <w:t>92477399433</w:t>
      </w:r>
      <w:r w:rsidR="00C728B6">
        <w:t xml:space="preserve"> </w:t>
      </w:r>
      <w:r>
        <w:rPr>
          <w:lang w:val="hr-HR"/>
        </w:rPr>
        <w:t xml:space="preserve">na dan </w:t>
      </w:r>
      <w:r w:rsidR="00C728B6">
        <w:rPr>
          <w:lang w:val="hr-HR"/>
        </w:rPr>
        <w:t>18. ožujka 2016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090B2C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C728B6">
        <w:rPr>
          <w:lang w:val="hr-HR"/>
        </w:rPr>
        <w:t>201.273,19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FE2" w:rsidRPr="00FB0F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C6BAC" w:rsidR="00473132">
    <w:pPr>
      <w:pStyle w:val="Zaglavlje"/>
      <w:jc w:val="center"/>
    </w:pPr>
  </w:p>
  <w:p w:rsidRDefault="00DC6BAC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C728B6">
      <w:t>872/2016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90B2C"/>
    <w:rsid w:val="000B4D96"/>
    <w:rsid w:val="000F03A8"/>
    <w:rsid w:val="00291D1D"/>
    <w:rsid w:val="002E32EA"/>
    <w:rsid w:val="002F1189"/>
    <w:rsid w:val="003652A6"/>
    <w:rsid w:val="00394F80"/>
    <w:rsid w:val="003C2F22"/>
    <w:rsid w:val="003D4855"/>
    <w:rsid w:val="00417EA6"/>
    <w:rsid w:val="00455956"/>
    <w:rsid w:val="004F1BAF"/>
    <w:rsid w:val="004F4530"/>
    <w:rsid w:val="005A61D0"/>
    <w:rsid w:val="005D2AF5"/>
    <w:rsid w:val="005E4A3B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304E6"/>
    <w:rsid w:val="009771F7"/>
    <w:rsid w:val="00981D37"/>
    <w:rsid w:val="009B56F1"/>
    <w:rsid w:val="00A429D1"/>
    <w:rsid w:val="00A51DE9"/>
    <w:rsid w:val="00B12DB9"/>
    <w:rsid w:val="00B157B2"/>
    <w:rsid w:val="00B45E79"/>
    <w:rsid w:val="00B7506F"/>
    <w:rsid w:val="00BB32B9"/>
    <w:rsid w:val="00C728B6"/>
    <w:rsid w:val="00D54741"/>
    <w:rsid w:val="00DC6BAC"/>
    <w:rsid w:val="00DD0D50"/>
    <w:rsid w:val="00EA4F9E"/>
    <w:rsid w:val="00EB6A52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6B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B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B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B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B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6B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B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B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B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B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St-872/2016</izvorni_sadrzaj>
    <derivirana_varijabla naziv="DomainObject.Predmet.OznakaBroj_1">St-872/2016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SOLINSKA PLOVIDBA d.o.o. za pomorski promet</izvorni_sadrzaj>
    <derivirana_varijabla naziv="DomainObject.Predmet.ProtustrankaFormated_1">  SOLINSKA PLOVIDBA d.o.o. za pomorski promet</derivirana_varijabla>
  </DomainObject.Predmet.ProtustrankaFormated>
  <DomainObject.Predmet.ProtustrankaFormatedOIB>
    <izvorni_sadrzaj>  SOLINSKA PLOVIDBA d.o.o. za pomorski promet, OIB 92477399433</izvorni_sadrzaj>
    <derivirana_varijabla naziv="DomainObject.Predmet.ProtustrankaFormatedOIB_1">  SOLINSKA PLOVIDBA d.o.o. za pomorski promet, OIB 92477399433</derivirana_varijabla>
  </DomainObject.Predmet.ProtustrankaFormatedOIB>
  <DomainObject.Predmet.ProtustrankaFormatedWithAdress>
    <izvorni_sadrzaj> SOLINSKA PLOVIDBA d.o.o. za pomorski promet, Spinčićeva 25/E, 21000 Split</izvorni_sadrzaj>
    <derivirana_varijabla naziv="DomainObject.Predmet.ProtustrankaFormatedWithAdress_1"> SOLINSKA PLOVIDBA d.o.o. za pomorski promet, Spinčićeva 25/E, 21000 Split</derivirana_varijabla>
  </DomainObject.Predmet.ProtustrankaFormatedWithAdress>
  <DomainObject.Predmet.ProtustrankaFormatedWithAdressOIB>
    <izvorni_sadrzaj> SOLINSKA PLOVIDBA d.o.o. za pomorski promet, OIB 92477399433, Spinčićeva 25/E, 21000 Split</izvorni_sadrzaj>
    <derivirana_varijabla naziv="DomainObject.Predmet.ProtustrankaFormatedWithAdressOIB_1"> SOLINSKA PLOVIDBA d.o.o. za pomorski promet, OIB 92477399433, Spinčićeva 25/E, 21000 Split</derivirana_varijabla>
  </DomainObject.Predmet.ProtustrankaFormatedWithAdressOIB>
  <DomainObject.Predmet.ProtustrankaWithAdress>
    <izvorni_sadrzaj>SOLINSKA PLOVIDBA d.o.o. za pomorski promet Spinčićeva 25/E, 21000 Split</izvorni_sadrzaj>
    <derivirana_varijabla naziv="DomainObject.Predmet.ProtustrankaWithAdress_1">SOLINSKA PLOVIDBA d.o.o. za pomorski promet Spinčićeva 25/E, 21000 Split</derivirana_varijabla>
  </DomainObject.Predmet.ProtustrankaWithAdress>
  <DomainObject.Predmet.ProtustrankaWithAdressOIB>
    <izvorni_sadrzaj>SOLINSKA PLOVIDBA d.o.o. za pomorski promet, OIB 92477399433, Spinčićeva 25/E, 21000 Split</izvorni_sadrzaj>
    <derivirana_varijabla naziv="DomainObject.Predmet.ProtustrankaWithAdressOIB_1">SOLINSKA PLOVIDBA d.o.o. za pomorski promet, OIB 92477399433, Spinčićeva 25/E, 21000 Split</derivirana_varijabla>
  </DomainObject.Predmet.ProtustrankaWithAdressOIB>
  <DomainObject.Predmet.ProtustrankaNazivFormated>
    <izvorni_sadrzaj>SOLINSKA PLOVIDBA d.o.o. za pomorski promet</izvorni_sadrzaj>
    <derivirana_varijabla naziv="DomainObject.Predmet.ProtustrankaNazivFormated_1">SOLINSKA PLOVIDBA d.o.o. za pomorski promet</derivirana_varijabla>
  </DomainObject.Predmet.ProtustrankaNazivFormated>
  <DomainObject.Predmet.ProtustrankaNazivFormatedOIB>
    <izvorni_sadrzaj>SOLINSKA PLOVIDBA d.o.o. za pomorski promet, OIB 92477399433</izvorni_sadrzaj>
    <derivirana_varijabla naziv="DomainObject.Predmet.ProtustrankaNazivFormatedOIB_1">SOLINSKA PLOVIDBA d.o.o. za pomorski promet, OIB 92477399433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201273.19</izvorni_sadrzaj>
    <derivirana_varijabla naziv="DomainObject.Predmet.TrenutnaVrijednost_1">201273.19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SOLINSKA PLOVIDBA d.o.o. za pomorski promet</item>
    </izvorni_sadrzaj>
    <derivirana_varijabla naziv="DomainObject.Predmet.ProtuStrankaListFormated_1">
      <item>SOLINSKA PLOVIDBA d.o.o. za pomorski promet</item>
    </derivirana_varijabla>
  </DomainObject.Predmet.ProtuStrankaListFormated>
  <DomainObject.Predmet.ProtuStrankaListFormatedOIB>
    <izvorni_sadrzaj>
      <item>SOLINSKA PLOVIDBA d.o.o. za pomorski promet, OIB 92477399433</item>
    </izvorni_sadrzaj>
    <derivirana_varijabla naziv="DomainObject.Predmet.ProtuStrankaListFormatedOIB_1">
      <item>SOLINSKA PLOVIDBA d.o.o. za pomorski promet, OIB 92477399433</item>
    </derivirana_varijabla>
  </DomainObject.Predmet.ProtuStrankaListFormatedOIB>
  <DomainObject.Predmet.ProtuStrankaListFormatedWithAdress>
    <izvorni_sadrzaj>
      <item>SOLINSKA PLOVIDBA d.o.o. za pomorski promet, Spinčićeva 25/E, 21000 Split</item>
    </izvorni_sadrzaj>
    <derivirana_varijabla naziv="DomainObject.Predmet.ProtuStrankaListFormatedWithAdress_1">
      <item>SOLINSKA PLOVIDBA d.o.o. za pomorski promet, Spinčićeva 25/E, 21000 Split</item>
    </derivirana_varijabla>
  </DomainObject.Predmet.ProtuStrankaListFormatedWithAdress>
  <DomainObject.Predmet.ProtuStrankaListFormatedWithAdressOIB>
    <izvorni_sadrzaj>
      <item>SOLINSKA PLOVIDBA d.o.o. za pomorski promet, OIB 92477399433, Spinčićeva 25/E, 21000 Split</item>
    </izvorni_sadrzaj>
    <derivirana_varijabla naziv="DomainObject.Predmet.ProtuStrankaListFormatedWithAdressOIB_1">
      <item>SOLINSKA PLOVIDBA d.o.o. za pomorski promet, OIB 92477399433, Spinčićeva 25/E, 21000 Split</item>
    </derivirana_varijabla>
  </DomainObject.Predmet.ProtuStrankaListFormatedWithAdressOIB>
  <DomainObject.Predmet.ProtuStrankaListNazivFormated>
    <izvorni_sadrzaj>
      <item>SOLINSKA PLOVIDBA d.o.o. za pomorski promet</item>
    </izvorni_sadrzaj>
    <derivirana_varijabla naziv="DomainObject.Predmet.ProtuStrankaListNazivFormated_1">
      <item>SOLINSKA PLOVIDBA d.o.o. za pomorski promet</item>
    </derivirana_varijabla>
  </DomainObject.Predmet.ProtuStrankaListNazivFormated>
  <DomainObject.Predmet.ProtuStrankaListNazivFormatedOIB>
    <izvorni_sadrzaj>
      <item>SOLINSKA PLOVIDBA d.o.o. za pomorski promet, OIB 92477399433</item>
    </izvorni_sadrzaj>
    <derivirana_varijabla naziv="DomainObject.Predmet.ProtuStrankaListNazivFormatedOIB_1">
      <item>SOLINSKA PLOVIDBA d.o.o. za pomorski promet, OIB 92477399433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SOLINSKA PLOVIDBA d.o.o. za pomorski promet</izvorni_sadrzaj>
    <derivirana_varijabla naziv="DomainObject.Predmet.ProtustrankaIDrugi_1">SOLINSKA PLOVIDBA d.o.o. za pomorski promet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SOLINSKA PLOVIDBA d.o.o. za pomorski promet, OIB 92477399433, Spinčićeva 25/E, 21000 Split</izvorni_sadrzaj>
    <derivirana_varijabla naziv="DomainObject.Predmet.ProtustrankaIDrugiAdressOIB_1">SOLINSKA PLOVIDBA d.o.o. za pomorski promet, OIB 92477399433, Spinčićeva 25/E,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SOLINSKA PLOVIDBA d.o.o. za pomorski promet</item>
      <item>FINANCIJSKA AGENCIJA, PODRUŽNICA SPLIT</item>
    </izvorni_sadrzaj>
    <derivirana_varijabla naziv="DomainObject.Predmet.SudioniciListNaziv_1">
      <item>SOLINSKA PLOVIDBA d.o.o. za pomorski promet</item>
      <item>FINANCIJSKA AGENCIJA, PODRUŽNICA SPLIT</item>
    </derivirana_varijabla>
  </DomainObject.Predmet.SudioniciListNaziv>
  <DomainObject.Predmet.SudioniciListAdressOIB>
    <izvorni_sadrzaj>
      <item>SOLINSKA PLOVIDBA d.o.o. za pomorski promet, OIB 92477399433, Spinčićeva 25/E,21000 Split</item>
      <item>FINANCIJSKA AGENCIJA, PODRUŽNICA SPLIT, OIB 85821130368, Mažuranićevo šetalište 24b,21000 Split</item>
    </izvorni_sadrzaj>
    <derivirana_varijabla naziv="DomainObject.Predmet.SudioniciListAdressOIB_1">
      <item>SOLINSKA PLOVIDBA d.o.o. za pomorski promet, OIB 92477399433, Spinčićeva 25/E,21000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92477399433</item>
      <item>, OIB 85821130368</item>
    </izvorni_sadrzaj>
    <derivirana_varijabla naziv="DomainObject.Predmet.SudioniciListNazivOIB_1">
      <item>, OIB 92477399433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1762</properties:Characters>
  <properties:Lines>45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2017-03-02T11:21:00Z</cp:lastPrinted>
  <dcterms:modified xmlns:xsi="http://www.w3.org/2001/XMLSchema-instance" xsi:type="dcterms:W3CDTF">2017-03-02T12:41:00Z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