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ae6d" w14:paraId="68aae6d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ED0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B51ED0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St-417/2016</izvorni_sadrzaj>
    <derivirana_varijabla naziv="DomainObject.Predmet.OznakaBroj_1">St-417/2016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ELEKTROMEHANIKA PREMUŽIĆ jednostavno društvo s ograničenom odgovornošću za trgovinu i usluge</izvorni_sadrzaj>
    <derivirana_varijabla naziv="DomainObject.Predmet.ProtustrankaFormated_1">  ELEKTROMEHANIKA PREMUŽIĆ jednostavno društvo s ograničenom odgovornošću za trgovinu i usluge</derivirana_varijabla>
  </DomainObject.Predmet.ProtustrankaFormated>
  <DomainObject.Predmet.ProtustrankaFormatedOIB>
    <izvorni_sadrzaj>  ELEKTROMEHANIKA PREMUŽIĆ jednostavno društvo s ograničenom odgovornošću za trgovinu i usluge, OIB 22260360801</izvorni_sadrzaj>
    <derivirana_varijabla naziv="DomainObject.Predmet.ProtustrankaFormatedOIB_1">  ELEKTROMEHANIKA PREMUŽIĆ jednostavno društvo s ograničenom odgovornošću za trgovinu i usluge, OIB 22260360801</derivirana_varijabla>
  </DomainObject.Predmet.ProtustrankaFormatedOIB>
  <DomainObject.Predmet.ProtustrankaFormatedWithAdress>
    <izvorni_sadrzaj> ELEKTROMEHANIKA PREMUŽIĆ jednostavno društvo s ograničenom odgovornošću za trgovinu i usluge, Radnička 8/A, 42204 Donji Kneginec</izvorni_sadrzaj>
    <derivirana_varijabla naziv="DomainObject.Predmet.ProtustrankaFormatedWithAdress_1"> ELEKTROMEHANIKA PREMUŽIĆ jednostavno društvo s ograničenom odgovornošću za trgovinu i usluge, Radnička 8/A, 42204 Donji Kneginec</derivirana_varijabla>
  </DomainObject.Predmet.ProtustrankaFormatedWithAdress>
  <DomainObject.Predmet.ProtustrankaFormatedWithAdressOIB>
    <izvorni_sadrzaj> ELEKTROMEHANIKA PREMUŽIĆ jednostavno društvo s ograničenom odgovornošću za trgovinu i usluge, OIB 22260360801, Radnička 8/A, 42204 Donji Kneginec</izvorni_sadrzaj>
    <derivirana_varijabla naziv="DomainObject.Predmet.ProtustrankaFormatedWithAdressOIB_1"> ELEKTROMEHANIKA PREMUŽIĆ jednostavno društvo s ograničenom odgovornošću za trgovinu i usluge, OIB 22260360801, Radnička 8/A, 42204 Donji Kneginec</derivirana_varijabla>
  </DomainObject.Predmet.ProtustrankaFormatedWithAdressOIB>
  <DomainObject.Predmet.ProtustrankaWithAdress>
    <izvorni_sadrzaj>ELEKTROMEHANIKA PREMUŽIĆ jednostavno društvo s ograničenom odgovornošću za trgovinu i usluge Radnička 8/A, 42204 Donji Kneginec</izvorni_sadrzaj>
    <derivirana_varijabla naziv="DomainObject.Predmet.ProtustrankaWithAdress_1">ELEKTROMEHANIKA PREMUŽIĆ jednostavno društvo s ograničenom odgovornošću za trgovinu i usluge Radnička 8/A, 42204 Donji Kneginec</derivirana_varijabla>
  </DomainObject.Predmet.ProtustrankaWithAdress>
  <DomainObject.Predmet.ProtustrankaWithAdressOIB>
    <izvorni_sadrzaj>ELEKTROMEHANIKA PREMUŽIĆ jednostavno društvo s ograničenom odgovornošću za trgovinu i usluge, OIB 22260360801, Radnička 8/A, 42204 Donji Kneginec</izvorni_sadrzaj>
    <derivirana_varijabla naziv="DomainObject.Predmet.ProtustrankaWithAdressOIB_1">ELEKTROMEHANIKA PREMUŽIĆ jednostavno društvo s ograničenom odgovornošću za trgovinu i usluge, OIB 22260360801, Radnička 8/A, 42204 Donji Kneginec</derivirana_varijabla>
  </DomainObject.Predmet.ProtustrankaWithAdressOIB>
  <DomainObject.Predmet.ProtustrankaNazivFormated>
    <izvorni_sadrzaj>ELEKTROMEHANIKA PREMUŽIĆ jednostavno društvo s ograničenom odgovornošću za trgovinu i usluge</izvorni_sadrzaj>
    <derivirana_varijabla naziv="DomainObject.Predmet.ProtustrankaNazivFormated_1">ELEKTROMEHANIKA PREMUŽIĆ jednostavno društvo s ograničenom odgovornošću za trgovinu i usluge</derivirana_varijabla>
  </DomainObject.Predmet.ProtustrankaNazivFormated>
  <DomainObject.Predmet.ProtustrankaNazivFormatedOIB>
    <izvorni_sadrzaj>ELEKTROMEHANIKA PREMUŽIĆ jednostavno društvo s ograničenom odgovornošću za trgovinu i usluge, OIB 22260360801</izvorni_sadrzaj>
    <derivirana_varijabla naziv="DomainObject.Predmet.ProtustrankaNazivFormatedOIB_1">ELEKTROMEHANIKA PREMUŽIĆ jednostavno društvo s ograničenom odgovornošću za trgovinu i usluge, OIB 22260360801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18895.88</izvorni_sadrzaj>
    <derivirana_varijabla naziv="DomainObject.Predmet.TrenutnaVrijednost_1">18895.88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ELEKTROMEHANIKA PREMUŽIĆ jednostavno društvo s ograničenom odgovornošću za trgovinu i usluge</item>
    </izvorni_sadrzaj>
    <derivirana_varijabla naziv="DomainObject.Predmet.ProtuStrankaListFormated_1">
      <item>ELEKTROMEHANIKA PREMUŽIĆ jednostavno društvo s ograničenom odgovornošću za trgovinu i usluge</item>
    </derivirana_varijabla>
  </DomainObject.Predmet.ProtuStrankaListFormated>
  <DomainObject.Predmet.ProtuStrankaListFormatedOIB>
    <izvorni_sadrzaj>
      <item>ELEKTROMEHANIKA PREMUŽIĆ jednostavno društvo s ograničenom odgovornošću za trgovinu i usluge, OIB 22260360801</item>
    </izvorni_sadrzaj>
    <derivirana_varijabla naziv="DomainObject.Predmet.ProtuStrankaListFormatedOIB_1">
      <item>ELEKTROMEHANIKA PREMUŽIĆ jednostavno društvo s ograničenom odgovornošću za trgovinu i usluge, OIB 22260360801</item>
    </derivirana_varijabla>
  </DomainObject.Predmet.ProtuStrankaListFormatedOIB>
  <DomainObject.Predmet.ProtuStrankaListFormatedWithAdress>
    <izvorni_sadrzaj>
      <item>ELEKTROMEHANIKA PREMUŽIĆ jednostavno društvo s ograničenom odgovornošću za trgovinu i usluge, Radnička 8/A, 42204 Donji Kneginec</item>
    </izvorni_sadrzaj>
    <derivirana_varijabla naziv="DomainObject.Predmet.ProtuStrankaListFormatedWithAdress_1">
      <item>ELEKTROMEHANIKA PREMUŽIĆ jednostavno društvo s ograničenom odgovornošću za trgovinu i usluge, Radnička 8/A, 42204 Donji Kneginec</item>
    </derivirana_varijabla>
  </DomainObject.Predmet.ProtuStrankaListFormatedWithAdress>
  <DomainObject.Predmet.ProtuStrankaListFormatedWithAdressOIB>
    <izvorni_sadrzaj>
      <item>ELEKTROMEHANIKA PREMUŽIĆ jednostavno društvo s ograničenom odgovornošću za trgovinu i usluge, OIB 22260360801, Radnička 8/A, 42204 Donji Kneginec</item>
    </izvorni_sadrzaj>
    <derivirana_varijabla naziv="DomainObject.Predmet.ProtuStrankaListFormatedWithAdressOIB_1">
      <item>ELEKTROMEHANIKA PREMUŽIĆ jednostavno društvo s ograničenom odgovornošću za trgovinu i usluge, OIB 22260360801, Radnička 8/A, 42204 Donji Kneginec</item>
    </derivirana_varijabla>
  </DomainObject.Predmet.ProtuStrankaListFormatedWithAdressOIB>
  <DomainObject.Predmet.ProtuStrankaListNazivFormated>
    <izvorni_sadrzaj>
      <item>ELEKTROMEHANIKA PREMUŽIĆ jednostavno društvo s ograničenom odgovornošću za trgovinu i usluge</item>
    </izvorni_sadrzaj>
    <derivirana_varijabla naziv="DomainObject.Predmet.ProtuStrankaListNazivFormated_1">
      <item>ELEKTROMEHANIKA PREMUŽIĆ jednostavno društvo s ograničenom odgovornošću za trgovinu i usluge</item>
    </derivirana_varijabla>
  </DomainObject.Predmet.ProtuStrankaListNazivFormated>
  <DomainObject.Predmet.ProtuStrankaListNazivFormatedOIB>
    <izvorni_sadrzaj>
      <item>ELEKTROMEHANIKA PREMUŽIĆ jednostavno društvo s ograničenom odgovornošću za trgovinu i usluge, OIB 22260360801</item>
    </izvorni_sadrzaj>
    <derivirana_varijabla naziv="DomainObject.Predmet.ProtuStrankaListNazivFormatedOIB_1">
      <item>ELEKTROMEHANIKA PREMUŽIĆ jednostavno društvo s ograničenom odgovornošću za trgovinu i usluge, OIB 22260360801</item>
    </derivirana_varijabla>
  </DomainObject.Predmet.ProtuStrankaListNazivFormatedOIB>
  <DomainObject.Predmet.OstaliListFormated>
    <izvorni_sadrzaj>
      <item>E-oglasna ploča</item>
      <item>Sudski registar</item>
      <item>Zoran Premužić</item>
      <item>Županijsko državno odvjetništvo</item>
    </izvorni_sadrzaj>
    <derivirana_varijabla naziv="DomainObject.Predmet.OstaliListFormated_1">
      <item>E-oglasna ploča</item>
      <item>Sudski registar</item>
      <item>Zoran Premužić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Zoran Premužić, OIB 20504996729</item>
      <item>Županijsko državno odvjetništvo</item>
    </izvorni_sadrzaj>
    <derivirana_varijabla naziv="DomainObject.Predmet.OstaliListFormatedOIB_1">
      <item>E-oglasna ploča</item>
      <item>Sudski registar</item>
      <item>Zoran Premužić, OIB 20504996729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Zoran Premužić, Radnička 8a, 42204 Donji Kneginec</item>
      <item>Županijsko državno odvjetništvo</item>
    </izvorni_sadrzaj>
    <derivirana_varijabla naziv="DomainObject.Predmet.OstaliListFormatedWithAdress_1">
      <item>E-oglasna ploča</item>
      <item>Sudski registar</item>
      <item>Zoran Premužić, Radnička 8a, 42204 Donji Kneginec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Zoran Premužić, OIB 20504996729, Radnička 8a, 42204 Donji Kneginec</item>
      <item>Županijsko državno odvjetništvo</item>
    </izvorni_sadrzaj>
    <derivirana_varijabla naziv="DomainObject.Predmet.OstaliListFormatedWithAdressOIB_1">
      <item>E-oglasna ploča</item>
      <item>Sudski registar</item>
      <item>Zoran Premužić, OIB 20504996729, Radnička 8a, 42204 Donji Kneginec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Zoran Premužić</item>
      <item>Županijsko državno odvjetništvo</item>
    </izvorni_sadrzaj>
    <derivirana_varijabla naziv="DomainObject.Predmet.OstaliListNazivFormated_1">
      <item>E-oglasna ploča</item>
      <item>Sudski registar</item>
      <item>Zoran Premužić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Zoran Premužić, OIB 20504996729</item>
      <item>Županijsko državno odvjetništvo</item>
    </izvorni_sadrzaj>
    <derivirana_varijabla naziv="DomainObject.Predmet.OstaliListNazivFormatedOIB_1">
      <item>E-oglasna ploča</item>
      <item>Sudski registar</item>
      <item>Zoran Premužić, OIB 20504996729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ELEKTROMEHANIKA PREMUŽIĆ jednostavno društvo s ograničenom odgovornošću za trgovinu i usluge</izvorni_sadrzaj>
    <derivirana_varijabla naziv="DomainObject.Predmet.ProtustrankaIDrugi_1">ELEKTROMEHANIKA PREMUŽIĆ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ELEKTROMEHANIKA PREMUŽIĆ jednostavno društvo s ograničenom odgovornošću za trgovinu i usluge, OIB 22260360801, Radnička 8/A, 42204 Donji Kneginec</izvorni_sadrzaj>
    <derivirana_varijabla naziv="DomainObject.Predmet.ProtustrankaIDrugiAdressOIB_1">ELEKTROMEHANIKA PREMUŽIĆ jednostavno društvo s ograničenom odgovornošću za trgovinu i usluge, OIB 22260360801, Radnička 8/A,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ELEKTROMEHANIKA PREMUŽIĆ jednostavno društvo s ograničenom odgovornošću za trgovinu i usluge</item>
      <item>E-oglasna ploča</item>
      <item>Sudski registar</item>
      <item>Zoran Premužić</item>
      <item>Županijsko državno odvjetništvo</item>
    </izvorni_sadrzaj>
    <derivirana_varijabla naziv="DomainObject.Predmet.SudioniciListNaziv_1">
      <item>Financijska agencija</item>
      <item>ELEKTROMEHANIKA PREMUŽIĆ jednostavno društvo s ograničenom odgovornošću za trgovinu i usluge</item>
      <item>E-oglasna ploča</item>
      <item>Sudski registar</item>
      <item>Zoran Premužić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ELEKTROMEHANIKA PREMUŽIĆ jednostavno društvo s ograničenom odgovornošću za trgovinu i usluge, OIB 22260360801, Radnička 8/A,42204 Donji Kneginec</item>
      <item>E-oglasna ploča</item>
      <item>Sudski registar</item>
      <item>Zoran Premužić, OIB 20504996729, Radnička 8a,42204 Donji Kneginec</item>
      <item>Županijsko državno odvjetništvo</item>
    </izvorni_sadrzaj>
    <derivirana_varijabla naziv="DomainObject.Predmet.SudioniciListAdressOIB_1">
      <item>Financijska agencija, OIB 85821130368, A. Cesarca 2,42000 Varaždin</item>
      <item>ELEKTROMEHANIKA PREMUŽIĆ jednostavno društvo s ograničenom odgovornošću za trgovinu i usluge, OIB 22260360801, Radnička 8/A,42204 Donji Kneginec</item>
      <item>E-oglasna ploča</item>
      <item>Sudski registar</item>
      <item>Zoran Premužić, OIB 20504996729, Radnička 8a,42204 Donji Kneginec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22260360801</item>
      <item>, OIB null</item>
      <item>, OIB 20504996729</item>
      <item>, OIB null</item>
    </izvorni_sadrzaj>
    <derivirana_varijabla naziv="DomainObject.Predmet.SudioniciListNazivOIB_1">
      <item>, OIB null</item>
      <item>, OIB 85821130368</item>
      <item>, OIB 22260360801</item>
      <item>, OIB null</item>
      <item>, OIB 20504996729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