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389e" w14:paraId="1fe389e" w:rsidRDefault="00AF58C9" w:rsidP="00AF58C9" w:rsidR="00AF58C9" w:rsidRPr="00CE49ED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575C7" w:rsidR="005E6FCA" w:rsidRPr="002A37B5">
        <w:trPr>
          <w:gridAfter w:val="1"/>
          <w:wAfter w:type="dxa" w:w="284"/>
        </w:trPr>
        <w:tc>
          <w:tcPr>
            <w:tcW w:type="dxa" w:w="2943"/>
          </w:tcPr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575C7" w:rsidR="005E6FCA" w:rsidRPr="002A37B5">
        <w:tc>
          <w:tcPr>
            <w:tcW w:type="dxa" w:w="3227"/>
            <w:gridSpan w:val="2"/>
          </w:tcPr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AF58C9" w:rsidP="009B6C94" w:rsidR="003418E6" w:rsidRPr="00CE49ED">
      <w:r w:rsidRPr="00CE49ED">
        <w:tab/>
      </w:r>
      <w:r w:rsidRPr="00CE49ED">
        <w:tab/>
      </w:r>
      <w:r w:rsidRPr="00CE49ED">
        <w:tab/>
      </w:r>
    </w:p>
    <w:p w:rsidRDefault="003418E6" w:rsidP="003418E6" w:rsidR="00AF58C9" w:rsidRPr="00CE49ED">
      <w:pPr>
        <w:jc w:val="center"/>
        <w:rPr>
          <w:bCs/>
        </w:rPr>
      </w:pPr>
      <w:r w:rsidRPr="00CE49ED">
        <w:rPr>
          <w:bCs/>
        </w:rPr>
        <w:t>R E P U B L I K A H R V A T S K A</w:t>
      </w:r>
    </w:p>
    <w:p w:rsidRDefault="00AF58C9" w:rsidP="00AF58C9" w:rsidR="00AF58C9" w:rsidRPr="00CE49ED"/>
    <w:p w:rsidRDefault="009F3796" w:rsidP="009F3796" w:rsidR="00605929" w:rsidRPr="00CE49ED">
      <w:pPr>
        <w:ind w:firstLine="708" w:left="2832"/>
      </w:pPr>
      <w:r w:rsidRPr="00CE49ED">
        <w:t xml:space="preserve">Z A K LJ U Č A K </w:t>
      </w:r>
    </w:p>
    <w:p w:rsidRDefault="009F3796" w:rsidP="00605929" w:rsidR="009F3796" w:rsidRPr="00CE49ED">
      <w:pPr>
        <w:ind w:firstLine="708"/>
        <w:jc w:val="both"/>
      </w:pPr>
    </w:p>
    <w:p w:rsidRDefault="00E66109" w:rsidP="009B6C94" w:rsidR="00072CAA">
      <w:pPr>
        <w:ind w:firstLine="708"/>
        <w:jc w:val="both"/>
      </w:pPr>
      <w:r w:rsidRPr="00CE49ED">
        <w:t xml:space="preserve">Trgovački sud u Zadru po sutkinji Ani Markač u stečajnom postupku nad stečajnim dužnikom </w:t>
      </w:r>
      <w:r w:rsidR="00F14B0F" w:rsidRPr="00CE49ED">
        <w:t xml:space="preserve">TRIBUNJ, Poljoprivredna zadruga u stečaju, Tribunj, Zamalin 96, OIB:14395554723, </w:t>
      </w:r>
      <w:r w:rsidR="00C81F12" w:rsidRPr="00CE49ED">
        <w:t xml:space="preserve">kojeg zastupa stečajni upravitelj </w:t>
      </w:r>
      <w:r w:rsidR="00204AF6" w:rsidRPr="00CE49ED">
        <w:t>Damir Šebetić iz Zagreba</w:t>
      </w:r>
      <w:r w:rsidR="00F14B0F" w:rsidRPr="00CE49ED">
        <w:t xml:space="preserve">, dana </w:t>
      </w:r>
      <w:r w:rsidR="00CE49ED">
        <w:t>21. svibnja</w:t>
      </w:r>
      <w:r w:rsidR="009F3796" w:rsidRPr="00CE49ED">
        <w:t xml:space="preserve"> </w:t>
      </w:r>
      <w:r w:rsidR="00CE49ED">
        <w:t>2018</w:t>
      </w:r>
      <w:r w:rsidR="00F14B0F" w:rsidRPr="00CE49ED">
        <w:t xml:space="preserve">., </w:t>
      </w:r>
    </w:p>
    <w:p w:rsidRDefault="005E6FCA" w:rsidP="009B6C94" w:rsidR="005E6FCA" w:rsidRPr="00CE49ED">
      <w:pPr>
        <w:ind w:firstLine="708"/>
        <w:jc w:val="both"/>
      </w:pPr>
    </w:p>
    <w:p w:rsidRDefault="00C81F12" w:rsidP="00072CAA" w:rsidR="00AF58C9" w:rsidRPr="00CE49ED">
      <w:pPr>
        <w:jc w:val="center"/>
      </w:pPr>
      <w:r w:rsidRPr="00CE49ED">
        <w:t xml:space="preserve">z a k lj u č i o  </w:t>
      </w:r>
      <w:r w:rsidR="00AF58C9" w:rsidRPr="00CE49ED">
        <w:t>j e</w:t>
      </w:r>
    </w:p>
    <w:p w:rsidRDefault="00072CAA" w:rsidP="00072CAA" w:rsidR="00072CAA" w:rsidRPr="00CE49ED">
      <w:pPr>
        <w:ind w:firstLine="708"/>
        <w:jc w:val="both"/>
      </w:pPr>
    </w:p>
    <w:p w:rsidRDefault="00C81F12" w:rsidP="00C81F12" w:rsidR="00056145" w:rsidRPr="00204AF6">
      <w:pPr>
        <w:jc w:val="both"/>
      </w:pPr>
      <w:r w:rsidRPr="00CE49ED">
        <w:t>I.</w:t>
      </w:r>
      <w:r w:rsidRPr="00CE49ED">
        <w:tab/>
      </w:r>
      <w:r w:rsidR="00072CAA" w:rsidRPr="00CE49ED">
        <w:t>Saziva se Sku</w:t>
      </w:r>
      <w:r w:rsidR="008D50DC" w:rsidRPr="00CE49ED">
        <w:t>pština vjerovnika za d</w:t>
      </w:r>
      <w:r w:rsidR="00744B98" w:rsidRPr="00CE49ED">
        <w:t>an</w:t>
      </w:r>
      <w:r w:rsidR="00CE49ED">
        <w:t xml:space="preserve"> 5. lipnja 2018. u 12,45 sati</w:t>
      </w:r>
      <w:r w:rsidR="009B6C94" w:rsidRPr="00CE49ED">
        <w:t xml:space="preserve">, </w:t>
      </w:r>
      <w:r w:rsidR="00072CAA" w:rsidRPr="00CE49ED">
        <w:t xml:space="preserve">koja će se održati </w:t>
      </w:r>
      <w:r w:rsidR="008D50DC" w:rsidRPr="00CE49ED">
        <w:t xml:space="preserve">kod </w:t>
      </w:r>
      <w:r w:rsidR="008D50DC" w:rsidRPr="00CE49ED">
        <w:rPr>
          <w:bCs/>
        </w:rPr>
        <w:t>Trgovačkog suda</w:t>
      </w:r>
      <w:r w:rsidR="008D50DC" w:rsidRPr="00CE49ED">
        <w:t xml:space="preserve"> u Zadru, </w:t>
      </w:r>
      <w:r w:rsidRPr="00CE49ED">
        <w:t xml:space="preserve">Dr. Franje Tuđmana 35, sudnica 14/I, </w:t>
      </w:r>
      <w:r w:rsidR="00204AF6" w:rsidRPr="00CE49ED">
        <w:t>sa sljedećim</w:t>
      </w:r>
      <w:r w:rsidR="00204AF6">
        <w:t xml:space="preserve"> dnevnim redom:</w:t>
      </w:r>
    </w:p>
    <w:p w:rsidRDefault="005223E6" w:rsidP="009B6C94" w:rsidR="00072CAA" w:rsidRPr="009B6C94">
      <w:pPr>
        <w:pStyle w:val="Zaglavlje"/>
        <w:tabs>
          <w:tab w:pos="4536" w:val="clear"/>
          <w:tab w:pos="9072" w:val="clear"/>
        </w:tabs>
        <w:ind w:firstLine="708"/>
        <w:jc w:val="both"/>
        <w:rPr>
          <w:sz w:val="22"/>
          <w:szCs w:val="22"/>
        </w:rPr>
      </w:pPr>
      <w:r w:rsidRPr="00056145">
        <w:rPr>
          <w:sz w:val="22"/>
          <w:szCs w:val="22"/>
        </w:rPr>
        <w:t xml:space="preserve"> </w:t>
      </w:r>
    </w:p>
    <w:p w:rsidRDefault="00C81F12" w:rsidP="00C81F12" w:rsidR="00C81F12">
      <w:pPr>
        <w:jc w:val="both"/>
      </w:pPr>
      <w:r>
        <w:t>1.</w:t>
      </w:r>
      <w:r>
        <w:tab/>
      </w:r>
      <w:r w:rsidR="00CE49ED">
        <w:t xml:space="preserve">Izvještaj stečajnog upravitelja o provedenom javnom pozivu </w:t>
      </w:r>
    </w:p>
    <w:p w:rsidRDefault="00CE49ED" w:rsidP="00C81F12" w:rsidR="00CE49ED">
      <w:pPr>
        <w:jc w:val="both"/>
      </w:pPr>
    </w:p>
    <w:p w:rsidRDefault="00C81F12" w:rsidP="00CE49ED" w:rsidR="00C81F12">
      <w:pPr>
        <w:jc w:val="both"/>
      </w:pPr>
      <w:r>
        <w:t>2.</w:t>
      </w:r>
      <w:r>
        <w:tab/>
        <w:t xml:space="preserve">Donošenje odluke </w:t>
      </w:r>
      <w:r w:rsidR="00CE49ED">
        <w:t xml:space="preserve">o izradi stečajnog plana ili drugog načina unovčenja raspoložive imovine stečajnog dužnika </w:t>
      </w:r>
    </w:p>
    <w:p w:rsidRDefault="00315AB6" w:rsidP="00C81F12" w:rsidR="00315AB6" w:rsidRPr="00315AB6">
      <w:pPr>
        <w:jc w:val="both"/>
      </w:pPr>
    </w:p>
    <w:p w:rsidRDefault="00C81F12" w:rsidP="00315AB6" w:rsidR="00315AB6" w:rsidRPr="00315AB6">
      <w:pPr>
        <w:jc w:val="both"/>
      </w:pPr>
      <w:r>
        <w:t>II</w:t>
      </w:r>
      <w:r w:rsidR="00315AB6" w:rsidRPr="00315AB6">
        <w:t>.</w:t>
      </w:r>
      <w:r w:rsidR="00315AB6" w:rsidRPr="00315AB6">
        <w:tab/>
      </w:r>
      <w:r w:rsidRPr="0072564D">
        <w:t xml:space="preserve">Ovaj zaključak objavit će se na mrežnoj stranici e-Oglasna ploča sudova te svim vjerovnicima služi kao poziv na zakazanu skupštinu. </w:t>
      </w:r>
      <w:r w:rsidR="00315AB6" w:rsidRPr="00315AB6">
        <w:t xml:space="preserve"> </w:t>
      </w:r>
    </w:p>
    <w:p w:rsidRDefault="00072CAA" w:rsidP="00072CAA" w:rsidR="00072CAA" w:rsidRPr="00315AB6"/>
    <w:p w:rsidRDefault="00072CAA" w:rsidP="00CE49ED" w:rsidR="00CE49ED">
      <w:pPr>
        <w:jc w:val="center"/>
      </w:pPr>
      <w:r w:rsidRPr="00315AB6">
        <w:t xml:space="preserve">U Zadru </w:t>
      </w:r>
      <w:r w:rsidR="00CE49ED">
        <w:t xml:space="preserve">21. svibnja 2018. </w:t>
      </w:r>
    </w:p>
    <w:p w:rsidRDefault="00CE49ED" w:rsidP="00CE49ED" w:rsidR="00CE49ED">
      <w:pPr>
        <w:jc w:val="center"/>
      </w:pPr>
    </w:p>
    <w:p w:rsidRDefault="00F14B0F" w:rsidP="00CE49ED" w:rsidR="00107F44">
      <w:pPr>
        <w:jc w:val="center"/>
      </w:pPr>
      <w:r>
        <w:tab/>
      </w:r>
      <w:r>
        <w:tab/>
      </w:r>
      <w:r>
        <w:tab/>
        <w:t xml:space="preserve">                  </w:t>
      </w:r>
    </w:p>
    <w:p w:rsidRDefault="00107F44" w:rsidP="00107F44" w:rsidR="00072CAA" w:rsidRPr="00315AB6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072CAA" w:rsidRPr="00315AB6">
        <w:t xml:space="preserve">Sutkinja </w:t>
      </w:r>
    </w:p>
    <w:p w:rsidRDefault="00CE49ED" w:rsidP="00107F44" w:rsidR="00F14B0F" w:rsidRPr="00BD13F7">
      <w:pPr>
        <w:rPr>
          <w:b/>
        </w:rPr>
      </w:pPr>
      <w:r>
        <w:t>Vedrana Knežević</w:t>
      </w:r>
      <w:r w:rsidR="00107F44">
        <w:tab/>
      </w:r>
      <w:r w:rsidR="00107F44">
        <w:tab/>
      </w:r>
      <w:r w:rsidR="00107F44">
        <w:tab/>
      </w:r>
      <w:r w:rsidR="00107F44">
        <w:tab/>
      </w:r>
      <w:r w:rsidR="00107F44">
        <w:tab/>
      </w:r>
      <w:r w:rsidR="00107F44">
        <w:tab/>
      </w:r>
      <w:r w:rsidR="00107F44">
        <w:tab/>
      </w:r>
      <w:r w:rsidR="00107F44">
        <w:tab/>
        <w:t xml:space="preserve">     </w:t>
      </w:r>
      <w:r w:rsidR="00072CAA" w:rsidRPr="00315AB6">
        <w:t>Ana Markač</w:t>
      </w:r>
      <w:r w:rsidR="00107F44">
        <w:t>, v.r.</w:t>
      </w:r>
    </w:p>
    <w:p w:rsidRDefault="00C81F12" w:rsidP="00072CAA" w:rsidR="00C81F12"/>
    <w:p w:rsidRDefault="00C81F12" w:rsidP="00072CAA" w:rsidR="00C81F12"/>
    <w:p w:rsidRDefault="00107F44" w:rsidP="00072CAA" w:rsidR="00107F44"/>
    <w:p w:rsidRDefault="00072CAA" w:rsidP="00072CAA" w:rsidR="00072CAA" w:rsidRPr="00315AB6">
      <w:r w:rsidRPr="00315AB6">
        <w:t>POUKA O PRAVNOM LIJEKU</w:t>
      </w:r>
    </w:p>
    <w:p w:rsidRDefault="00C81F12" w:rsidP="00C81F12" w:rsidR="00C81F12" w:rsidRPr="0072564D">
      <w:r w:rsidRPr="0072564D">
        <w:t>Protiv ovog zaključka žalba nije dopuštena.</w:t>
      </w:r>
    </w:p>
    <w:p w:rsidRDefault="00C92262" w:rsidP="00072CAA" w:rsidR="00C92262" w:rsidRPr="00315AB6"/>
    <w:p w:rsidRDefault="00C81F12" w:rsidP="00072CAA" w:rsidR="00C81F12"/>
    <w:p w:rsidRDefault="00072CAA" w:rsidP="00072CAA" w:rsidR="00072CAA" w:rsidRPr="00315AB6">
      <w:r w:rsidRPr="00315AB6"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 xml:space="preserve">m upravitelju </w:t>
      </w:r>
      <w:r w:rsidR="00204AF6">
        <w:t>Damiru Šebetiću iz Zagreba</w:t>
      </w:r>
      <w:r w:rsidR="00CE49ED">
        <w:t xml:space="preserve"> </w:t>
      </w:r>
      <w:r w:rsidR="009B6C94">
        <w:t>putem e-mail</w:t>
      </w:r>
    </w:p>
    <w:p w:rsidRDefault="00E1160D" w:rsidP="00383517" w:rsidR="00CE49ED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>glasna ploča</w:t>
      </w:r>
      <w:r w:rsidR="00C81F12">
        <w:t xml:space="preserve"> sudova</w:t>
      </w:r>
      <w:r w:rsidR="00F14B0F">
        <w:t xml:space="preserve">, 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BD13F7" w:rsidR="00744B98" w:rsidRPr="00315AB6">
      <w:headerReference w:type="default" r:id="rId11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9F3" w:rsidP="003418E6" w:rsidR="00EC09F3">
      <w:r>
        <w:separator/>
      </w:r>
    </w:p>
  </w:endnote>
  <w:endnote w:id="0" w:type="continuationSeparator">
    <w:p w:rsidRDefault="00EC09F3" w:rsidP="003418E6" w:rsidR="00EC0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9F3" w:rsidP="003418E6" w:rsidR="00EC09F3">
      <w:r>
        <w:separator/>
      </w:r>
    </w:p>
  </w:footnote>
  <w:footnote w:id="0" w:type="continuationSeparator">
    <w:p w:rsidRDefault="00EC09F3" w:rsidP="003418E6" w:rsidR="00EC09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CE49ED">
      <w:t xml:space="preserve"> broj: 2 St-211/2011-261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D415845"/>
    <w:multiLevelType w:val="hybridMultilevel"/>
    <w:tmpl w:val="8FF40506"/>
    <w:lvl w:tplc="9E0241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31C6648"/>
    <w:multiLevelType w:val="hybridMultilevel"/>
    <w:tmpl w:val="C0CC0B1E"/>
    <w:lvl w:tplc="F4784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AB33B9"/>
    <w:multiLevelType w:val="hybridMultilevel"/>
    <w:tmpl w:val="FB72F6D8"/>
    <w:lvl w:tplc="FCCE18CE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2"/>
  </w:num>
  <w:num w:numId="16">
    <w:abstractNumId w:val="13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56145"/>
    <w:rsid w:val="00072CAA"/>
    <w:rsid w:val="000841E5"/>
    <w:rsid w:val="000C733D"/>
    <w:rsid w:val="00107F44"/>
    <w:rsid w:val="00140EC3"/>
    <w:rsid w:val="00170EAB"/>
    <w:rsid w:val="001A4AF2"/>
    <w:rsid w:val="001A75DF"/>
    <w:rsid w:val="001C46A9"/>
    <w:rsid w:val="00204AF6"/>
    <w:rsid w:val="002348F0"/>
    <w:rsid w:val="002C5818"/>
    <w:rsid w:val="002D7F46"/>
    <w:rsid w:val="002F18A5"/>
    <w:rsid w:val="00303268"/>
    <w:rsid w:val="00315AB6"/>
    <w:rsid w:val="003418E6"/>
    <w:rsid w:val="00355F70"/>
    <w:rsid w:val="00357B68"/>
    <w:rsid w:val="00383517"/>
    <w:rsid w:val="003A08B9"/>
    <w:rsid w:val="003F16AA"/>
    <w:rsid w:val="004139E6"/>
    <w:rsid w:val="004228B4"/>
    <w:rsid w:val="00455BCE"/>
    <w:rsid w:val="004C73D3"/>
    <w:rsid w:val="005223E6"/>
    <w:rsid w:val="00537A2F"/>
    <w:rsid w:val="00582C40"/>
    <w:rsid w:val="005851F9"/>
    <w:rsid w:val="005918E4"/>
    <w:rsid w:val="005B3E0C"/>
    <w:rsid w:val="005E6FCA"/>
    <w:rsid w:val="005F0A06"/>
    <w:rsid w:val="00605929"/>
    <w:rsid w:val="006C2F82"/>
    <w:rsid w:val="006C304A"/>
    <w:rsid w:val="00723B26"/>
    <w:rsid w:val="0073755C"/>
    <w:rsid w:val="00744B98"/>
    <w:rsid w:val="007F593B"/>
    <w:rsid w:val="00870477"/>
    <w:rsid w:val="008C522C"/>
    <w:rsid w:val="008D50DC"/>
    <w:rsid w:val="008F1CF7"/>
    <w:rsid w:val="009B6C94"/>
    <w:rsid w:val="009C7CAD"/>
    <w:rsid w:val="009C7E68"/>
    <w:rsid w:val="009F3796"/>
    <w:rsid w:val="009F6B1C"/>
    <w:rsid w:val="00A26E9A"/>
    <w:rsid w:val="00A5391E"/>
    <w:rsid w:val="00A90FC3"/>
    <w:rsid w:val="00AB6B83"/>
    <w:rsid w:val="00AF58C2"/>
    <w:rsid w:val="00AF58C9"/>
    <w:rsid w:val="00B64053"/>
    <w:rsid w:val="00B72BD8"/>
    <w:rsid w:val="00BD13F7"/>
    <w:rsid w:val="00C50D6E"/>
    <w:rsid w:val="00C778A1"/>
    <w:rsid w:val="00C81F12"/>
    <w:rsid w:val="00C92262"/>
    <w:rsid w:val="00CB6472"/>
    <w:rsid w:val="00CC0C77"/>
    <w:rsid w:val="00CC29B6"/>
    <w:rsid w:val="00CE49ED"/>
    <w:rsid w:val="00DD6A5B"/>
    <w:rsid w:val="00E05F00"/>
    <w:rsid w:val="00E1160D"/>
    <w:rsid w:val="00E66109"/>
    <w:rsid w:val="00E94D30"/>
    <w:rsid w:val="00EC09F3"/>
    <w:rsid w:val="00ED1E23"/>
    <w:rsid w:val="00EF7424"/>
    <w:rsid w:val="00F14B0F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41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41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1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1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1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41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41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1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1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1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skupštine vjerovnika</izvorni_sadrzaj>
    <derivirana_varijabla naziv="DomainObject.Primjedba_1">sazivanje skupštine vjerovnika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SVEŽNJA spisa</izvorni_sadrzaj>
    <derivirana_varijabla naziv="DomainObject.Predmet.Opis_1">5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34D78-12BD-4698-9102-F9354FEC0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978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2018-05-21T08:22:00Z</dcterms:created>
  <dc:creator>Ardena Bajlo</dc:creator>
  <cp:lastModifiedBy>Vedrana Raspović</cp:lastModifiedBy>
  <cp:lastPrinted>2018-05-21T08:24:00Z</cp:lastPrinted>
  <dcterms:modified xmlns:xsi="http://www.w3.org/2001/XMLSchema-instance" xsi:type="dcterms:W3CDTF">2018-05-21T11:49:00Z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(St-211-11  zakazivanje SKUPŠTINE  VJEROVINKA  21.5.2018..docx)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