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3391" w:rsidR="00583391">
        <w:tc>
          <w:tcPr>
            <w:tcW w:type="dxa" w:w="2985"/>
            <w:hideMark/>
          </w:tcPr>
          <w:p w:rsidRDefault="00583391" w:rsidP="00583391" w:rsidR="00583391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83391" w:rsidP="00583391" w:rsidR="00583391">
            <w:pPr>
              <w:spacing w:after="0"/>
              <w:jc w:val="center"/>
            </w:pPr>
            <w:r>
              <w:t>Republika Hrvatska</w:t>
            </w:r>
          </w:p>
          <w:p w:rsidRDefault="00583391" w:rsidP="00583391" w:rsidR="00583391">
            <w:pPr>
              <w:spacing w:after="0"/>
              <w:jc w:val="center"/>
            </w:pPr>
            <w:r>
              <w:t>Trgovački sud u Varaždinu</w:t>
            </w:r>
          </w:p>
          <w:p w:rsidRDefault="00583391" w:rsidP="00583391" w:rsidR="0058339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617179a" w14:paraId="617179a" w:rsidRDefault="00583391" w:rsidP="00583391" w:rsidR="00583391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583391" w:rsidP="00583391" w:rsidR="00583391">
      <w:pPr>
        <w:spacing w:after="0"/>
        <w:jc w:val="both"/>
      </w:pPr>
      <w:r>
        <w:t xml:space="preserve">                                                                                                Poslovni broj: 3 St-13/2015-49</w:t>
      </w:r>
    </w:p>
    <w:p w:rsidRDefault="00583391" w:rsidP="00583391" w:rsidR="00583391">
      <w:pPr>
        <w:spacing w:after="0"/>
        <w:jc w:val="both"/>
      </w:pPr>
    </w:p>
    <w:p w:rsidRDefault="00583391" w:rsidP="00583391" w:rsidR="00583391">
      <w:pPr>
        <w:spacing w:after="0"/>
      </w:pPr>
    </w:p>
    <w:p w:rsidRDefault="00583391" w:rsidP="00583391" w:rsidR="00583391">
      <w:pPr>
        <w:spacing w:after="0"/>
        <w:jc w:val="right"/>
      </w:pPr>
    </w:p>
    <w:p w:rsidRDefault="00583391" w:rsidP="00583391" w:rsidR="00583391">
      <w:pPr>
        <w:spacing w:after="0"/>
        <w:jc w:val="center"/>
      </w:pPr>
      <w:r>
        <w:t>R E P U B L I K A   H R V A T S K A</w:t>
      </w:r>
    </w:p>
    <w:p w:rsidRDefault="00583391" w:rsidP="00583391" w:rsidR="00583391">
      <w:pPr>
        <w:spacing w:after="0"/>
        <w:jc w:val="right"/>
      </w:pPr>
    </w:p>
    <w:p w:rsidRDefault="00583391" w:rsidP="00583391" w:rsidR="00583391">
      <w:pPr>
        <w:spacing w:after="0"/>
        <w:jc w:val="center"/>
      </w:pPr>
      <w:r>
        <w:t>R J E Š E N J E</w:t>
      </w:r>
    </w:p>
    <w:p w:rsidRDefault="00583391" w:rsidP="00583391" w:rsidR="00583391">
      <w:pPr>
        <w:spacing w:after="0"/>
        <w:jc w:val="center"/>
      </w:pPr>
    </w:p>
    <w:p w:rsidRDefault="00583391" w:rsidP="00583391" w:rsidR="00583391">
      <w:pPr>
        <w:spacing w:after="0"/>
        <w:jc w:val="center"/>
      </w:pPr>
    </w:p>
    <w:p w:rsidRDefault="00583391" w:rsidP="00583391" w:rsidR="00583391">
      <w:pPr>
        <w:spacing w:after="0"/>
        <w:jc w:val="both"/>
      </w:pPr>
      <w:r>
        <w:tab/>
        <w:t>Trgovački sud u Varaždinu, po sucu toga suda Jasni Lekić, u stečajnom postupku nad stečajnim dužnikom P. MAXI d.o.o. "u stečaju" Nedelišće, Maršala Tita 50, MBS: 070040973, OIB: 06372016168, dana 22. ožujka 2018. godine,</w:t>
      </w:r>
    </w:p>
    <w:p w:rsidRDefault="00583391" w:rsidP="00583391" w:rsidR="00583391">
      <w:pPr>
        <w:spacing w:after="0"/>
        <w:jc w:val="both"/>
      </w:pPr>
    </w:p>
    <w:p w:rsidRDefault="00583391" w:rsidP="00583391" w:rsidR="00583391">
      <w:pPr>
        <w:spacing w:after="0"/>
        <w:jc w:val="both"/>
      </w:pPr>
    </w:p>
    <w:p w:rsidRDefault="00583391" w:rsidP="00583391" w:rsidR="00583391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583391" w:rsidP="00583391" w:rsidR="00583391">
      <w:pPr>
        <w:spacing w:after="0"/>
      </w:pPr>
    </w:p>
    <w:p w:rsidRDefault="00583391" w:rsidP="00583391" w:rsidR="00583391">
      <w:pPr>
        <w:spacing w:after="0"/>
        <w:jc w:val="both"/>
      </w:pPr>
      <w:r>
        <w:tab/>
        <w:t>I/ Određuje se završno ročište za dan</w:t>
      </w:r>
    </w:p>
    <w:p w:rsidRDefault="00583391" w:rsidP="00583391" w:rsidR="00583391">
      <w:pPr>
        <w:spacing w:after="0"/>
        <w:jc w:val="both"/>
      </w:pPr>
    </w:p>
    <w:p w:rsidRDefault="00583391" w:rsidP="00583391" w:rsidR="00583391">
      <w:pPr>
        <w:spacing w:after="0"/>
        <w:jc w:val="center"/>
      </w:pPr>
      <w:r>
        <w:rPr>
          <w:b/>
        </w:rPr>
        <w:t>07. svibnja 2018. godine u 13,00 sati kod ovog suda, soba 226/II kat</w:t>
      </w:r>
      <w:r>
        <w:t>.</w:t>
      </w:r>
    </w:p>
    <w:p w:rsidRDefault="00583391" w:rsidP="00583391" w:rsidR="00583391">
      <w:pPr>
        <w:spacing w:after="0"/>
        <w:jc w:val="center"/>
      </w:pPr>
    </w:p>
    <w:p w:rsidRDefault="00583391" w:rsidP="00583391" w:rsidR="00583391">
      <w:pPr>
        <w:spacing w:after="0"/>
        <w:jc w:val="both"/>
      </w:pPr>
      <w:r>
        <w:tab/>
        <w:t>II/ Za ročište predlaže se slijedeći dnevni red:</w:t>
      </w:r>
    </w:p>
    <w:p w:rsidRDefault="00583391" w:rsidP="00583391" w:rsidR="00583391">
      <w:pPr>
        <w:spacing w:after="0"/>
        <w:jc w:val="both"/>
      </w:pPr>
    </w:p>
    <w:p w:rsidRDefault="00583391" w:rsidP="00583391" w:rsidR="00583391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583391" w:rsidP="00583391" w:rsidR="00583391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583391" w:rsidP="00583391" w:rsidR="00583391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583391" w:rsidP="00583391" w:rsidR="00583391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583391" w:rsidP="00583391" w:rsidR="00583391">
      <w:pPr>
        <w:spacing w:after="0"/>
        <w:jc w:val="both"/>
      </w:pPr>
    </w:p>
    <w:p w:rsidRDefault="00583391" w:rsidP="00583391" w:rsidR="00583391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583391" w:rsidP="00583391" w:rsidR="00583391">
      <w:pPr>
        <w:spacing w:after="0"/>
        <w:jc w:val="both"/>
      </w:pPr>
    </w:p>
    <w:p w:rsidRDefault="00583391" w:rsidP="00583391" w:rsidR="00583391">
      <w:pPr>
        <w:spacing w:after="0"/>
        <w:jc w:val="both"/>
      </w:pPr>
    </w:p>
    <w:p w:rsidRDefault="00583391" w:rsidP="00583391" w:rsidR="00583391">
      <w:pPr>
        <w:spacing w:after="0"/>
        <w:jc w:val="center"/>
      </w:pPr>
      <w:r>
        <w:t xml:space="preserve">Varaždin, 22. ožujka 2018. </w:t>
      </w:r>
    </w:p>
    <w:p w:rsidRDefault="00583391" w:rsidP="00583391" w:rsidR="00583391">
      <w:pPr>
        <w:spacing w:after="0"/>
        <w:jc w:val="center"/>
      </w:pPr>
    </w:p>
    <w:p w:rsidRDefault="00583391" w:rsidP="00583391" w:rsidR="00583391">
      <w:pPr>
        <w:spacing w:after="0"/>
        <w:jc w:val="center"/>
      </w:pPr>
    </w:p>
    <w:p w:rsidRDefault="00583391" w:rsidP="00583391" w:rsidR="00583391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583391" w:rsidP="00583391" w:rsidR="00583391">
      <w:pPr>
        <w:spacing w:after="0"/>
        <w:jc w:val="both"/>
      </w:pPr>
    </w:p>
    <w:p w:rsidRDefault="00583391" w:rsidP="00583391" w:rsidR="00583391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583391" w:rsidP="00583391" w:rsidR="00583391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583391" w:rsidP="00583391" w:rsidR="00583391">
      <w:pPr>
        <w:spacing w:after="0"/>
        <w:jc w:val="both"/>
      </w:pPr>
    </w:p>
    <w:p w:rsidRDefault="00583391" w:rsidP="00583391" w:rsidR="00583391">
      <w:pPr>
        <w:spacing w:after="0"/>
        <w:jc w:val="both"/>
      </w:pPr>
      <w:r>
        <w:t>POUKA O PRAVNOM LIJEKU:</w:t>
      </w:r>
    </w:p>
    <w:p w:rsidRDefault="00583391" w:rsidP="00583391" w:rsidR="00583391">
      <w:pPr>
        <w:spacing w:after="0"/>
        <w:jc w:val="both"/>
      </w:pPr>
    </w:p>
    <w:p w:rsidRDefault="00583391" w:rsidP="00583391" w:rsidR="00583391">
      <w:pPr>
        <w:spacing w:after="0"/>
        <w:jc w:val="both"/>
      </w:pPr>
      <w:r>
        <w:tab/>
        <w:t>Protiv ovog rješenja nije dopušten poseban pravni lijek.</w:t>
      </w:r>
    </w:p>
    <w:p w:rsidRDefault="00583391" w:rsidP="00583391" w:rsidR="00583391">
      <w:pPr>
        <w:spacing w:after="0"/>
        <w:jc w:val="both"/>
      </w:pPr>
    </w:p>
    <w:p w:rsidRDefault="00583391" w:rsidP="00583391" w:rsidR="00583391">
      <w:pPr>
        <w:spacing w:after="0"/>
        <w:jc w:val="both"/>
      </w:pPr>
      <w:r>
        <w:t>DNA: 1. Stečajna upraviteljica Sanja Kraljek, odvjetnica iz Čakovca, Kralja Tomislava 14</w:t>
      </w:r>
    </w:p>
    <w:p w:rsidRDefault="00583391" w:rsidP="00583391" w:rsidR="00583391">
      <w:pPr>
        <w:spacing w:after="0"/>
        <w:jc w:val="both"/>
      </w:pPr>
      <w:r>
        <w:t xml:space="preserve">           2. ŽDO Varaždin, građansko-upravni odjel</w:t>
      </w:r>
    </w:p>
    <w:p w:rsidRDefault="00583391" w:rsidP="00583391" w:rsidR="00583391">
      <w:pPr>
        <w:spacing w:after="0"/>
        <w:jc w:val="both"/>
      </w:pPr>
      <w:r>
        <w:t xml:space="preserve">           3. E-Oglasna ploča ovoga suda</w:t>
      </w:r>
    </w:p>
    <w:p w:rsidRDefault="00583391" w:rsidP="00583391" w:rsidR="00583391">
      <w:pPr>
        <w:spacing w:after="0"/>
        <w:jc w:val="both"/>
      </w:pPr>
      <w:r>
        <w:t xml:space="preserve">           </w:t>
      </w:r>
    </w:p>
    <w:p w:rsidRDefault="00583391" w:rsidP="00583391" w:rsidR="00583391">
      <w:pPr>
        <w:spacing w:after="0"/>
        <w:jc w:val="both"/>
      </w:pPr>
    </w:p>
    <w:p w:rsidRDefault="00583391" w:rsidP="00583391" w:rsidR="00583391">
      <w:pPr>
        <w:spacing w:after="0"/>
        <w:jc w:val="both"/>
      </w:pPr>
    </w:p>
    <w:p w:rsidRDefault="00AE649C" w:rsidP="00583391" w:rsidR="00AE649C" w:rsidRPr="00B76F3C">
      <w:pPr>
        <w:pStyle w:val="NormaleSPIS"/>
        <w:spacing w:after="0"/>
      </w:pPr>
    </w:p>
    <w:p w:rsidRDefault="00AB4602" w:rsidP="0058339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8339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56" w:rsidP="00537B78" w:rsidR="00333656">
      <w:r>
        <w:separator/>
      </w:r>
    </w:p>
  </w:endnote>
  <w:endnote w:id="0" w:type="continuationSeparator">
    <w:p w:rsidRDefault="00333656" w:rsidP="00537B78" w:rsidR="00333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56" w:rsidP="00537B78" w:rsidR="00333656">
      <w:r>
        <w:separator/>
      </w:r>
    </w:p>
  </w:footnote>
  <w:footnote w:id="0" w:type="continuationSeparator">
    <w:p w:rsidRDefault="00333656" w:rsidP="00537B78" w:rsidR="003336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09A"/>
    <w:rsid w:val="00333656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391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42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St-13/2015-49</izvorni_sadrzaj>
    <derivirana_varijabla naziv="DomainObject.Oznaka_1">St-13/2015-49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Prijeldog za pokretanja st.postupka</izvorni_sadrzaj>
    <derivirana_varijabla naziv="DomainObject.Predmet.Opis_1">Prijeldog za pokretanja st.postupka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MAXI društvo s ograničenom odgovornošću za veleprodaju, maloprodaju, uvoz-izvoz</izvorni_sadrzaj>
    <derivirana_varijabla naziv="DomainObject.Predmet.ProtustrankaFormated_1">  P. MAXI društvo s ograničenom odgovornošću za veleprodaju, maloprodaju, uvoz-izvoz</derivirana_varijabla>
  </DomainObject.Predmet.ProtustrankaFormated>
  <DomainObject.Predmet.ProtustrankaFormatedOIB>
    <izvorni_sadrzaj>  P. MAXI društvo s ograničenom odgovornošću za veleprodaju, maloprodaju, uvoz-izvoz, OIB 06372016168</izvorni_sadrzaj>
    <derivirana_varijabla naziv="DomainObject.Predmet.ProtustrankaFormatedOIB_1">  P. MAXI društvo s ograničenom odgovornošću za veleprodaju, maloprodaju, uvoz-izvoz, OIB 06372016168</derivirana_varijabla>
  </DomainObject.Predmet.ProtustrankaFormatedOIB>
  <DomainObject.Predmet.ProtustrankaFormatedWithAdress>
    <izvorni_sadrzaj> P. MAXI društvo s ograničenom odgovornošću za veleprodaju, maloprodaju, uvoz-izvoz, Maršala Tita 50, 40000 Nedelišće</izvorni_sadrzaj>
    <derivirana_varijabla naziv="DomainObject.Predmet.ProtustrankaFormatedWithAdress_1"> P. MAXI društvo s ograničenom odgovornošću za veleprodaju, maloprodaju, uvoz-izvoz, Maršala Tita 50, 40000 Nedelišće</derivirana_varijabla>
  </DomainObject.Predmet.ProtustrankaFormatedWithAdress>
  <DomainObject.Predmet.ProtustrankaFormatedWithAdressOIB>
    <izvorni_sadrzaj> P. MAXI društvo s ograničenom odgovornošću za veleprodaju, maloprodaju, uvoz-izvoz, OIB 06372016168, Maršala Tita 50, 40000 Nedelišće</izvorni_sadrzaj>
    <derivirana_varijabla naziv="DomainObject.Predmet.ProtustrankaFormatedWithAdressOIB_1"> P. MAXI društvo s ograničenom odgovornošću za veleprodaju, maloprodaju, uvoz-izvoz, OIB 06372016168, Maršala Tita 50, 40000 Nedelišće</derivirana_varijabla>
  </DomainObject.Predmet.ProtustrankaFormatedWithAdressOIB>
  <DomainObject.Predmet.ProtustrankaWithAdress>
    <izvorni_sadrzaj>P. MAXI društvo s ograničenom odgovornošću za veleprodaju, maloprodaju, uvoz-izvoz Maršala Tita 50, 40000 Nedelišće</izvorni_sadrzaj>
    <derivirana_varijabla naziv="DomainObject.Predmet.ProtustrankaWithAdress_1">P. MAXI društvo s ograničenom odgovornošću za veleprodaju, maloprodaju, uvoz-izvoz Maršala Tita 50, 40000 Nedelišće</derivirana_varijabla>
  </DomainObject.Predmet.ProtustrankaWithAdress>
  <DomainObject.Predmet.ProtustrankaWithAdressOIB>
    <izvorni_sadrzaj>P. MAXI društvo s ograničenom odgovornošću za veleprodaju, maloprodaju, uvoz-izvoz, OIB 06372016168, Maršala Tita 50, 40000 Nedelišće</izvorni_sadrzaj>
    <derivirana_varijabla naziv="DomainObject.Predmet.ProtustrankaWithAdressOIB_1">P. MAXI društvo s ograničenom odgovornošću za veleprodaju, maloprodaju, uvoz-izvoz, OIB 06372016168, Maršala Tita 50, 40000 Nedelišće</derivirana_varijabla>
  </DomainObject.Predmet.ProtustrankaWithAdressOIB>
  <DomainObject.Predmet.ProtustrankaNazivFormated>
    <izvorni_sadrzaj>P. MAXI društvo s ograničenom odgovornošću za veleprodaju, maloprodaju, uvoz-izvoz</izvorni_sadrzaj>
    <derivirana_varijabla naziv="DomainObject.Predmet.ProtustrankaNazivFormated_1">P. MAXI društvo s ograničenom odgovornošću za veleprodaju, maloprodaju, uvoz-izvoz</derivirana_varijabla>
  </DomainObject.Predmet.ProtustrankaNazivFormated>
  <DomainObject.Predmet.ProtustrankaNazivFormatedOIB>
    <izvorni_sadrzaj>P. MAXI društvo s ograničenom odgovornošću za veleprodaju, maloprodaju, uvoz-izvoz, OIB 06372016168</izvorni_sadrzaj>
    <derivirana_varijabla naziv="DomainObject.Predmet.ProtustrankaNazivFormatedOIB_1">P. MAXI društvo s ograničenom odgovornošću za veleprodaju, maloprodaju, uvoz-izvoz, OIB 06372016168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Prprović</izvorni_sadrzaj>
    <derivirana_varijabla naziv="DomainObject.Predmet.StrankaFormated_1">  Željko Prprović</derivirana_varijabla>
  </DomainObject.Predmet.StrankaFormated>
  <DomainObject.Predmet.StrankaFormatedOIB>
    <izvorni_sadrzaj>  Željko Prprović, OIB 06457421228</izvorni_sadrzaj>
    <derivirana_varijabla naziv="DomainObject.Predmet.StrankaFormatedOIB_1">  Željko Prprović, OIB 06457421228</derivirana_varijabla>
  </DomainObject.Predmet.StrankaFormatedOIB>
  <DomainObject.Predmet.StrankaFormatedWithAdress>
    <izvorni_sadrzaj> Željko Prprović, Maršala Tita 50, 40000 Nedelišće</izvorni_sadrzaj>
    <derivirana_varijabla naziv="DomainObject.Predmet.StrankaFormatedWithAdress_1"> Željko Prprović, Maršala Tita 50, 40000 Nedelišće</derivirana_varijabla>
  </DomainObject.Predmet.StrankaFormatedWithAdress>
  <DomainObject.Predmet.StrankaFormatedWithAdressOIB>
    <izvorni_sadrzaj> Željko Prprović, OIB 06457421228, Maršala Tita 50, 40000 Nedelišće</izvorni_sadrzaj>
    <derivirana_varijabla naziv="DomainObject.Predmet.StrankaFormatedWithAdressOIB_1"> Željko Prprović, OIB 06457421228, Maršala Tita 50, 40000 Nedelišće</derivirana_varijabla>
  </DomainObject.Predmet.StrankaFormatedWithAdressOIB>
  <DomainObject.Predmet.StrankaWithAdress>
    <izvorni_sadrzaj>Željko Prprović Maršala Tita 50,40000 Nedelišće</izvorni_sadrzaj>
    <derivirana_varijabla naziv="DomainObject.Predmet.StrankaWithAdress_1">Željko Prprović Maršala Tita 50,40000 Nedelišće</derivirana_varijabla>
  </DomainObject.Predmet.StrankaWithAdress>
  <DomainObject.Predmet.StrankaWithAdressOIB>
    <izvorni_sadrzaj>Željko Prprović, OIB 06457421228, Maršala Tita 50,40000 Nedelišće</izvorni_sadrzaj>
    <derivirana_varijabla naziv="DomainObject.Predmet.StrankaWithAdressOIB_1">Željko Prprović, OIB 06457421228, Maršala Tita 50,40000 Nedelišće</derivirana_varijabla>
  </DomainObject.Predmet.StrankaWithAdressOIB>
  <DomainObject.Predmet.StrankaNazivFormated>
    <izvorni_sadrzaj>Željko Prprović</izvorni_sadrzaj>
    <derivirana_varijabla naziv="DomainObject.Predmet.StrankaNazivFormated_1">Željko Prprović</derivirana_varijabla>
  </DomainObject.Predmet.StrankaNazivFormated>
  <DomainObject.Predmet.StrankaNazivFormatedOIB>
    <izvorni_sadrzaj>Željko Prprović, OIB 06457421228</izvorni_sadrzaj>
    <derivirana_varijabla naziv="DomainObject.Predmet.StrankaNazivFormatedOIB_1">Željko Prprović, OIB 06457421228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4799.92</izvorni_sadrzaj>
    <derivirana_varijabla naziv="DomainObject.Predmet.TrenutnaVrijednost_1">4799.92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Željko Prprović</item>
    </izvorni_sadrzaj>
    <derivirana_varijabla naziv="DomainObject.Predmet.StrankaListFormated_1">
      <item>Željko Prprović</item>
    </derivirana_varijabla>
  </DomainObject.Predmet.StrankaListFormated>
  <DomainObject.Predmet.StrankaListFormatedOIB>
    <izvorni_sadrzaj>
      <item>Željko Prprović, OIB 06457421228</item>
    </izvorni_sadrzaj>
    <derivirana_varijabla naziv="DomainObject.Predmet.StrankaListFormatedOIB_1">
      <item>Željko Prprović, OIB 06457421228</item>
    </derivirana_varijabla>
  </DomainObject.Predmet.StrankaListFormatedOIB>
  <DomainObject.Predmet.StrankaListFormatedWithAdress>
    <izvorni_sadrzaj>
      <item>Željko Prprović, Maršala Tita 50, 40000 Nedelišće</item>
    </izvorni_sadrzaj>
    <derivirana_varijabla naziv="DomainObject.Predmet.StrankaListFormatedWithAdress_1">
      <item>Željko Prprović, Maršala Tita 50, 40000 Nedelišće</item>
    </derivirana_varijabla>
  </DomainObject.Predmet.StrankaListFormatedWithAdress>
  <DomainObject.Predmet.StrankaListFormatedWithAdressOIB>
    <izvorni_sadrzaj>
      <item>Željko Prprović, OIB 06457421228, Maršala Tita 50, 40000 Nedelišće</item>
    </izvorni_sadrzaj>
    <derivirana_varijabla naziv="DomainObject.Predmet.StrankaListFormatedWithAdressOIB_1">
      <item>Željko Prprović, OIB 06457421228, Maršala Tita 50, 40000 Nedelišće</item>
    </derivirana_varijabla>
  </DomainObject.Predmet.StrankaListFormatedWithAdressOIB>
  <DomainObject.Predmet.StrankaListNazivFormated>
    <izvorni_sadrzaj>
      <item>Željko Prprović</item>
    </izvorni_sadrzaj>
    <derivirana_varijabla naziv="DomainObject.Predmet.StrankaListNazivFormated_1">
      <item>Željko Prprović</item>
    </derivirana_varijabla>
  </DomainObject.Predmet.StrankaListNazivFormated>
  <DomainObject.Predmet.StrankaListNazivFormatedOIB>
    <izvorni_sadrzaj>
      <item>Željko Prprović, OIB 06457421228</item>
    </izvorni_sadrzaj>
    <derivirana_varijabla naziv="DomainObject.Predmet.StrankaListNazivFormatedOIB_1">
      <item>Željko Prprović, OIB 06457421228</item>
    </derivirana_varijabla>
  </DomainObject.Predmet.StrankaListNazivFormatedOIB>
  <DomainObject.Predmet.ProtuStrankaListFormated>
    <izvorni_sadrzaj>
      <item>P. MAXI društvo s ograničenom odgovornošću za veleprodaju, maloprodaju, uvoz-izvoz</item>
    </izvorni_sadrzaj>
    <derivirana_varijabla naziv="DomainObject.Predmet.ProtuStrankaListFormated_1">
      <item>P. MAXI društvo s ograničenom odgovornošću za veleprodaju, maloprodaju, uvoz-izvoz</item>
    </derivirana_varijabla>
  </DomainObject.Predmet.ProtuStrankaListFormated>
  <DomainObject.Predmet.ProtuStrankaListFormatedOIB>
    <izvorni_sadrzaj>
      <item>P. MAXI društvo s ograničenom odgovornošću za veleprodaju, maloprodaju, uvoz-izvoz, OIB 06372016168</item>
    </izvorni_sadrzaj>
    <derivirana_varijabla naziv="DomainObject.Predmet.ProtuStrankaListFormatedOIB_1">
      <item>P. MAXI društvo s ograničenom odgovornošću za veleprodaju, maloprodaju, uvoz-izvoz, OIB 06372016168</item>
    </derivirana_varijabla>
  </DomainObject.Predmet.ProtuStrankaListFormatedOIB>
  <DomainObject.Predmet.ProtuStrankaListFormatedWithAdress>
    <izvorni_sadrzaj>
      <item>P. MAXI društvo s ograničenom odgovornošću za veleprodaju, maloprodaju, uvoz-izvoz, Maršala Tita 50, 40000 Nedelišće</item>
    </izvorni_sadrzaj>
    <derivirana_varijabla naziv="DomainObject.Predmet.ProtuStrankaListFormatedWithAdress_1">
      <item>P. MAXI društvo s ograničenom odgovornošću za veleprodaju, maloprodaju, uvoz-izvoz, Maršala Tita 50, 40000 Nedelišće</item>
    </derivirana_varijabla>
  </DomainObject.Predmet.ProtuStrankaListFormatedWithAdress>
  <DomainObject.Predmet.ProtuStrankaListFormatedWithAdressOIB>
    <izvorni_sadrzaj>
      <item>P. MAXI društvo s ograničenom odgovornošću za veleprodaju, maloprodaju, uvoz-izvoz, OIB 06372016168, Maršala Tita 50, 40000 Nedelišće</item>
    </izvorni_sadrzaj>
    <derivirana_varijabla naziv="DomainObject.Predmet.ProtuStrankaListFormatedWithAdressOIB_1">
      <item>P. MAXI društvo s ograničenom odgovornošću za veleprodaju, maloprodaju, uvoz-izvoz, OIB 06372016168, Maršala Tita 50, 40000 Nedelišće</item>
    </derivirana_varijabla>
  </DomainObject.Predmet.ProtuStrankaListFormatedWithAdressOIB>
  <DomainObject.Predmet.ProtuStrankaListNazivFormated>
    <izvorni_sadrzaj>
      <item>P. MAXI društvo s ograničenom odgovornošću za veleprodaju, maloprodaju, uvoz-izvoz</item>
    </izvorni_sadrzaj>
    <derivirana_varijabla naziv="DomainObject.Predmet.ProtuStrankaListNazivFormated_1">
      <item>P. MAXI društvo s ograničenom odgovornošću za veleprodaju, maloprodaju, uvoz-izvoz</item>
    </derivirana_varijabla>
  </DomainObject.Predmet.ProtuStrankaListNazivFormated>
  <DomainObject.Predmet.ProtuStrankaListNazivFormatedOIB>
    <izvorni_sadrzaj>
      <item>P. MAXI društvo s ograničenom odgovornošću za veleprodaju, maloprodaju, uvoz-izvoz, OIB 06372016168</item>
    </izvorni_sadrzaj>
    <derivirana_varijabla naziv="DomainObject.Predmet.ProtuStrankaListNazivFormatedOIB_1">
      <item>P. MAXI društvo s ograničenom odgovornošću za veleprodaju, maloprodaju, uvoz-izvoz, OIB 06372016168</item>
    </derivirana_varijabla>
  </DomainObject.Predmet.ProtuStrankaListNazivFormatedOIB>
  <DomainObject.Predmet.OstaliListFormated>
    <izvorni_sadrzaj>
      <item>Sudski registar</item>
      <item>Jasenka Prpović</item>
      <item>Sanja Kraljek</item>
    </izvorni_sadrzaj>
    <derivirana_varijabla naziv="DomainObject.Predmet.OstaliListFormated_1">
      <item>Sudski registar</item>
      <item>Jasenka Prpović</item>
      <item>Sanja Kraljek</item>
    </derivirana_varijabla>
  </DomainObject.Predmet.OstaliListFormated>
  <DomainObject.Predmet.OstaliListFormatedOIB>
    <izvorni_sadrzaj>
      <item>Sudski registar</item>
      <item>Jasenka Prpović</item>
      <item>Sanja Kraljek, OIB 44015522626</item>
    </izvorni_sadrzaj>
    <derivirana_varijabla naziv="DomainObject.Predmet.OstaliListFormatedOIB_1">
      <item>Sudski registar</item>
      <item>Jasenka Prpović</item>
      <item>Sanja Kraljek, OIB 44015522626</item>
    </derivirana_varijabla>
  </DomainObject.Predmet.OstaliListFormatedOIB>
  <DomainObject.Predmet.OstaliListFormatedWithAdress>
    <izvorni_sadrzaj>
      <item>Sudski registar, B.Radića 2, 42000 Varaždin</item>
      <item>Jasenka Prpović, Sisačka cesta 57, 10000 Zagreb</item>
      <item>Sanja Kraljek, Kralja Tomislava 14, 40000 Čakovec</item>
    </izvorni_sadrzaj>
    <derivirana_varijabla naziv="DomainObject.Predmet.OstaliListFormatedWithAdress_1">
      <item>Sudski registar, B.Radića 2, 42000 Varaždin</item>
      <item>Jasenka Prpović, Sisačka cesta 57, 10000 Zagreb</item>
      <item>Sanja Kraljek, Kralja Tomislava 14, 40000 Čakovec</item>
    </derivirana_varijabla>
  </DomainObject.Predmet.OstaliListFormatedWithAdress>
  <DomainObject.Predmet.OstaliListFormatedWithAdressOIB>
    <izvorni_sadrzaj>
      <item>Sudski registar, B.Radića 2, 42000 Varaždin</item>
      <item>Jasenka Prpović, Sisačka cesta 57, 10000 Zagreb</item>
      <item>Sanja Kraljek, OIB 44015522626, Kralja Tomislava 14, 40000 Čakovec</item>
    </izvorni_sadrzaj>
    <derivirana_varijabla naziv="DomainObject.Predmet.OstaliListFormatedWithAdressOIB_1">
      <item>Sudski registar, B.Radića 2, 42000 Varaždin</item>
      <item>Jasenka Prpović, Sisačka cesta 57, 10000 Zagreb</item>
      <item>Sanja Kraljek, OIB 44015522626, Kralja Tomislava 14, 40000 Čakovec</item>
    </derivirana_varijabla>
  </DomainObject.Predmet.OstaliListFormatedWithAdressOIB>
  <DomainObject.Predmet.OstaliListNazivFormated>
    <izvorni_sadrzaj>
      <item>Sudski registar</item>
      <item>Jasenka Prpović</item>
      <item>Sanja Kraljek</item>
    </izvorni_sadrzaj>
    <derivirana_varijabla naziv="DomainObject.Predmet.OstaliListNazivFormated_1">
      <item>Sudski registar</item>
      <item>Jasenka Prpović</item>
      <item>Sanja Kraljek</item>
    </derivirana_varijabla>
  </DomainObject.Predmet.OstaliListNazivFormated>
  <DomainObject.Predmet.OstaliListNazivFormatedOIB>
    <izvorni_sadrzaj>
      <item>Sudski registar</item>
      <item>Jasenka Prpović</item>
      <item>Sanja Kraljek, OIB 44015522626</item>
    </izvorni_sadrzaj>
    <derivirana_varijabla naziv="DomainObject.Predmet.OstaliListNazivFormatedOIB_1">
      <item>Sudski registar</item>
      <item>Jasenka Prpović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St-13/2015-49</izvorni_sadrzaj>
    <derivirana_varijabla naziv="DomainObject.PoslovniBrojDokumenta_1">St-13/2015-49</derivirana_varijabla>
  </DomainObject.PoslovniBrojDokumenta>
  <DomainObject.Predmet.StrankaIDrugi>
    <izvorni_sadrzaj>Željko Prprović</izvorni_sadrzaj>
    <derivirana_varijabla naziv="DomainObject.Predmet.StrankaIDrugi_1">Željko Prprović</derivirana_varijabla>
  </DomainObject.Predmet.StrankaIDrugi>
  <DomainObject.Predmet.ProtustrankaIDrugi>
    <izvorni_sadrzaj>P. MAXI društvo s ograničenom odgovornošću za veleprodaju, maloprodaju, uvoz-izvoz</izvorni_sadrzaj>
    <derivirana_varijabla naziv="DomainObject.Predmet.ProtustrankaIDrugi_1">P. MAXI društvo s ograničenom odgovornošću za veleprodaju, maloprodaju, uvoz-izvoz</derivirana_varijabla>
  </DomainObject.Predmet.ProtustrankaIDrugi>
  <DomainObject.Predmet.StrankaIDrugiAdressOIB>
    <izvorni_sadrzaj>Željko Prprović, OIB 06457421228, Maršala Tita 50, 40000 Nedelišće</izvorni_sadrzaj>
    <derivirana_varijabla naziv="DomainObject.Predmet.StrankaIDrugiAdressOIB_1">Željko Prprović, OIB 06457421228, Maršala Tita 50, 40000 Nedelišće</derivirana_varijabla>
  </DomainObject.Predmet.StrankaIDrugiAdressOIB>
  <DomainObject.Predmet.ProtustrankaIDrugiAdressOIB>
    <izvorni_sadrzaj>P. MAXI društvo s ograničenom odgovornošću za veleprodaju, maloprodaju, uvoz-izvoz, OIB 06372016168, Maršala Tita 50, 40000 Nedelišće</izvorni_sadrzaj>
    <derivirana_varijabla naziv="DomainObject.Predmet.ProtustrankaIDrugiAdressOIB_1">P. MAXI društvo s ograničenom odgovornošću za veleprodaju, maloprodaju, uvoz-izvoz, OIB 06372016168,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Prprović</item>
      <item>P. MAXI društvo s ograničenom odgovornošću za veleprodaju, maloprodaju, uvoz-izvoz</item>
      <item>Sudski registar</item>
      <item>Jasenka Prpović</item>
      <item>Sanja Kraljek</item>
    </izvorni_sadrzaj>
    <derivirana_varijabla naziv="DomainObject.Predmet.SudioniciListNaziv_1">
      <item>Željko Prprović</item>
      <item>P. MAXI društvo s ograničenom odgovornošću za veleprodaju, maloprodaju, uvoz-izvoz</item>
      <item>Sudski registar</item>
      <item>Jasenka Prpović</item>
      <item>Sanja Kraljek</item>
    </derivirana_varijabla>
  </DomainObject.Predmet.SudioniciListNaziv>
  <DomainObject.Predmet.SudioniciListAdressOIB>
    <izvorni_sadrzaj>
      <item>Željko Prprović, OIB 06457421228, Maršala Tita 50,40000 Nedelišće</item>
      <item>P. MAXI društvo s ograničenom odgovornošću za veleprodaju, maloprodaju, uvoz-izvoz, OIB 06372016168, Maršala Tita 50,40000 Nedelišće</item>
      <item>Sudski registar, B.Radića 2,42000 Varaždin</item>
      <item>Jasenka Prpović, Sisačka cesta 57,10000 Zagreb</item>
      <item>Sanja Kraljek, OIB 44015522626, Kralja Tomislava 14,40000 Čakovec</item>
    </izvorni_sadrzaj>
    <derivirana_varijabla naziv="DomainObject.Predmet.SudioniciListAdressOIB_1">
      <item>Željko Prprović, OIB 06457421228, Maršala Tita 50,40000 Nedelišće</item>
      <item>P. MAXI društvo s ograničenom odgovornošću za veleprodaju, maloprodaju, uvoz-izvoz, OIB 06372016168, Maršala Tita 50,40000 Nedelišće</item>
      <item>Sudski registar, B.Radića 2,42000 Varaždin</item>
      <item>Jasenka Prpović, Sisačka cesta 57,10000 Zagreb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F52A10-CE4B-41B1-8773-5D0A336406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185</properties:Words>
  <properties:Characters>874</properties:Characters>
  <properties:Lines>55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2018-03-22T07:20:00Z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St-13/2015-49 / Odluka - Rješenje - određivanje završnog ročišta vjerovnika (odluka_St-13_2015-49.docx)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