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2458" w14:paraId="d8f2458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</w:t>
      </w:r>
      <w:r w:rsidR="002E4134">
        <w:t>3</w:t>
      </w:r>
      <w:r w:rsidR="005C4452">
        <w:t>2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5C4452">
        <w:t>INGGRAD d.o.o. Slavonski Brod,</w:t>
      </w:r>
      <w:r w:rsidR="009941D3">
        <w:t xml:space="preserve"> OIB: </w:t>
      </w:r>
      <w:r w:rsidR="005C4452">
        <w:t>62208562653</w:t>
      </w:r>
      <w:r w:rsidR="009941D3">
        <w:t xml:space="preserve"> sa sjedištem u </w:t>
      </w:r>
      <w:proofErr w:type="spellStart"/>
      <w:r w:rsidR="005C4452">
        <w:t>P.Rittera</w:t>
      </w:r>
      <w:proofErr w:type="spellEnd"/>
      <w:r w:rsidR="005C4452">
        <w:t xml:space="preserve"> Vitezovića 22,</w:t>
      </w:r>
      <w:r w:rsidR="003048A2">
        <w:t xml:space="preserve"> 35000 Slavonski Brod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5C4452">
        <w:t xml:space="preserve">dužnikom INGGRAD d.o.o. Slavonski Brod, OIB: 62208562653 sa sjedištem u </w:t>
      </w:r>
      <w:proofErr w:type="spellStart"/>
      <w:r w:rsidR="005C4452">
        <w:t>P.Rittera</w:t>
      </w:r>
      <w:proofErr w:type="spellEnd"/>
      <w:r w:rsidR="005C4452">
        <w:t xml:space="preserve"> Vitezovića 22, 35000 Slavonski Brod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5C4452">
        <w:rPr>
          <w:b/>
        </w:rPr>
        <w:t>6.206,54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5C4452">
        <w:t xml:space="preserve">dužnikom INGGRAD d.o.o. Slavonski Brod, OIB: 62208562653 sa sjedištem u </w:t>
      </w:r>
      <w:proofErr w:type="spellStart"/>
      <w:r w:rsidR="005C4452">
        <w:t>P.Rittera</w:t>
      </w:r>
      <w:proofErr w:type="spellEnd"/>
      <w:r w:rsidR="005C4452">
        <w:t xml:space="preserve"> Vitezovića 22, 35000 Slavonski Brod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2E4134">
        <w:rPr>
          <w:b/>
        </w:rPr>
        <w:t>203</w:t>
      </w:r>
      <w:r w:rsidR="005C4452">
        <w:rPr>
          <w:b/>
        </w:rPr>
        <w:t>2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117EC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134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36F1F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C4452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27645"/>
    <w:rsid w:val="00B31C43"/>
    <w:rsid w:val="00B446A5"/>
    <w:rsid w:val="00B44AD3"/>
    <w:rsid w:val="00B95FBF"/>
    <w:rsid w:val="00B96DA0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  <w:rsid w:val="00FD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B27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27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27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B27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2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2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6206.54</izvorni_sadrzaj>
    <derivirana_varijabla naziv="DomainObject.Predmet.InicijalnaVrijednost_1">6206.54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INGGRAD d. o. o. za graditeljstvo i usluge</izvorni_sadrzaj>
    <derivirana_varijabla naziv="DomainObject.Predmet.ProtustrankaFormated_1">  INGGRAD d. o. o. za graditeljstvo i usluge</derivirana_varijabla>
  </DomainObject.Predmet.ProtustrankaFormated>
  <DomainObject.Predmet.ProtustrankaFormatedOIB>
    <izvorni_sadrzaj>  INGGRAD d. o. o. za graditeljstvo i usluge, OIB 62208562653</izvorni_sadrzaj>
    <derivirana_varijabla naziv="DomainObject.Predmet.ProtustrankaFormatedOIB_1">  INGGRAD d. o. o. za graditeljstvo i usluge, OIB 62208562653</derivirana_varijabla>
  </DomainObject.Predmet.ProtustrankaFormatedOIB>
  <DomainObject.Predmet.ProtustrankaFormatedWithAdress>
    <izvorni_sadrzaj> INGGRAD d. o. o. za graditeljstvo i usluge, P. Rittera Vitezovića 22, 35000 Slavonski Brod</izvorni_sadrzaj>
    <derivirana_varijabla naziv="DomainObject.Predmet.ProtustrankaFormatedWithAdress_1"> INGGRAD d. o. o. za graditeljstvo i usluge, P. Rittera Vitezovića 22, 35000 Slavonski Brod</derivirana_varijabla>
  </DomainObject.Predmet.ProtustrankaFormatedWithAdress>
  <DomainObject.Predmet.ProtustrankaFormatedWithAdressOIB>
    <izvorni_sadrzaj> INGGRAD d. o. o. za graditeljstvo i usluge, OIB 62208562653, P. Rittera Vitezovića 22, 35000 Slavonski Brod</izvorni_sadrzaj>
    <derivirana_varijabla naziv="DomainObject.Predmet.ProtustrankaFormatedWithAdressOIB_1"> INGGRAD d. o. o. za graditeljstvo i usluge, OIB 62208562653, P. Rittera Vitezovića 22, 35000 Slavonski Brod</derivirana_varijabla>
  </DomainObject.Predmet.ProtustrankaFormatedWithAdressOIB>
  <DomainObject.Predmet.ProtustrankaWithAdress>
    <izvorni_sadrzaj>INGGRAD d. o. o. za graditeljstvo i usluge P. Rittera Vitezovića 22, 35000 Slavonski Brod</izvorni_sadrzaj>
    <derivirana_varijabla naziv="DomainObject.Predmet.ProtustrankaWithAdress_1">INGGRAD d. o. o. za graditeljstvo i usluge P. Rittera Vitezovića 22, 35000 Slavonski Brod</derivirana_varijabla>
  </DomainObject.Predmet.ProtustrankaWithAdress>
  <DomainObject.Predmet.ProtustrankaWithAdressOIB>
    <izvorni_sadrzaj>INGGRAD d. o. o. za graditeljstvo i usluge, OIB 62208562653, P. Rittera Vitezovića 22, 35000 Slavonski Brod</izvorni_sadrzaj>
    <derivirana_varijabla naziv="DomainObject.Predmet.ProtustrankaWithAdressOIB_1">INGGRAD d. o. o. za graditeljstvo i usluge, OIB 62208562653, P. Rittera Vitezovića 22, 35000 Slavonski Brod</derivirana_varijabla>
  </DomainObject.Predmet.ProtustrankaWithAdressOIB>
  <DomainObject.Predmet.ProtustrankaNazivFormated>
    <izvorni_sadrzaj>INGGRAD d. o. o. za graditeljstvo i usluge</izvorni_sadrzaj>
    <derivirana_varijabla naziv="DomainObject.Predmet.ProtustrankaNazivFormated_1">INGGRAD d. o. o. za graditeljstvo i usluge</derivirana_varijabla>
  </DomainObject.Predmet.ProtustrankaNazivFormated>
  <DomainObject.Predmet.ProtustrankaNazivFormatedOIB>
    <izvorni_sadrzaj>INGGRAD d. o. o. za graditeljstvo i usluge, OIB 62208562653</izvorni_sadrzaj>
    <derivirana_varijabla naziv="DomainObject.Predmet.ProtustrankaNazivFormatedOIB_1">INGGRAD d. o. o. za graditeljstvo i usluge, OIB 62208562653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6206.54</izvorni_sadrzaj>
    <derivirana_varijabla naziv="DomainObject.Predmet.TrenutnaVrijednost_1">6206.54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INGGRAD d. o. o. za graditeljstvo i usluge</item>
    </izvorni_sadrzaj>
    <derivirana_varijabla naziv="DomainObject.Predmet.ProtuStrankaListFormated_1">
      <item>INGGRAD d. o. o. za graditeljstvo i usluge</item>
    </derivirana_varijabla>
  </DomainObject.Predmet.ProtuStrankaListFormated>
  <DomainObject.Predmet.ProtuStrankaListFormatedOIB>
    <izvorni_sadrzaj>
      <item>INGGRAD d. o. o. za graditeljstvo i usluge, OIB 62208562653</item>
    </izvorni_sadrzaj>
    <derivirana_varijabla naziv="DomainObject.Predmet.ProtuStrankaListFormatedOIB_1">
      <item>INGGRAD d. o. o. za graditeljstvo i usluge, OIB 62208562653</item>
    </derivirana_varijabla>
  </DomainObject.Predmet.ProtuStrankaListFormatedOIB>
  <DomainObject.Predmet.ProtuStrankaListFormatedWithAdress>
    <izvorni_sadrzaj>
      <item>INGGRAD d. o. o. za graditeljstvo i usluge, P. Rittera Vitezovića 22, 35000 Slavonski Brod</item>
    </izvorni_sadrzaj>
    <derivirana_varijabla naziv="DomainObject.Predmet.ProtuStrankaListFormatedWithAdress_1">
      <item>INGGRAD d. o. o. za graditeljstvo i usluge, P. Rittera Vitezovića 22, 35000 Slavonski Brod</item>
    </derivirana_varijabla>
  </DomainObject.Predmet.ProtuStrankaListFormatedWithAdress>
  <DomainObject.Predmet.ProtuStrankaListFormatedWithAdressOIB>
    <izvorni_sadrzaj>
      <item>INGGRAD d. o. o. za graditeljstvo i usluge, OIB 62208562653, P. Rittera Vitezovića 22, 35000 Slavonski Brod</item>
    </izvorni_sadrzaj>
    <derivirana_varijabla naziv="DomainObject.Predmet.ProtuStrankaListFormatedWithAdressOIB_1">
      <item>INGGRAD d. o. o. za graditeljstvo i usluge, OIB 62208562653, P. Rittera Vitezovića 22, 35000 Slavonski Brod</item>
    </derivirana_varijabla>
  </DomainObject.Predmet.ProtuStrankaListFormatedWithAdressOIB>
  <DomainObject.Predmet.ProtuStrankaListNazivFormated>
    <izvorni_sadrzaj>
      <item>INGGRAD d. o. o. za graditeljstvo i usluge</item>
    </izvorni_sadrzaj>
    <derivirana_varijabla naziv="DomainObject.Predmet.ProtuStrankaListNazivFormated_1">
      <item>INGGRAD d. o. o. za graditeljstvo i usluge</item>
    </derivirana_varijabla>
  </DomainObject.Predmet.ProtuStrankaListNazivFormated>
  <DomainObject.Predmet.ProtuStrankaListNazivFormatedOIB>
    <izvorni_sadrzaj>
      <item>INGGRAD d. o. o. za graditeljstvo i usluge, OIB 62208562653</item>
    </izvorni_sadrzaj>
    <derivirana_varijabla naziv="DomainObject.Predmet.ProtuStrankaListNazivFormatedOIB_1">
      <item>INGGRAD d. o. o. za graditeljstvo i usluge, OIB 62208562653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INGGRAD d. o. o. za graditeljstvo i usluge</izvorni_sadrzaj>
    <derivirana_varijabla naziv="DomainObject.Predmet.ProtustrankaIDrugi_1">INGGRAD d. o. o. za graditeljstvo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INGGRAD d. o. o. za graditeljstvo i usluge, OIB 62208562653, P. Rittera Vitezovića 22, 35000 Slavonski Brod</izvorni_sadrzaj>
    <derivirana_varijabla naziv="DomainObject.Predmet.ProtustrankaIDrugiAdressOIB_1">INGGRAD d. o. o. za graditeljstvo i usluge, OIB 62208562653, P. Rittera Vitezovića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INGGRAD d. o. o. za graditeljstvo i usluge</item>
    </izvorni_sadrzaj>
    <derivirana_varijabla naziv="DomainObject.Predmet.SudioniciListNaziv_1">
      <item>Financijska agencija</item>
      <item>INGGRAD d. o. o. za graditeljstvo i usluge</item>
    </derivirana_varijabla>
  </DomainObject.Predmet.SudioniciListNaziv>
  <DomainObject.Predmet.SudioniciListAdressOIB>
    <izvorni_sadrzaj>
      <item>Financijska agencija, OIB 85821130368, Ulica Petra Krešimira IV 20,10000 Zagreb</item>
      <item>INGGRAD d. o. o. za graditeljstvo i usluge, OIB 62208562653, P. Rittera Vitezovića 22,35000 Slavonski Brod</item>
    </izvorni_sadrzaj>
    <derivirana_varijabla naziv="DomainObject.Predmet.SudioniciListAdressOIB_1">
      <item>Financijska agencija, OIB 85821130368, Ulica Petra Krešimira IV 20,10000 Zagreb</item>
      <item>INGGRAD d. o. o. za graditeljstvo i usluge, OIB 62208562653, P. Rittera Vitezovića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62208562653</item>
    </izvorni_sadrzaj>
    <derivirana_varijabla naziv="DomainObject.Predmet.SudioniciListNazivOIB_1">
      <item>, OIB 85821130368</item>
      <item>, OIB 62208562653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A8510-B696-4C44-9C72-A0EC383AA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385</properties:Words>
  <properties:Characters>2040</properties:Characters>
  <properties:Lines>60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2016-07-01T07:30:00Z</dcterms:created>
  <dc:creator>Korisnik</dc:creator>
  <cp:lastModifiedBy>Davorin Pavičić</cp:lastModifiedBy>
  <cp:lastPrinted>2016-07-01T07:25:00Z</cp:lastPrinted>
  <dcterms:modified xmlns:xsi="http://www.w3.org/2001/XMLSchema-instance" xsi:type="dcterms:W3CDTF">2016-07-01T07:47:00Z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