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9fd7" w14:paraId="0ef9fd7" w:rsidRDefault="0049636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636A" w:rsidP="0049636A" w:rsidR="00AE649C">
      <w:pPr>
        <w:pStyle w:val="NormaleSPIS"/>
        <w:spacing w:after="0"/>
      </w:pPr>
      <w:r>
        <w:t xml:space="preserve">         Republika Hrvatska</w:t>
      </w:r>
    </w:p>
    <w:p w:rsidRDefault="0049636A" w:rsidP="0049636A" w:rsidR="0049636A">
      <w:pPr>
        <w:pStyle w:val="NormaleSPIS"/>
        <w:spacing w:after="0"/>
      </w:pPr>
      <w:r>
        <w:t xml:space="preserve">     Trgovački sud u Bjelovaru</w:t>
      </w:r>
    </w:p>
    <w:p w:rsidRDefault="0049636A" w:rsidP="0049636A" w:rsidR="0049636A">
      <w:pPr>
        <w:pStyle w:val="NormaleSPIS"/>
        <w:spacing w:after="0"/>
      </w:pPr>
      <w:r>
        <w:t>Bjelovar, Šetalište dr.I.Lebovića 42.</w:t>
      </w:r>
    </w:p>
    <w:p w:rsidRDefault="0049636A" w:rsidP="0049636A" w:rsidR="0049636A">
      <w:pPr>
        <w:pStyle w:val="NormaleSPIS"/>
        <w:spacing w:after="0"/>
        <w:jc w:val="right"/>
      </w:pPr>
      <w:r>
        <w:t>Poslovni broj:7 St-773/2018-14</w:t>
      </w:r>
    </w:p>
    <w:p w:rsidRDefault="0049636A" w:rsidP="0049636A" w:rsidR="0049636A">
      <w:pPr>
        <w:jc w:val="center"/>
        <w:rPr>
          <w:b/>
        </w:rPr>
      </w:pPr>
    </w:p>
    <w:p w:rsidRDefault="0049636A" w:rsidP="0049636A" w:rsidR="0049636A">
      <w:pPr>
        <w:spacing w:after="0"/>
        <w:jc w:val="center"/>
      </w:pPr>
      <w:r>
        <w:t>U  I M E  R E P U B L I K E   H R V A T  S K E</w:t>
      </w:r>
    </w:p>
    <w:p w:rsidRDefault="0049636A" w:rsidP="0049636A" w:rsidR="0049636A">
      <w:pPr>
        <w:jc w:val="center"/>
      </w:pPr>
    </w:p>
    <w:p w:rsidRDefault="0049636A" w:rsidP="0049636A" w:rsidR="0049636A">
      <w:pPr>
        <w:jc w:val="center"/>
      </w:pPr>
      <w:r>
        <w:t xml:space="preserve"> R J E Š E N J E</w:t>
      </w:r>
    </w:p>
    <w:p w:rsidRDefault="0049636A" w:rsidP="0049636A" w:rsidR="0049636A">
      <w:pPr>
        <w:spacing w:after="0"/>
        <w:jc w:val="center"/>
        <w:rPr>
          <w:b/>
        </w:rPr>
      </w:pPr>
    </w:p>
    <w:p w:rsidRDefault="0049636A" w:rsidP="0049636A" w:rsidR="0049636A">
      <w:pPr>
        <w:ind w:firstLine="720" w:right="282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ČAVRAG PRIJEVOZ j.d.o.o. za usluge i trgovinu iz Bjelovara, </w:t>
      </w:r>
      <w:proofErr w:type="spellStart"/>
      <w:r>
        <w:t>V.Frajtića</w:t>
      </w:r>
      <w:proofErr w:type="spellEnd"/>
      <w:r>
        <w:t xml:space="preserve"> 11/C, MBS 010104884, OIB 36916294748, 17. svibnja 2019. </w:t>
      </w:r>
    </w:p>
    <w:p w:rsidRDefault="0049636A" w:rsidP="0049636A" w:rsidR="0049636A">
      <w:pPr>
        <w:jc w:val="center"/>
        <w:rPr>
          <w:b/>
        </w:rPr>
      </w:pPr>
      <w:r>
        <w:t>r i j e š i o   j e</w:t>
      </w:r>
    </w:p>
    <w:p w:rsidRDefault="0049636A" w:rsidP="0049636A" w:rsidR="0049636A">
      <w:pPr>
        <w:ind w:firstLine="720" w:right="282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ČAVRAG PRIJEVOZ j.d.o.o. za usluge i trgovinu iz Bjelovara, </w:t>
      </w:r>
      <w:proofErr w:type="spellStart"/>
      <w:r>
        <w:t>V.Frajtića</w:t>
      </w:r>
      <w:proofErr w:type="spellEnd"/>
      <w:r>
        <w:t xml:space="preserve"> 11/C, MBS 010104884, OIB 36916294748.</w:t>
      </w:r>
    </w:p>
    <w:p w:rsidRDefault="0049636A" w:rsidP="0049636A" w:rsidR="0049636A">
      <w:pPr>
        <w:ind w:firstLine="851" w:right="282"/>
        <w:jc w:val="both"/>
      </w:pPr>
      <w:r>
        <w:t>2</w:t>
      </w:r>
      <w:r>
        <w:rPr>
          <w:b/>
        </w:rPr>
        <w:t>.</w:t>
      </w:r>
      <w:r>
        <w:t xml:space="preserve">Za stečajnog upravitelja imenuje se Vladimir </w:t>
      </w:r>
      <w:proofErr w:type="spellStart"/>
      <w:r>
        <w:t>Besek</w:t>
      </w:r>
      <w:proofErr w:type="spellEnd"/>
      <w:r>
        <w:t xml:space="preserve"> iz Virovitice, Podravska 9, OIB 38938830728.</w:t>
      </w:r>
    </w:p>
    <w:p w:rsidRDefault="0049636A" w:rsidP="0049636A" w:rsidR="0049636A">
      <w:pPr>
        <w:ind w:right="282"/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ČAVRAG PRIJEVOZ j.d.o.o. za usluge i trgovinu iz Bjelovara, </w:t>
      </w:r>
      <w:proofErr w:type="spellStart"/>
      <w:r>
        <w:t>V.Frajtića</w:t>
      </w:r>
      <w:proofErr w:type="spellEnd"/>
      <w:r>
        <w:t xml:space="preserve"> 11/C, MBS 010104884, OIB 36916294748.</w:t>
      </w:r>
    </w:p>
    <w:p w:rsidRDefault="0049636A" w:rsidP="0049636A" w:rsidR="0049636A">
      <w:pPr>
        <w:ind w:right="282"/>
        <w:jc w:val="both"/>
        <w:rPr>
          <w:b/>
        </w:rPr>
      </w:pPr>
      <w:r>
        <w:tab/>
        <w:t>4.Stečajni postupak je otvoren i zaključen s danom 17. svibnja 2019. godine u</w:t>
      </w:r>
      <w:r>
        <w:rPr>
          <w:b/>
        </w:rPr>
        <w:t xml:space="preserve"> </w:t>
      </w:r>
      <w:r>
        <w:t>12,40 sati, kada je ovo rješenje stavljeno na e-oglasnu ploču ovog suda.</w:t>
      </w:r>
    </w:p>
    <w:p w:rsidRDefault="0049636A" w:rsidP="0049636A" w:rsidR="0049636A">
      <w:pPr>
        <w:jc w:val="both"/>
      </w:pPr>
      <w:r>
        <w:tab/>
        <w:t>5.Nakon pravomoćnosti ovoga rješenja stečajni dužnik će se brisati iz sudskog registra.</w:t>
      </w:r>
    </w:p>
    <w:p w:rsidRDefault="0049636A" w:rsidP="0049636A" w:rsidR="0049636A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49636A" w:rsidP="0049636A" w:rsidR="0049636A">
      <w:pPr>
        <w:jc w:val="center"/>
      </w:pPr>
      <w:r>
        <w:t>Obrazloženje</w:t>
      </w:r>
    </w:p>
    <w:p w:rsidRDefault="0049636A" w:rsidP="0049636A" w:rsidR="0049636A">
      <w:pPr>
        <w:ind w:firstLine="720" w:right="282"/>
        <w:jc w:val="both"/>
      </w:pPr>
      <w:r>
        <w:t xml:space="preserve">Na prijedlog predlagatelja FINA, RC Zagreb, Podružnica Bjelovar za otvaranje stečajnog postupka nad dužnikom ČAVRAG PRIJEVOZ j.d.o.o. za usluge i trgovinu iz Bjelovara, </w:t>
      </w:r>
      <w:proofErr w:type="spellStart"/>
      <w:r>
        <w:t>V.Frajtića</w:t>
      </w:r>
      <w:proofErr w:type="spellEnd"/>
      <w:r>
        <w:t xml:space="preserve"> 11/C, MBS 010104884, OIB 36916294748, sud je pokrenuo prethodni postupak radi utvrđivanja uvjeta za otvaranje stečajnog postupka nad dužnikom, te u tom postupku utvrdio da dužnik nema imovine iz koje bi se mogli pokriti troškovi stečajnog postupka, slijedom čega je svojim rješenjem 7 St-773/2018-13 od dana 29. ožujka 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</w:t>
      </w:r>
    </w:p>
    <w:p w:rsidRDefault="0049636A" w:rsidP="0049636A" w:rsidR="0049636A">
      <w:pPr>
        <w:spacing w:after="0"/>
        <w:ind w:firstLine="720" w:right="282"/>
        <w:jc w:val="center"/>
      </w:pPr>
      <w:r>
        <w:lastRenderedPageBreak/>
        <w:t>2</w:t>
      </w:r>
    </w:p>
    <w:p w:rsidRDefault="0049636A" w:rsidP="0049636A" w:rsidR="0049636A">
      <w:pPr>
        <w:ind w:firstLine="720" w:right="282"/>
        <w:jc w:val="right"/>
      </w:pPr>
      <w:r>
        <w:t>Poslovni broj:7 St-773/2018-14</w:t>
      </w:r>
    </w:p>
    <w:p w:rsidRDefault="0049636A" w:rsidP="0049636A" w:rsidR="0049636A">
      <w:pPr>
        <w:ind w:right="282"/>
        <w:jc w:val="both"/>
      </w:pPr>
      <w:bookmarkStart w:name="_GoBack" w:id="0"/>
      <w:bookmarkEnd w:id="0"/>
      <w:r>
        <w:t xml:space="preserve">roku pozvane osobe koje imaju pravni interes za provedbu stečajnog postupka ne predujme zatraženi iznos za namirenje pokrića troškova stečajnog postupka. Taj poziv i rješenje objavljeni su na e-oglasnoj ploči Trgovačkog suda u Bjelovaru dana 29. ožujka 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49636A" w:rsidP="0049636A" w:rsidR="0049636A">
      <w:pPr>
        <w:ind w:firstLine="720"/>
        <w:jc w:val="center"/>
      </w:pPr>
      <w:r>
        <w:t xml:space="preserve">Bjelovar 17. svibnja 2019. </w:t>
      </w:r>
    </w:p>
    <w:p w:rsidRDefault="0049636A" w:rsidP="0049636A" w:rsidR="0049636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    </w:t>
      </w:r>
      <w:r>
        <w:t>Sudac</w:t>
      </w:r>
    </w:p>
    <w:p w:rsidRDefault="0049636A" w:rsidP="0049636A" w:rsidR="0049636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 xml:space="preserve">   </w:t>
      </w:r>
      <w:r>
        <w:t xml:space="preserve">     Tomislav Mrazović,v.r.</w:t>
      </w:r>
    </w:p>
    <w:p w:rsidRDefault="0049636A" w:rsidP="0049636A" w:rsidR="0049636A">
      <w:pPr>
        <w:spacing w:after="0"/>
        <w:ind w:firstLine="720" w:right="284"/>
        <w:jc w:val="both"/>
      </w:pPr>
      <w:r>
        <w:t xml:space="preserve">                                         </w:t>
      </w:r>
      <w:r>
        <w:t xml:space="preserve">                        </w:t>
      </w:r>
      <w:r>
        <w:t xml:space="preserve">     Za točnost </w:t>
      </w:r>
      <w:proofErr w:type="spellStart"/>
      <w:r>
        <w:t>otpravka</w:t>
      </w:r>
      <w:proofErr w:type="spellEnd"/>
      <w:r>
        <w:t>-ovlašteni službenik</w:t>
      </w:r>
    </w:p>
    <w:p w:rsidRDefault="0049636A" w:rsidP="0049636A" w:rsidR="0049636A">
      <w:pPr>
        <w:ind w:firstLine="720"/>
        <w:jc w:val="both"/>
      </w:pPr>
      <w:r>
        <w:t xml:space="preserve">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9636A" w:rsidP="0049636A" w:rsidR="0049636A">
      <w:pPr>
        <w:ind w:right="282"/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9636A" w:rsidP="0049636A" w:rsidR="0049636A">
      <w:pPr>
        <w:jc w:val="both"/>
      </w:pPr>
    </w:p>
    <w:p w:rsidRDefault="0049636A" w:rsidP="0049636A" w:rsidR="0049636A">
      <w:pPr>
        <w:ind w:firstLine="720"/>
        <w:jc w:val="both"/>
      </w:pPr>
    </w:p>
    <w:p w:rsidRDefault="0049636A" w:rsidP="0049636A" w:rsidR="0049636A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36A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216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St-773/2018-14</izvorni_sadrzaj>
    <derivirana_varijabla naziv="DomainObject.Oznaka_1">St-773/2018-14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St-773/2018</izvorni_sadrzaj>
    <derivirana_varijabla naziv="DomainObject.Predmet.OznakaBroj_1">St-773/2018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ČAVRAG PRIJEVOZ jednostavno društvo s ograničenom odgovornošću za usluge i trgovinu zastupanog po punomoćniku Ljubomir Čavrag</izvorni_sadrzaj>
    <derivirana_varijabla naziv="DomainObject.Predmet.ProtustrankaFormated_1">  ČAVRAG PRIJEVOZ jednostavno društvo s ograničenom odgovornošću za usluge i trgovinu zastupanog po punomoćniku Ljubomir Čavrag</derivirana_varijabla>
  </DomainObject.Predmet.ProtustrankaFormated>
  <DomainObject.Predmet.ProtustrankaFormatedOIB>
    <izvorni_sadrzaj>  ČAVRAG PRIJEVOZ jednostavno društvo s ograničenom odgovornošću za usluge i trgovinu, OIB 36916294748 zastupanog po punomoćniku Ljubomir Čavrag</izvorni_sadrzaj>
    <derivirana_varijabla naziv="DomainObject.Predmet.ProtustrankaFormatedOIB_1">  ČAVRAG PRIJEVOZ jednostavno društvo s ograničenom odgovornošću za usluge i trgovinu, OIB 36916294748 zastupanog po punomoćniku Ljubomir Čavrag</derivirana_varijabla>
  </DomainObject.Predmet.ProtustrankaFormatedOIB>
  <DomainObject.Predmet.ProtustrankaFormatedWithAdress>
    <izvorni_sadrzaj> ČAVRAG PRIJEVOZ jednostavno društvo s ograničenom odgovornošću za usluge i trgovinu, V. Frajtića 11/C, 43000 Bjelovar zastupanog po punomoćniku Ljubomir Čavrag</izvorni_sadrzaj>
    <derivirana_varijabla naziv="DomainObject.Predmet.ProtustrankaFormatedWithAdress_1"> ČAVRAG PRIJEVOZ jednostavno društvo s ograničenom odgovornošću za usluge i trgovinu, V. Frajtića 11/C, 43000 Bjelovar zastupanog po punomoćniku Ljubomir Čavrag</derivirana_varijabla>
  </DomainObject.Predmet.ProtustrankaFormatedWithAdress>
  <DomainObject.Predmet.ProtustrankaFormatedWithAdressOIB>
    <izvorni_sadrzaj> ČAVRAG PRIJEVOZ jednostavno društvo s ograničenom odgovornošću za usluge i trgovinu, OIB 36916294748, V. Frajtića 11/C, 43000 Bjelovar zastupanog po punomoćniku Ljubomir Čavrag</izvorni_sadrzaj>
    <derivirana_varijabla naziv="DomainObject.Predmet.ProtustrankaFormatedWithAdressOIB_1"> ČAVRAG PRIJEVOZ jednostavno društvo s ograničenom odgovornošću za usluge i trgovinu, OIB 36916294748, V. Frajtića 11/C, 43000 Bjelovar zastupanog po punomoćniku Ljubomir Čavrag</derivirana_varijabla>
  </DomainObject.Predmet.ProtustrankaFormatedWithAdressOIB>
  <DomainObject.Predmet.ProtustrankaWithAdress>
    <izvorni_sadrzaj>ČAVRAG PRIJEVOZ jednostavno društvo s ograničenom odgovornošću za usluge i trgovinu V. Frajtića 11/C, 43000 Bjelovar</izvorni_sadrzaj>
    <derivirana_varijabla naziv="DomainObject.Predmet.ProtustrankaWithAdress_1">ČAVRAG PRIJEVOZ jednostavno društvo s ograničenom odgovornošću za usluge i trgovinu V. Frajtića 11/C, 43000 Bjelovar</derivirana_varijabla>
  </DomainObject.Predmet.ProtustrankaWithAdress>
  <DomainObject.Predmet.ProtustrankaWithAdressOIB>
    <izvorni_sadrzaj>ČAVRAG PRIJEVOZ jednostavno društvo s ograničenom odgovornošću za usluge i trgovinu, OIB 36916294748, V. Frajtića 11/C, 43000 Bjelovar</izvorni_sadrzaj>
    <derivirana_varijabla naziv="DomainObject.Predmet.ProtustrankaWithAdressOIB_1">ČAVRAG PRIJEVOZ jednostavno društvo s ograničenom odgovornošću za usluge i trgovinu, OIB 36916294748, V. Frajtića 11/C, 43000 Bjelovar</derivirana_varijabla>
  </DomainObject.Predmet.ProtustrankaWithAdressOIB>
  <DomainObject.Predmet.ProtustrankaNazivFormated>
    <izvorni_sadrzaj>ČAVRAG PRIJEVOZ jednostavno društvo s ograničenom odgovornošću za usluge i trgovinu</izvorni_sadrzaj>
    <derivirana_varijabla naziv="DomainObject.Predmet.ProtustrankaNazivFormated_1">ČAVRAG PRIJEVOZ jednostavno društvo s ograničenom odgovornošću za usluge i trgovinu</derivirana_varijabla>
  </DomainObject.Predmet.ProtustrankaNazivFormated>
  <DomainObject.Predmet.ProtustrankaNazivFormatedOIB>
    <izvorni_sadrzaj>ČAVRAG PRIJEVOZ jednostavno društvo s ograničenom odgovornošću za usluge i trgovinu, OIB 36916294748</izvorni_sadrzaj>
    <derivirana_varijabla naziv="DomainObject.Predmet.ProtustrankaNazivFormatedOIB_1">ČAVRAG PRIJEVOZ jednostavno društvo s ograničenom odgovornošću za usluge i trgovinu, OIB 36916294748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ČAVRAG PRIJEVOZ jednostavno društvo s ograničenom odgovornošću za usluge i trgovinu zastupanog po punomoćniku Ljubomir Čavrag</item>
    </izvorni_sadrzaj>
    <derivirana_varijabla naziv="DomainObject.Predmet.ProtuStrankaListFormated_1">
      <item>ČAVRAG PRIJEVOZ jednostavno društvo s ograničenom odgovornošću za usluge i trgovinu zastupanog po punomoćniku Ljubomir Čavrag</item>
    </derivirana_varijabla>
  </DomainObject.Predmet.ProtuStrankaListFormated>
  <DomainObject.Predmet.ProtuStrankaListFormatedOIB>
    <izvorni_sadrzaj>
      <item>ČAVRAG PRIJEVOZ jednostavno društvo s ograničenom odgovornošću za usluge i trgovinu, OIB 36916294748 zastupanog po punomoćniku Ljubomir Čavrag</item>
    </izvorni_sadrzaj>
    <derivirana_varijabla naziv="DomainObject.Predmet.ProtuStrankaListFormatedOIB_1">
      <item>ČAVRAG PRIJEVOZ jednostavno društvo s ograničenom odgovornošću za usluge i trgovinu, OIB 36916294748 zastupanog po punomoćniku Ljubomir Čavrag</item>
    </derivirana_varijabla>
  </DomainObject.Predmet.ProtuStrankaListFormatedOIB>
  <DomainObject.Predmet.ProtuStrankaListFormatedWithAdress>
    <izvorni_sadrzaj>
      <item>ČAVRAG PRIJEVOZ jednostavno društvo s ograničenom odgovornošću za usluge i trgovinu, V. Frajtića 11/C, 43000 Bjelovar zastupanog po punomoćniku Ljubomir Čavrag</item>
    </izvorni_sadrzaj>
    <derivirana_varijabla naziv="DomainObject.Predmet.ProtuStrankaListFormatedWithAdress_1">
      <item>ČAVRAG PRIJEVOZ jednostavno društvo s ograničenom odgovornošću za usluge i trgovinu, V. Frajtića 11/C, 43000 Bjelovar zastupanog po punomoćniku Ljubomir Čavrag</item>
    </derivirana_varijabla>
  </DomainObject.Predmet.ProtuStrankaListFormatedWithAdress>
  <DomainObject.Predmet.ProtuStrankaListFormatedWithAdressOIB>
    <izvorni_sadrzaj>
      <item>ČAVRAG PRIJEVOZ jednostavno društvo s ograničenom odgovornošću za usluge i trgovinu, OIB 36916294748, V. Frajtića 11/C, 43000 Bjelovar zastupanog po punomoćniku Ljubomir Čavrag</item>
    </izvorni_sadrzaj>
    <derivirana_varijabla naziv="DomainObject.Predmet.ProtuStrankaListFormatedWithAdressOIB_1">
      <item>ČAVRAG PRIJEVOZ jednostavno društvo s ograničenom odgovornošću za usluge i trgovinu, OIB 36916294748, V. Frajtića 11/C, 43000 Bjelovar zastupanog po punomoćniku Ljubomir Čavrag</item>
    </derivirana_varijabla>
  </DomainObject.Predmet.ProtuStrankaListFormatedWithAdressOIB>
  <DomainObject.Predmet.ProtuStrankaListNazivFormated>
    <izvorni_sadrzaj>
      <item>ČAVRAG PRIJEVOZ jednostavno društvo s ograničenom odgovornošću za usluge i trgovinu</item>
    </izvorni_sadrzaj>
    <derivirana_varijabla naziv="DomainObject.Predmet.ProtuStrankaListNazivFormated_1">
      <item>ČAVRAG PRIJEVOZ jednostavno društvo s ograničenom odgovornošću za usluge i trgovinu</item>
    </derivirana_varijabla>
  </DomainObject.Predmet.ProtuStrankaListNazivFormated>
  <DomainObject.Predmet.ProtuStrankaListNazivFormatedOIB>
    <izvorni_sadrzaj>
      <item>ČAVRAG PRIJEVOZ jednostavno društvo s ograničenom odgovornošću za usluge i trgovinu, OIB 36916294748</item>
    </izvorni_sadrzaj>
    <derivirana_varijabla naziv="DomainObject.Predmet.ProtuStrankaListNazivFormatedOIB_1">
      <item>ČAVRAG PRIJEVOZ jednostavno društvo s ograničenom odgovornošću za usluge i trgovinu, OIB 36916294748</item>
    </derivirana_varijabla>
  </DomainObject.Predmet.ProtuStrankaListNazivFormatedOIB>
  <DomainObject.Predmet.OstaliListFormated>
    <izvorni_sadrzaj>
      <item>Ljubomir Čavrag punomoćnik sudionika u postupku ČAVRAG PRIJEVOZ jednostavno društvo s ograničenom odgovornošću za usluge i trgovinu</item>
    </izvorni_sadrzaj>
    <derivirana_varijabla naziv="DomainObject.Predmet.OstaliListFormated_1">
      <item>Ljubomir Čavrag punomoćnik sudionika u postupku ČAVRAG PRIJEVOZ jednostavno društvo s ograničenom odgovornošću za usluge i trgovinu</item>
    </derivirana_varijabla>
  </DomainObject.Predmet.OstaliListFormated>
  <DomainObject.Predmet.OstaliListFormatedOIB>
    <izvorni_sadrzaj>
      <item>Ljubomir Čavrag, OIB 28315401043 punomoćnik sudionika u postupku ČAVRAG PRIJEVOZ jednostavno društvo s ograničenom odgovornošću za usluge i trgovinu</item>
    </izvorni_sadrzaj>
    <derivirana_varijabla naziv="DomainObject.Predmet.OstaliListFormatedOIB_1">
      <item>Ljubomir Čavrag, OIB 28315401043 punomoćnik sudionika u postupku ČAVRAG PRIJEVOZ jednostavno društvo s ograničenom odgovornošću za usluge i trgovinu</item>
    </derivirana_varijabla>
  </DomainObject.Predmet.OstaliListFormatedOIB>
  <DomainObject.Predmet.OstaliListFormatedWithAdress>
    <izvorni_sadrzaj>
      <item>Ljubomir Čavrag, Vladimir Frajtić 11/C, 43000 Bjelovar punomoćnik sudionika u postupku ČAVRAG PRIJEVOZ jednostavno društvo s ograničenom odgovornošću za usluge i trgovinu</item>
    </izvorni_sadrzaj>
    <derivirana_varijabla naziv="DomainObject.Predmet.OstaliListFormatedWithAdress_1">
      <item>Ljubomir Čavrag, Vladimir Frajtić 11/C, 43000 Bjelovar punomoćnik sudionika u postupku ČAVRAG PRIJEVOZ jednostavno društvo s ograničenom odgovornošću za usluge i trgovinu</item>
    </derivirana_varijabla>
  </DomainObject.Predmet.OstaliListFormatedWithAdress>
  <DomainObject.Predmet.OstaliListFormatedWithAdressOIB>
    <izvorni_sadrzaj>
      <item>Ljubomir Čavrag, OIB 28315401043, Vladimir Frajtić 11/C, 43000 Bjelovar punomoćnik sudionika u postupku ČAVRAG PRIJEVOZ jednostavno društvo s ograničenom odgovornošću za usluge i trgovinu</item>
    </izvorni_sadrzaj>
    <derivirana_varijabla naziv="DomainObject.Predmet.OstaliListFormatedWithAdressOIB_1">
      <item>Ljubomir Čavrag, OIB 28315401043, Vladimir Frajtić 11/C, 43000 Bjelovar punomoćnik sudionika u postupku ČAVRAG PRIJEVOZ jednostavno društvo s ograničenom odgovornošću za usluge i trgovinu</item>
    </derivirana_varijabla>
  </DomainObject.Predmet.OstaliListFormatedWithAdressOIB>
  <DomainObject.Predmet.OstaliListNazivFormated>
    <izvorni_sadrzaj>
      <item>Ljubomir Čavrag</item>
    </izvorni_sadrzaj>
    <derivirana_varijabla naziv="DomainObject.Predmet.OstaliListNazivFormated_1">
      <item>Ljubomir Čavrag</item>
    </derivirana_varijabla>
  </DomainObject.Predmet.OstaliListNazivFormated>
  <DomainObject.Predmet.OstaliListNazivFormatedOIB>
    <izvorni_sadrzaj>
      <item>Ljubomir Čavrag, OIB 28315401043</item>
    </izvorni_sadrzaj>
    <derivirana_varijabla naziv="DomainObject.Predmet.OstaliListNazivFormatedOIB_1">
      <item>Ljubomir Čavrag, OIB 28315401043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St-773/2018-14</izvorni_sadrzaj>
    <derivirana_varijabla naziv="DomainObject.PoslovniBrojDokumenta_1">St-773/2018-14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ČAVRAG PRIJEVOZ jednostavno društvo s ograničenom odgovornošću za usluge i trgovinu</izvorni_sadrzaj>
    <derivirana_varijabla naziv="DomainObject.Predmet.ProtustrankaIDrugi_1">ČAVRAG PRIJEVOZ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ČAVRAG PRIJEVOZ jednostavno društvo s ograničenom odgovornošću za usluge i trgovinu, OIB 36916294748, V. Frajtića 11/C, 43000 Bjelovar</izvorni_sadrzaj>
    <derivirana_varijabla naziv="DomainObject.Predmet.ProtustrankaIDrugiAdressOIB_1">ČAVRAG PRIJEVOZ jednostavno društvo s ograničenom odgovornošću za usluge i trgovinu, OIB 36916294748, V. Frajtića 11/C,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ČAVRAG PRIJEVOZ jednostavno društvo s ograničenom odgovornošću za usluge i trgovinu</item>
      <item>Ljubomir Čavrag</item>
    </izvorni_sadrzaj>
    <derivirana_varijabla naziv="DomainObject.Predmet.SudioniciListNaziv_1">
      <item>FINA, RC ZAGREB, Podružnica BJELOVAR</item>
      <item>ČAVRAG PRIJEVOZ jednostavno društvo s ograničenom odgovornošću za usluge i trgovinu</item>
      <item>Ljubomir Čavrag</item>
    </derivirana_varijabla>
  </DomainObject.Predmet.SudioniciListNaziv>
  <DomainObject.Predmet.SudioniciListAdressOIB>
    <izvorni_sadrzaj>
      <item>FINA, RC ZAGREB, Podružnica BJELOVAR, OIB 85821130368, F. Supila 4,43000 Bjelovar</item>
      <item>ČAVRAG PRIJEVOZ jednostavno društvo s ograničenom odgovornošću za usluge i trgovinu, OIB 36916294748, V. Frajtića 11/C,43000 Bjelovar</item>
      <item>Ljubomir Čavrag, OIB 28315401043, Vladimir Frajtić 11/C,43000 Bjelovar</item>
    </izvorni_sadrzaj>
    <derivirana_varijabla naziv="DomainObject.Predmet.SudioniciListAdressOIB_1">
      <item>FINA, RC ZAGREB, Podružnica BJELOVAR, OIB 85821130368, F. Supila 4,43000 Bjelovar</item>
      <item>ČAVRAG PRIJEVOZ jednostavno društvo s ograničenom odgovornošću za usluge i trgovinu, OIB 36916294748, V. Frajtića 11/C,43000 Bjelovar</item>
      <item>Ljubomir Čavrag, OIB 28315401043, Vladimir Frajtić 11/C,43000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AEF3B-D013-49B2-8FD3-4387085DD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2772</properties:Characters>
  <properties:Lines>61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2019-05-17T10:46:00Z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St-773/2018-14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