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86ee" w14:paraId="d8186ee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>Poslovni broj: 40 Sp-</w:t>
      </w:r>
      <w:r w:rsidR="00F16C8D">
        <w:rPr>
          <w:bCs/>
        </w:rPr>
        <w:t>18</w:t>
      </w:r>
      <w:r w:rsidR="00BB0986">
        <w:rPr>
          <w:bCs/>
        </w:rPr>
        <w:t>/17</w:t>
      </w:r>
      <w:r w:rsidR="005B7F4B">
        <w:rPr>
          <w:bCs/>
        </w:rPr>
        <w:t>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F16C8D">
        <w:t>Brigite Vukadin, iz Zagreba, Lanište 12</w:t>
      </w:r>
      <w:r w:rsidR="004F7CB8">
        <w:t>, OIB:</w:t>
      </w:r>
      <w:r w:rsidR="005B7F4B">
        <w:t xml:space="preserve"> </w:t>
      </w:r>
      <w:r w:rsidR="00F16C8D">
        <w:t>24405721160</w:t>
      </w:r>
      <w:r w:rsidR="005B7F4B">
        <w:t xml:space="preserve">, dana </w:t>
      </w:r>
      <w:r w:rsidR="00F16C8D">
        <w:t>09</w:t>
      </w:r>
      <w:r w:rsidR="00BB0986">
        <w:t>. veljače</w:t>
      </w:r>
      <w:r w:rsidR="004F7CB8">
        <w:t xml:space="preserve"> 201</w:t>
      </w:r>
      <w:r w:rsidR="00BB0986">
        <w:t>7</w:t>
      </w:r>
      <w:r w:rsidR="004F7CB8">
        <w:t xml:space="preserve">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5B7F4B">
        <w:t xml:space="preserve">Dana </w:t>
      </w:r>
      <w:r w:rsidR="00F16C8D">
        <w:t>16</w:t>
      </w:r>
      <w:r w:rsidR="00BB0986">
        <w:t>. siječnja 2017</w:t>
      </w:r>
      <w:r w:rsidR="002A21FB">
        <w:t xml:space="preserve">. potrošač </w:t>
      </w:r>
      <w:r w:rsidR="00F16C8D">
        <w:t>Brigita Vukadin</w:t>
      </w:r>
      <w:r w:rsidR="00FB3F89">
        <w:t xml:space="preserve"> podni</w:t>
      </w:r>
      <w:r w:rsidR="00F16C8D">
        <w:t>jela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>potrošača na adresi: Zagreb,</w:t>
      </w:r>
      <w:r w:rsidR="00FB3F89">
        <w:t xml:space="preserve"> </w:t>
      </w:r>
      <w:r w:rsidR="00F16C8D">
        <w:t>Lanište 12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F16C8D">
        <w:rPr>
          <w:bCs/>
        </w:rPr>
        <w:t>09</w:t>
      </w:r>
      <w:r w:rsidR="00BB0986">
        <w:rPr>
          <w:bCs/>
        </w:rPr>
        <w:t>. veljače 2017.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BB0986">
        <w:t xml:space="preserve">,v.r. </w:t>
      </w:r>
      <w:r w:rsidR="00FB3F89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5B7F4B">
        <w:rPr>
          <w:bCs/>
        </w:rPr>
        <w:t>Potrošaču.</w:t>
      </w:r>
    </w:p>
    <w:p w:rsidRDefault="00871153" w:rsidP="00BB0986" w:rsidR="00BB0986">
      <w:pPr>
        <w:pStyle w:val="Tijeloteksta"/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BB0986" w:rsidP="00BB0986" w:rsidR="00BB0986"/>
    <w:p w:rsidRDefault="00BB0986" w:rsidP="008D687C" w:rsidR="00BB0986" w:rsidRPr="008D687C">
      <w:pPr>
        <w:pStyle w:val="Tijeloteksta"/>
        <w:jc w:val="right"/>
      </w:pPr>
      <w:r w:rsidRPr="008D687C">
        <w:t>Za točnost otpravka – ovlašteni službenik:</w:t>
      </w:r>
    </w:p>
    <w:p w:rsidRDefault="00BB0986" w:rsidP="008D687C" w:rsidR="00BB0986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BB0986" w:rsidP="00BB0986" w:rsidR="00896E51" w:rsidRPr="00BB0986">
      <w:r>
        <w:t xml:space="preserve"> </w:t>
      </w:r>
    </w:p>
    <w:sectPr w:rsidSect="00871153" w:rsidR="00896E51" w:rsidRPr="00BB098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ED8" w:rsidP="00871153" w:rsidR="00353ED8">
      <w:r>
        <w:separator/>
      </w:r>
    </w:p>
  </w:endnote>
  <w:endnote w:id="0" w:type="continuationSeparator">
    <w:p w:rsidRDefault="00353ED8" w:rsidP="00871153" w:rsidR="00353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ED8" w:rsidP="00871153" w:rsidR="00353ED8">
      <w:r>
        <w:separator/>
      </w:r>
    </w:p>
  </w:footnote>
  <w:footnote w:id="0" w:type="continuationSeparator">
    <w:p w:rsidRDefault="00353ED8" w:rsidP="00871153" w:rsidR="00353E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986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>40 Sp-</w:t>
    </w:r>
    <w:r w:rsidR="005A04AD">
      <w:rPr>
        <w:bCs/>
      </w:rPr>
      <w:t>33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94094"/>
    <w:rsid w:val="001E0842"/>
    <w:rsid w:val="002A21FB"/>
    <w:rsid w:val="00353ED8"/>
    <w:rsid w:val="00411347"/>
    <w:rsid w:val="004B3529"/>
    <w:rsid w:val="004F7CB8"/>
    <w:rsid w:val="00514EC4"/>
    <w:rsid w:val="005A04AD"/>
    <w:rsid w:val="005B7F4B"/>
    <w:rsid w:val="005D6298"/>
    <w:rsid w:val="006D7C84"/>
    <w:rsid w:val="006F06EB"/>
    <w:rsid w:val="00701D97"/>
    <w:rsid w:val="00706A94"/>
    <w:rsid w:val="00725F28"/>
    <w:rsid w:val="00871153"/>
    <w:rsid w:val="008944CD"/>
    <w:rsid w:val="00896E51"/>
    <w:rsid w:val="00916E25"/>
    <w:rsid w:val="00A66052"/>
    <w:rsid w:val="00BB0986"/>
    <w:rsid w:val="00BE08B8"/>
    <w:rsid w:val="00DB73C6"/>
    <w:rsid w:val="00DF2B22"/>
    <w:rsid w:val="00E143DB"/>
    <w:rsid w:val="00E74E0F"/>
    <w:rsid w:val="00E96F1F"/>
    <w:rsid w:val="00EF77A5"/>
    <w:rsid w:val="00F07AC7"/>
    <w:rsid w:val="00F16C8D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F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F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F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F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F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F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F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F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Sp-18/2017</izvorni_sadrzaj>
    <derivirana_varijabla naziv="DomainObject.Predmet.OznakaBroj_1">Sp-18/2017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Brigita Vukadin</izvorni_sadrzaj>
    <derivirana_varijabla naziv="DomainObject.Predmet.StrankaFormated_1">  Brigita Vukadin</derivirana_varijabla>
  </DomainObject.Predmet.StrankaFormated>
  <DomainObject.Predmet.StrankaFormatedOIB>
    <izvorni_sadrzaj>  Brigita Vukadin, OIB 24405721160</izvorni_sadrzaj>
    <derivirana_varijabla naziv="DomainObject.Predmet.StrankaFormatedOIB_1">  Brigita Vukadin, OIB 24405721160</derivirana_varijabla>
  </DomainObject.Predmet.StrankaFormatedOIB>
  <DomainObject.Predmet.StrankaFormatedWithAdress>
    <izvorni_sadrzaj> Brigita Vukadin, Lanište 12, 10000 Zagreb</izvorni_sadrzaj>
    <derivirana_varijabla naziv="DomainObject.Predmet.StrankaFormatedWithAdress_1"> Brigita Vukadin, Lanište 12, 10000 Zagreb</derivirana_varijabla>
  </DomainObject.Predmet.StrankaFormatedWithAdress>
  <DomainObject.Predmet.StrankaFormatedWithAdressOIB>
    <izvorni_sadrzaj> Brigita Vukadin, OIB 24405721160, Lanište 12, 10000 Zagreb</izvorni_sadrzaj>
    <derivirana_varijabla naziv="DomainObject.Predmet.StrankaFormatedWithAdressOIB_1"> Brigita Vukadin, OIB 24405721160, Lanište 12, 10000 Zagreb</derivirana_varijabla>
  </DomainObject.Predmet.StrankaFormatedWithAdressOIB>
  <DomainObject.Predmet.StrankaWithAdress>
    <izvorni_sadrzaj>Brigita Vukadin Lanište 12,10000 Zagreb</izvorni_sadrzaj>
    <derivirana_varijabla naziv="DomainObject.Predmet.StrankaWithAdress_1">Brigita Vukadin Lanište 12,10000 Zagreb</derivirana_varijabla>
  </DomainObject.Predmet.StrankaWithAdress>
  <DomainObject.Predmet.StrankaWithAdressOIB>
    <izvorni_sadrzaj>Brigita Vukadin, OIB 24405721160, Lanište 12,10000 Zagreb</izvorni_sadrzaj>
    <derivirana_varijabla naziv="DomainObject.Predmet.StrankaWithAdressOIB_1">Brigita Vukadin, OIB 24405721160, Lanište 12,10000 Zagreb</derivirana_varijabla>
  </DomainObject.Predmet.StrankaWithAdressOIB>
  <DomainObject.Predmet.StrankaNazivFormated>
    <izvorni_sadrzaj>Brigita Vukadin</izvorni_sadrzaj>
    <derivirana_varijabla naziv="DomainObject.Predmet.StrankaNazivFormated_1">Brigita Vukadin</derivirana_varijabla>
  </DomainObject.Predmet.StrankaNazivFormated>
  <DomainObject.Predmet.StrankaNazivFormatedOIB>
    <izvorni_sadrzaj>Brigita Vukadin, OIB 24405721160</izvorni_sadrzaj>
    <derivirana_varijabla naziv="DomainObject.Predmet.StrankaNazivFormatedOIB_1">Brigita Vukadin, OIB 24405721160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Brigita Vukadin</item>
    </izvorni_sadrzaj>
    <derivirana_varijabla naziv="DomainObject.Predmet.StrankaListFormated_1">
      <item>Brigita Vukadin</item>
    </derivirana_varijabla>
  </DomainObject.Predmet.StrankaListFormated>
  <DomainObject.Predmet.StrankaListFormatedOIB>
    <izvorni_sadrzaj>
      <item>Brigita Vukadin, OIB 24405721160</item>
    </izvorni_sadrzaj>
    <derivirana_varijabla naziv="DomainObject.Predmet.StrankaListFormatedOIB_1">
      <item>Brigita Vukadin, OIB 24405721160</item>
    </derivirana_varijabla>
  </DomainObject.Predmet.StrankaListFormatedOIB>
  <DomainObject.Predmet.StrankaListFormatedWithAdress>
    <izvorni_sadrzaj>
      <item>Brigita Vukadin, Lanište 12, 10000 Zagreb</item>
    </izvorni_sadrzaj>
    <derivirana_varijabla naziv="DomainObject.Predmet.StrankaListFormatedWithAdress_1">
      <item>Brigita Vukadin, Lanište 12, 10000 Zagreb</item>
    </derivirana_varijabla>
  </DomainObject.Predmet.StrankaListFormatedWithAdress>
  <DomainObject.Predmet.StrankaListFormatedWithAdressOIB>
    <izvorni_sadrzaj>
      <item>Brigita Vukadin, OIB 24405721160, Lanište 12, 10000 Zagreb</item>
    </izvorni_sadrzaj>
    <derivirana_varijabla naziv="DomainObject.Predmet.StrankaListFormatedWithAdressOIB_1">
      <item>Brigita Vukadin, OIB 24405721160, Lanište 12, 10000 Zagreb</item>
    </derivirana_varijabla>
  </DomainObject.Predmet.StrankaListFormatedWithAdressOIB>
  <DomainObject.Predmet.StrankaListNazivFormated>
    <izvorni_sadrzaj>
      <item>Brigita Vukadin</item>
    </izvorni_sadrzaj>
    <derivirana_varijabla naziv="DomainObject.Predmet.StrankaListNazivFormated_1">
      <item>Brigita Vukadin</item>
    </derivirana_varijabla>
  </DomainObject.Predmet.StrankaListNazivFormated>
  <DomainObject.Predmet.StrankaListNazivFormatedOIB>
    <izvorni_sadrzaj>
      <item>Brigita Vukadin, OIB 24405721160</item>
    </izvorni_sadrzaj>
    <derivirana_varijabla naziv="DomainObject.Predmet.StrankaListNazivFormatedOIB_1">
      <item>Brigita Vukadin, OIB 24405721160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Brigita Vukadin</izvorni_sadrzaj>
    <derivirana_varijabla naziv="DomainObject.Predmet.StrankaIDrugi_1">Brigita Vukadin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Brigita Vukadin, OIB 24405721160, Lanište 12, 10000 Zagreb</izvorni_sadrzaj>
    <derivirana_varijabla naziv="DomainObject.Predmet.StrankaIDrugiAdressOIB_1">Brigita Vukadin, OIB 24405721160, Lanište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Brigita Vukadin</item>
    </izvorni_sadrzaj>
    <derivirana_varijabla naziv="DomainObject.Predmet.SudioniciListNaziv_1">
      <item>Brigita Vukadin</item>
    </derivirana_varijabla>
  </DomainObject.Predmet.SudioniciListNaziv>
  <DomainObject.Predmet.SudioniciListAdressOIB>
    <izvorni_sadrzaj>
      <item>Brigita Vukadin, OIB 24405721160, Lanište 12,10000 Zagreb</item>
    </izvorni_sadrzaj>
    <derivirana_varijabla naziv="DomainObject.Predmet.SudioniciListAdressOIB_1">
      <item>Brigita Vukadin, OIB 24405721160, Lanište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24405721160</item>
    </izvorni_sadrzaj>
    <derivirana_varijabla naziv="DomainObject.Predmet.SudioniciListNazivOIB_1">
      <item>, OIB 24405721160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1195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2017-02-09T11:48:00Z</dcterms:created>
  <dc:creator>Veronika Kolačko</dc:creator>
  <cp:lastModifiedBy>Jelena Pavić</cp:lastModifiedBy>
  <cp:lastPrinted>2017-02-09T11:48:00Z</cp:lastPrinted>
  <dcterms:modified xmlns:xsi="http://www.w3.org/2001/XMLSchema-instance" xsi:type="dcterms:W3CDTF">2017-02-09T12:38:00Z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