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df9947" w14:textId="4df9947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1B18FE" w:rsidR="00613A83" w:rsidP="001B18FE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</w:t>
      </w:r>
      <w:r w:rsidR="001B18FE">
        <w:rPr>
          <w:rFonts w:ascii="Times New Roman" w:hAnsi="Times New Roman"/>
          <w:bCs/>
          <w:sz w:val="24"/>
          <w:szCs w:val="24"/>
        </w:rPr>
        <w:t>     U Zagrebu, 03. rujna 2019.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1B18FE">
        <w:rPr>
          <w:rFonts w:ascii="Times New Roman" w:hAnsi="Times New Roman"/>
          <w:sz w:val="24"/>
          <w:szCs w:val="24"/>
        </w:rPr>
        <w:t>. St-891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1B18FE">
        <w:rPr>
          <w:rFonts w:ascii="Times New Roman" w:hAnsi="Times New Roman"/>
          <w:sz w:val="24"/>
          <w:szCs w:val="24"/>
        </w:rPr>
        <w:t>. St-891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1B18FE" w:rsidRDefault="001B18FE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1B18FE">
        <w:rPr>
          <w:rFonts w:ascii="Times New Roman" w:hAnsi="Times New Roman"/>
          <w:sz w:val="24"/>
          <w:szCs w:val="24"/>
        </w:rPr>
        <w:t>SIGNA-PRESS jednostavno društvo s ograničenom odgovornošću za izd</w:t>
      </w:r>
      <w:r>
        <w:rPr>
          <w:rFonts w:ascii="Times New Roman" w:hAnsi="Times New Roman"/>
          <w:sz w:val="24"/>
          <w:szCs w:val="24"/>
        </w:rPr>
        <w:t>a</w:t>
      </w:r>
      <w:r w:rsidRPr="001B18FE">
        <w:rPr>
          <w:rFonts w:ascii="Times New Roman" w:hAnsi="Times New Roman"/>
          <w:sz w:val="24"/>
          <w:szCs w:val="24"/>
        </w:rPr>
        <w:t xml:space="preserve">vačku </w:t>
      </w:r>
      <w:r>
        <w:rPr>
          <w:rFonts w:ascii="Times New Roman" w:hAnsi="Times New Roman"/>
          <w:sz w:val="24"/>
          <w:szCs w:val="24"/>
        </w:rPr>
        <w:t xml:space="preserve">djelatnost, trgovinu i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CMP Savica Šanci 119, OIB: 63803760163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18FE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B18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18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18F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18F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18F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St-891/2019</izvorni_sadrzaj>
    <derivirana_varijabla naziv="DomainObject.Predmet.OznakaBroj_1">St-891/2019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SIGNA-PRESS jednostavno društvo s ograničenom odgovornošću za izdvačku djelatnost, trgovinu i usluge</izvorni_sadrzaj>
    <derivirana_varijabla naziv="DomainObject.Predmet.ProtustrankaFormated_1">  SIGNA-PRESS jednostavno društvo s ograničenom odgovornošću za izdvačku djelatnost, trgovinu i usluge</derivirana_varijabla>
  </DomainObject.Predmet.ProtustrankaFormated>
  <DomainObject.Predmet.ProtustrankaFormatedOIB>
    <izvorni_sadrzaj>  SIGNA-PRESS jednostavno društvo s ograničenom odgovornošću za izdvačku djelatnost, trgovinu i usluge, OIB 63803760163</izvorni_sadrzaj>
    <derivirana_varijabla naziv="DomainObject.Predmet.ProtustrankaFormatedOIB_1">  SIGNA-PRESS jednostavno društvo s ograničenom odgovornošću za izdvačku djelatnost, trgovinu i usluge, OIB 63803760163</derivirana_varijabla>
  </DomainObject.Predmet.ProtustrankaFormatedOIB>
  <DomainObject.Predmet.ProtustrankaFormatedWithAdress>
    <izvorni_sadrzaj> SIGNA-PRESS jednostavno društvo s ograničenom odgovornošću za izdvačku djelatnost, trgovinu i usluge, CMP Savica Šanci 119, 10000 Zagreb</izvorni_sadrzaj>
    <derivirana_varijabla naziv="DomainObject.Predmet.ProtustrankaFormatedWithAdress_1"> SIGNA-PRESS jednostavno društvo s ograničenom odgovornošću za izdvačku djelatnost, trgovinu i usluge, CMP Savica Šanci 119, 10000 Zagreb</derivirana_varijabla>
  </DomainObject.Predmet.ProtustrankaFormatedWithAdress>
  <DomainObject.Predmet.ProtustrankaFormatedWithAdressOIB>
    <izvorni_sadrzaj> SIGNA-PRESS jednostavno društvo s ograničenom odgovornošću za izdvačku djelatnost, trgovinu i usluge, OIB 63803760163, CMP Savica Šanci 119, 10000 Zagreb</izvorni_sadrzaj>
    <derivirana_varijabla naziv="DomainObject.Predmet.ProtustrankaFormatedWithAdressOIB_1"> SIGNA-PRESS jednostavno društvo s ograničenom odgovornošću za izdvačku djelatnost, trgovinu i usluge, OIB 63803760163, CMP Savica Šanci 119, 10000 Zagreb</derivirana_varijabla>
  </DomainObject.Predmet.ProtustrankaFormatedWithAdressOIB>
  <DomainObject.Predmet.ProtustrankaWithAdress>
    <izvorni_sadrzaj>SIGNA-PRESS jednostavno društvo s ograničenom odgovornošću za izdvačku djelatnost, trgovinu i usluge CMP Savica Šanci 119, 10000 Zagreb</izvorni_sadrzaj>
    <derivirana_varijabla naziv="DomainObject.Predmet.ProtustrankaWithAdress_1">SIGNA-PRESS jednostavno društvo s ograničenom odgovornošću za izdvačku djelatnost, trgovinu i usluge CMP Savica Šanci 119, 10000 Zagreb</derivirana_varijabla>
  </DomainObject.Predmet.ProtustrankaWithAdress>
  <DomainObject.Predmet.ProtustrankaWithAdressOIB>
    <izvorni_sadrzaj>SIGNA-PRESS jednostavno društvo s ograničenom odgovornošću za izdvačku djelatnost, trgovinu i usluge, OIB 63803760163, CMP Savica Šanci 119, 10000 Zagreb</izvorni_sadrzaj>
    <derivirana_varijabla naziv="DomainObject.Predmet.ProtustrankaWithAdressOIB_1">SIGNA-PRESS jednostavno društvo s ograničenom odgovornošću za izdvačku djelatnost, trgovinu i usluge, OIB 63803760163, CMP Savica Šanci 119, 10000 Zagreb</derivirana_varijabla>
  </DomainObject.Predmet.ProtustrankaWithAdressOIB>
  <DomainObject.Predmet.ProtustrankaNazivFormated>
    <izvorni_sadrzaj>SIGNA-PRESS jednostavno društvo s ograničenom odgovornošću za izdvačku djelatnost, trgovinu i usluge</izvorni_sadrzaj>
    <derivirana_varijabla naziv="DomainObject.Predmet.ProtustrankaNazivFormated_1">SIGNA-PRESS jednostavno društvo s ograničenom odgovornošću za izdvačku djelatnost, trgovinu i usluge</derivirana_varijabla>
  </DomainObject.Predmet.ProtustrankaNazivFormated>
  <DomainObject.Predmet.ProtustrankaNazivFormatedOIB>
    <izvorni_sadrzaj>SIGNA-PRESS jednostavno društvo s ograničenom odgovornošću za izdvačku djelatnost, trgovinu i usluge, OIB 63803760163</izvorni_sadrzaj>
    <derivirana_varijabla naziv="DomainObject.Predmet.ProtustrankaNazivFormatedOIB_1">SIGNA-PRESS jednostavno društvo s ograničenom odgovornošću za izdvačku djelatnost, trgovinu i usluge, OIB 63803760163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SIGNA-PRESS jednostavno društvo s ograničenom odgovornošću za izdvačku djelatnost, trgovinu i usluge</item>
    </izvorni_sadrzaj>
    <derivirana_varijabla naziv="DomainObject.Predmet.ProtuStrankaListFormated_1">
      <item>SIGNA-PRESS jednostavno društvo s ograničenom odgovornošću za izdvačku djelatnost, trgovinu i usluge</item>
    </derivirana_varijabla>
  </DomainObject.Predmet.ProtuStrankaListFormated>
  <DomainObject.Predmet.ProtuStrankaListFormatedOIB>
    <izvorni_sadrzaj>
      <item>SIGNA-PRESS jednostavno društvo s ograničenom odgovornošću za izdvačku djelatnost, trgovinu i usluge, OIB 63803760163</item>
    </izvorni_sadrzaj>
    <derivirana_varijabla naziv="DomainObject.Predmet.ProtuStrankaListFormatedOIB_1">
      <item>SIGNA-PRESS jednostavno društvo s ograničenom odgovornošću za izdvačku djelatnost, trgovinu i usluge, OIB 63803760163</item>
    </derivirana_varijabla>
  </DomainObject.Predmet.ProtuStrankaListFormatedOIB>
  <DomainObject.Predmet.ProtuStrankaListFormatedWithAdress>
    <izvorni_sadrzaj>
      <item>SIGNA-PRESS jednostavno društvo s ograničenom odgovornošću za izdvačku djelatnost, trgovinu i usluge, CMP Savica Šanci 119, 10000 Zagreb</item>
    </izvorni_sadrzaj>
    <derivirana_varijabla naziv="DomainObject.Predmet.ProtuStrankaListFormatedWithAdress_1">
      <item>SIGNA-PRESS jednostavno društvo s ograničenom odgovornošću za izdvačku djelatnost, trgovinu i usluge, CMP Savica Šanci 119, 10000 Zagreb</item>
    </derivirana_varijabla>
  </DomainObject.Predmet.ProtuStrankaListFormatedWithAdress>
  <DomainObject.Predmet.ProtuStrankaListFormatedWithAdressOIB>
    <izvorni_sadrzaj>
      <item>SIGNA-PRESS jednostavno društvo s ograničenom odgovornošću za izdvačku djelatnost, trgovinu i usluge, OIB 63803760163, CMP Savica Šanci 119, 10000 Zagreb</item>
    </izvorni_sadrzaj>
    <derivirana_varijabla naziv="DomainObject.Predmet.ProtuStrankaListFormatedWithAdressOIB_1">
      <item>SIGNA-PRESS jednostavno društvo s ograničenom odgovornošću za izdvačku djelatnost, trgovinu i usluge, OIB 63803760163, CMP Savica Šanci 119, 10000 Zagreb</item>
    </derivirana_varijabla>
  </DomainObject.Predmet.ProtuStrankaListFormatedWithAdressOIB>
  <DomainObject.Predmet.ProtuStrankaListNazivFormated>
    <izvorni_sadrzaj>
      <item>SIGNA-PRESS jednostavno društvo s ograničenom odgovornošću za izdvačku djelatnost, trgovinu i usluge</item>
    </izvorni_sadrzaj>
    <derivirana_varijabla naziv="DomainObject.Predmet.ProtuStrankaListNazivFormated_1">
      <item>SIGNA-PRESS jednostavno društvo s ograničenom odgovornošću za izdvačku djelatnost, trgovinu i usluge</item>
    </derivirana_varijabla>
  </DomainObject.Predmet.ProtuStrankaListNazivFormated>
  <DomainObject.Predmet.ProtuStrankaListNazivFormatedOIB>
    <izvorni_sadrzaj>
      <item>SIGNA-PRESS jednostavno društvo s ograničenom odgovornošću za izdvačku djelatnost, trgovinu i usluge, OIB 63803760163</item>
    </izvorni_sadrzaj>
    <derivirana_varijabla naziv="DomainObject.Predmet.ProtuStrankaListNazivFormatedOIB_1">
      <item>SIGNA-PRESS jednostavno društvo s ograničenom odgovornošću za izdvačku djelatnost, trgovinu i usluge, OIB 63803760163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SIGNA-PRESS jednostavno društvo s ograničenom odgovornošću za izdvačku djelatnost, trgovinu i usluge</izvorni_sadrzaj>
    <derivirana_varijabla naziv="DomainObject.Predmet.ProtustrankaIDrugi_1">SIGNA-PRESS jednostavno društvo s ograničenom odgovornošću za izdvačku djelatnost,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SIGNA-PRESS jednostavno društvo s ograničenom odgovornošću za izdvačku djelatnost, trgovinu i usluge, OIB 63803760163, CMP Savica Šanci 119, 10000 Zagreb</izvorni_sadrzaj>
    <derivirana_varijabla naziv="DomainObject.Predmet.ProtustrankaIDrugiAdressOIB_1">SIGNA-PRESS jednostavno društvo s ograničenom odgovornošću za izdvačku djelatnost, trgovinu i usluge, OIB 63803760163, CMP Savica Šanci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SIGNA-PRESS jednostavno društvo s ograničenom odgovornošću za izdvačku djelatnost, trgovinu i usluge</item>
      <item>FINANCIJSKA AGENCIJA, RC Zagreb</item>
    </izvorni_sadrzaj>
    <derivirana_varijabla naziv="DomainObject.Predmet.SudioniciListNaziv_1">
      <item>SIGNA-PRESS jednostavno društvo s ograničenom odgovornošću za izdvačku djelatnost, trgovinu i usluge</item>
      <item>FINANCIJSKA AGENCIJA, RC Zagreb</item>
    </derivirana_varijabla>
  </DomainObject.Predmet.SudioniciListNaziv>
  <DomainObject.Predmet.SudioniciListAdressOIB>
    <izvorni_sadrzaj>
      <item>SIGNA-PRESS jednostavno društvo s ograničenom odgovornošću za izdvačku djelatnost, trgovinu i usluge, OIB 63803760163, CMP Savica Šanci 119,10000 Zagreb</item>
      <item>FINANCIJSKA AGENCIJA, RC Zagreb, OIB 85821130368, Trg svibanjskih žrtava 1995. 1,10000 Zagreb</item>
    </izvorni_sadrzaj>
    <derivirana_varijabla naziv="DomainObject.Predmet.SudioniciListAdressOIB_1">
      <item>SIGNA-PRESS jednostavno društvo s ograničenom odgovornošću za izdvačku djelatnost, trgovinu i usluge, OIB 63803760163, CMP Savica Šanci 119,10000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63803760163</item>
      <item>, OIB 85821130368</item>
    </izvorni_sadrzaj>
    <derivirana_varijabla naziv="DomainObject.Predmet.SudioniciListNazivOIB_1">
      <item>, OIB 63803760163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B94D6-5AD3-4F74-AC74-2F7EEA8E7B6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897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