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9d66" w14:paraId="05c9d6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</w:t>
      </w:r>
      <w:r w:rsidR="00CD010F">
        <w:rPr>
          <w:rFonts w:hAnsi="Times New Roman" w:ascii="Times New Roman"/>
        </w:rPr>
        <w:t>238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CD010F" w:rsidRPr="00CD010F">
        <w:rPr>
          <w:rFonts w:hAnsi="Times New Roman" w:ascii="Times New Roman"/>
        </w:rPr>
        <w:t>DOBAR ULOV j.d.o.o., Zagreb, Sv. Mateja 106 A, OIB: 93809656874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79720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D010F" w:rsidRPr="00CD010F">
        <w:rPr>
          <w:rFonts w:hAnsi="Times New Roman" w:ascii="Times New Roman"/>
        </w:rPr>
        <w:t>DOBAR ULOV j.d.o.o., Zagreb, Sv. Mateja 106 A, OIB: 93809656874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D1A24">
        <w:rPr>
          <w:rFonts w:hAnsi="Times New Roman" w:ascii="Times New Roman"/>
        </w:rPr>
        <w:t>5</w:t>
      </w:r>
      <w:r w:rsidR="00CD010F">
        <w:rPr>
          <w:rFonts w:hAnsi="Times New Roman" w:ascii="Times New Roman"/>
        </w:rPr>
        <w:t>238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7F70A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17B33">
        <w:rPr>
          <w:rFonts w:hAnsi="Times New Roman" w:ascii="Times New Roman"/>
        </w:rPr>
        <w:t>, v.r.</w:t>
      </w:r>
    </w:p>
    <w:p w:rsidRDefault="00417B33" w:rsidP="00B87AEB" w:rsidR="00417B33">
      <w:pPr>
        <w:jc w:val="right"/>
        <w:rPr>
          <w:rFonts w:hAnsi="Times New Roman" w:ascii="Times New Roman"/>
        </w:rPr>
      </w:pPr>
    </w:p>
    <w:p w:rsidRDefault="00417B33" w:rsidP="00B87AEB" w:rsidR="00417B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7B33" w:rsidP="00B87AEB" w:rsidR="00417B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službenik-</w:t>
      </w:r>
    </w:p>
    <w:p w:rsidRDefault="00417B33" w:rsidP="00B87AEB" w:rsidR="00417B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417B3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96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</w:t>
    </w:r>
    <w:r w:rsidR="00CD010F">
      <w:rPr>
        <w:rFonts w:hAnsi="Times New Roman" w:ascii="Times New Roman"/>
      </w:rPr>
      <w:t>238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7B33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143A4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D010F"/>
    <w:rsid w:val="00CF7AB9"/>
    <w:rsid w:val="00D02965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B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B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5238</izvorni_sadrzaj>
    <derivirana_varijabla naziv="DomainObject.Predmet.Broj_1">5238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St-5238/2016</izvorni_sadrzaj>
    <derivirana_varijabla naziv="DomainObject.Predmet.OznakaBroj_1">St-5238/2016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ULOV j.d.o.o. zastupanog po punomoćniku Denis Matišić; Tomislav Profozić</izvorni_sadrzaj>
    <derivirana_varijabla naziv="DomainObject.Predmet.ProtustrankaFormated_1">  DOBAR ULOV j.d.o.o. zastupanog po punomoćniku Denis Matišić; Tomislav Profozić</derivirana_varijabla>
  </DomainObject.Predmet.ProtustrankaFormated>
  <DomainObject.Predmet.ProtustrankaFormatedOIB>
    <izvorni_sadrzaj>  DOBAR ULOV j.d.o.o., OIB 93809656874 zastupanog po punomoćniku Denis Matišić; Tomislav Profozić</izvorni_sadrzaj>
    <derivirana_varijabla naziv="DomainObject.Predmet.ProtustrankaFormatedOIB_1">  DOBAR ULOV j.d.o.o., OIB 93809656874 zastupanog po punomoćniku Denis Matišić; Tomislav Profozić</derivirana_varijabla>
  </DomainObject.Predmet.ProtustrankaFormatedOIB>
  <DomainObject.Predmet.ProtustrankaFormatedWithAdress>
    <izvorni_sadrzaj> DOBAR ULOV j.d.o.o., Sv. Mateja 106 A, 10000 Zagreb zastupanog po punomoćniku Denis Matišić; Tomislav Profozić</izvorni_sadrzaj>
    <derivirana_varijabla naziv="DomainObject.Predmet.ProtustrankaFormatedWithAdress_1"> DOBAR ULOV j.d.o.o., Sv. Mateja 106 A, 10000 Zagreb zastupanog po punomoćniku Denis Matišić; Tomislav Profozić</derivirana_varijabla>
  </DomainObject.Predmet.ProtustrankaFormatedWithAdress>
  <DomainObject.Predmet.ProtustrankaFormatedWithAdressOIB>
    <izvorni_sadrzaj> DOBAR ULOV j.d.o.o., OIB 93809656874, Sv. Mateja 106 A, 10000 Zagreb zastupanog po punomoćniku Denis Matišić; Tomislav Profozić</izvorni_sadrzaj>
    <derivirana_varijabla naziv="DomainObject.Predmet.ProtustrankaFormatedWithAdressOIB_1"> DOBAR ULOV j.d.o.o., OIB 93809656874, Sv. Mateja 106 A, 10000 Zagreb zastupanog po punomoćniku Denis Matišić; Tomislav Profozić</derivirana_varijabla>
  </DomainObject.Predmet.ProtustrankaFormatedWithAdressOIB>
  <DomainObject.Predmet.ProtustrankaWithAdress>
    <izvorni_sadrzaj>DOBAR ULOV j.d.o.o. Sv. Mateja 106 A, 10000 Zagreb</izvorni_sadrzaj>
    <derivirana_varijabla naziv="DomainObject.Predmet.ProtustrankaWithAdress_1">DOBAR ULOV j.d.o.o. Sv. Mateja 106 A, 10000 Zagreb</derivirana_varijabla>
  </DomainObject.Predmet.ProtustrankaWithAdress>
  <DomainObject.Predmet.ProtustrankaWithAdressOIB>
    <izvorni_sadrzaj>DOBAR ULOV j.d.o.o., OIB 93809656874, Sv. Mateja 106 A, 10000 Zagreb</izvorni_sadrzaj>
    <derivirana_varijabla naziv="DomainObject.Predmet.ProtustrankaWithAdressOIB_1">DOBAR ULOV j.d.o.o., OIB 93809656874, Sv. Mateja 106 A, 10000 Zagreb</derivirana_varijabla>
  </DomainObject.Predmet.ProtustrankaWithAdressOIB>
  <DomainObject.Predmet.ProtustrankaNazivFormated>
    <izvorni_sadrzaj>DOBAR ULOV j.d.o.o.</izvorni_sadrzaj>
    <derivirana_varijabla naziv="DomainObject.Predmet.ProtustrankaNazivFormated_1">DOBAR ULOV j.d.o.o.</derivirana_varijabla>
  </DomainObject.Predmet.ProtustrankaNazivFormated>
  <DomainObject.Predmet.ProtustrankaNazivFormatedOIB>
    <izvorni_sadrzaj>DOBAR ULOV j.d.o.o., OIB 93809656874</izvorni_sadrzaj>
    <derivirana_varijabla naziv="DomainObject.Predmet.ProtustrankaNazivFormatedOIB_1">DOBAR ULOV j.d.o.o., OIB 93809656874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ULOV j.d.o.o. zastupanog po punomoćniku Denis Matišić; Tomislav Profozić</item>
    </izvorni_sadrzaj>
    <derivirana_varijabla naziv="DomainObject.Predmet.ProtuStrankaListFormated_1">
      <item>DOBAR ULOV j.d.o.o. zastupanog po punomoćniku Denis Matišić; Tomislav Profozić</item>
    </derivirana_varijabla>
  </DomainObject.Predmet.ProtuStrankaListFormated>
  <DomainObject.Predmet.ProtuStrankaListFormatedOIB>
    <izvorni_sadrzaj>
      <item>DOBAR ULOV j.d.o.o., OIB 93809656874 zastupanog po punomoćniku Denis Matišić; Tomislav Profozić</item>
    </izvorni_sadrzaj>
    <derivirana_varijabla naziv="DomainObject.Predmet.ProtuStrankaListFormatedOIB_1">
      <item>DOBAR ULOV j.d.o.o., OIB 93809656874 zastupanog po punomoćniku Denis Matišić; Tomislav Profozić</item>
    </derivirana_varijabla>
  </DomainObject.Predmet.ProtuStrankaListFormatedOIB>
  <DomainObject.Predmet.ProtuStrankaListFormatedWithAdress>
    <izvorni_sadrzaj>
      <item>DOBAR ULOV j.d.o.o., Sv. Mateja 106 A, 10000 Zagreb zastupanog po punomoćniku Denis Matišić; Tomislav Profozić</item>
    </izvorni_sadrzaj>
    <derivirana_varijabla naziv="DomainObject.Predmet.ProtuStrankaListFormatedWithAdress_1">
      <item>DOBAR ULOV j.d.o.o., Sv. Mateja 106 A, 10000 Zagreb zastupanog po punomoćniku Denis Matišić; Tomislav Profozić</item>
    </derivirana_varijabla>
  </DomainObject.Predmet.ProtuStrankaListFormatedWithAdress>
  <DomainObject.Predmet.ProtuStrankaListFormatedWithAdressOIB>
    <izvorni_sadrzaj>
      <item>DOBAR ULOV j.d.o.o., OIB 93809656874, Sv. Mateja 106 A, 10000 Zagreb zastupanog po punomoćniku Denis Matišić; Tomislav Profozić</item>
    </izvorni_sadrzaj>
    <derivirana_varijabla naziv="DomainObject.Predmet.ProtuStrankaListFormatedWithAdressOIB_1">
      <item>DOBAR ULOV j.d.o.o., OIB 93809656874, Sv. Mateja 106 A, 10000 Zagreb zastupanog po punomoćniku Denis Matišić; Tomislav Profozić</item>
    </derivirana_varijabla>
  </DomainObject.Predmet.ProtuStrankaListFormatedWithAdressOIB>
  <DomainObject.Predmet.ProtuStrankaListNazivFormated>
    <izvorni_sadrzaj>
      <item>DOBAR ULOV j.d.o.o.</item>
    </izvorni_sadrzaj>
    <derivirana_varijabla naziv="DomainObject.Predmet.ProtuStrankaListNazivFormated_1">
      <item>DOBAR ULOV j.d.o.o.</item>
    </derivirana_varijabla>
  </DomainObject.Predmet.ProtuStrankaListNazivFormated>
  <DomainObject.Predmet.ProtuStrankaListNazivFormatedOIB>
    <izvorni_sadrzaj>
      <item>DOBAR ULOV j.d.o.o., OIB 93809656874</item>
    </izvorni_sadrzaj>
    <derivirana_varijabla naziv="DomainObject.Predmet.ProtuStrankaListNazivFormatedOIB_1">
      <item>DOBAR ULOV j.d.o.o., OIB 93809656874</item>
    </derivirana_varijabla>
  </DomainObject.Predmet.ProtuStrankaListNazivFormatedOIB>
  <DomainObject.Predmet.OstaliListFormated>
    <izvorni_sadrzaj>
      <item>Denis Matišić punomoćnik sudionika u postupku DOBAR ULOV j.d.o.o.</item>
      <item>Tomislav Profozić punomoćnik sudionika u postupku DOBAR ULOV j.d.o.o.</item>
    </izvorni_sadrzaj>
    <derivirana_varijabla naziv="DomainObject.Predmet.OstaliListFormated_1">
      <item>Denis Matišić punomoćnik sudionika u postupku DOBAR ULOV j.d.o.o.</item>
      <item>Tomislav Profozić punomoćnik sudionika u postupku DOBAR ULOV j.d.o.o.</item>
    </derivirana_varijabla>
  </DomainObject.Predmet.OstaliListFormated>
  <DomainObject.Predmet.OstaliListFormatedOIB>
    <izvorni_sadrzaj>
      <item>Denis Matišić, OIB 00982338782 punomoćnik sudionika u postupku DOBAR ULOV j.d.o.o.</item>
      <item>Tomislav Profozić, OIB 28514894597 punomoćnik sudionika u postupku DOBAR ULOV j.d.o.o.</item>
    </izvorni_sadrzaj>
    <derivirana_varijabla naziv="DomainObject.Predmet.OstaliListFormatedOIB_1">
      <item>Denis Matišić, OIB 00982338782 punomoćnik sudionika u postupku DOBAR ULOV j.d.o.o.</item>
      <item>Tomislav Profozić, OIB 28514894597 punomoćnik sudionika u postupku DOBAR ULOV j.d.o.o.</item>
    </derivirana_varijabla>
  </DomainObject.Predmet.OstaliListFormatedOIB>
  <DomainObject.Predmet.OstaliListFormatedWithAdress>
    <izvorni_sadrzaj>
      <item>Denis Matišić, Josipa Seissla 7, 10000 Zagreb punomoćnik sudionika u postupku DOBAR ULOV j.d.o.o.</item>
      <item>Tomislav Profozić punomoćnik sudionika u postupku DOBAR ULOV j.d.o.o.</item>
    </izvorni_sadrzaj>
    <derivirana_varijabla naziv="DomainObject.Predmet.OstaliListFormatedWithAdress_1">
      <item>Denis Matišić, Josipa Seissla 7, 10000 Zagreb punomoćnik sudionika u postupku DOBAR ULOV j.d.o.o.</item>
      <item>Tomislav Profozić punomoćnik sudionika u postupku DOBAR ULOV j.d.o.o.</item>
    </derivirana_varijabla>
  </DomainObject.Predmet.OstaliListFormatedWithAdress>
  <DomainObject.Predmet.OstaliListFormatedWithAdressOIB>
    <izvorni_sadrzaj>
      <item>Denis Matišić, OIB 00982338782, Josipa Seissla 7, 10000 Zagreb punomoćnik sudionika u postupku DOBAR ULOV j.d.o.o.</item>
      <item>Tomislav Profozić, OIB 28514894597 punomoćnik sudionika u postupku DOBAR ULOV j.d.o.o.</item>
    </izvorni_sadrzaj>
    <derivirana_varijabla naziv="DomainObject.Predmet.OstaliListFormatedWithAdressOIB_1">
      <item>Denis Matišić, OIB 00982338782, Josipa Seissla 7, 10000 Zagreb punomoćnik sudionika u postupku DOBAR ULOV j.d.o.o.</item>
      <item>Tomislav Profozić, OIB 28514894597 punomoćnik sudionika u postupku DOBAR ULOV j.d.o.o.</item>
    </derivirana_varijabla>
  </DomainObject.Predmet.OstaliListFormatedWithAdressOIB>
  <DomainObject.Predmet.OstaliListNazivFormated>
    <izvorni_sadrzaj>
      <item>Denis Matišić</item>
      <item>Tomislav Profozić</item>
    </izvorni_sadrzaj>
    <derivirana_varijabla naziv="DomainObject.Predmet.OstaliListNazivFormated_1">
      <item>Denis Matišić</item>
      <item>Tomislav Profozić</item>
    </derivirana_varijabla>
  </DomainObject.Predmet.OstaliListNazivFormated>
  <DomainObject.Predmet.OstaliListNazivFormatedOIB>
    <izvorni_sadrzaj>
      <item>Denis Matišić, OIB 00982338782</item>
      <item>Tomislav Profozić, OIB 28514894597</item>
    </izvorni_sadrzaj>
    <derivirana_varijabla naziv="DomainObject.Predmet.OstaliListNazivFormatedOIB_1">
      <item>Denis Matišić, OIB 00982338782</item>
      <item>Tomislav Profozić, OIB 28514894597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ULOV j.d.o.o.</izvorni_sadrzaj>
    <derivirana_varijabla naziv="DomainObject.Predmet.ProtustrankaIDrugi_1">DOBAR ULOV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ULOV j.d.o.o., OIB 93809656874, Sv. Mateja 106 A, 10000 Zagreb</izvorni_sadrzaj>
    <derivirana_varijabla naziv="DomainObject.Predmet.ProtustrankaIDrugiAdressOIB_1">DOBAR ULOV j.d.o.o., OIB 93809656874, Sv. Mateja 106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ULOV j.d.o.o.</item>
      <item>Denis Matišić</item>
      <item>Tomislav Profozić</item>
    </izvorni_sadrzaj>
    <derivirana_varijabla naziv="DomainObject.Predmet.SudioniciListNaziv_1">
      <item>FINA Regionalni centar Zagreb</item>
      <item>DOBAR ULOV j.d.o.o.</item>
      <item>Denis Matišić</item>
      <item>Tomislav Profozić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ULOV j.d.o.o., OIB 93809656874, Sv. Mateja 106 A,10000 Zagreb</item>
      <item>Denis Matišić, OIB 00982338782, Josipa Seissla 7,10000 Zagreb</item>
      <item>Tomislav Profozić, OIB 28514894597</item>
    </izvorni_sadrzaj>
    <derivirana_varijabla naziv="DomainObject.Predmet.SudioniciListAdressOIB_1">
      <item>FINA Regionalni centar Zagreb, OIB 85821130368, Trg svibanjskih žrtava 1995. 1,10000 Zagreb</item>
      <item>DOBAR ULOV j.d.o.o., OIB 93809656874, Sv. Mateja 106 A,10000 Zagreb</item>
      <item>Denis Matišić, OIB 00982338782, Josipa Seissla 7,10000 Zagreb</item>
      <item>Tomislav Profozić, OIB 28514894597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93809656874</item>
      <item>, OIB 00982338782</item>
      <item>, OIB 28514894597</item>
    </izvorni_sadrzaj>
    <derivirana_varijabla naziv="DomainObject.Predmet.SudioniciListNazivOIB_1">
      <item>, OIB 85821130368</item>
      <item>, OIB 93809656874</item>
      <item>, OIB 00982338782</item>
      <item>, OIB 28514894597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89B35-5B52-4D52-8921-1F56EA129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1763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2017-02-22T09:06:00Z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2017-02-22T09:10:00Z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