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45e1" w14:paraId="f1245e1" w:rsidRDefault="007B3F4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B3F43" w:rsidP="007B3F43" w:rsidR="00AE649C">
      <w:pPr>
        <w:pStyle w:val="NormaleSPIS"/>
        <w:spacing w:after="0"/>
      </w:pPr>
      <w:r>
        <w:t xml:space="preserve">       Republika Hrvatska</w:t>
      </w:r>
    </w:p>
    <w:p w:rsidRDefault="007B3F43" w:rsidP="007B3F43" w:rsidR="007B3F43">
      <w:pPr>
        <w:pStyle w:val="NormaleSPIS"/>
        <w:spacing w:after="0"/>
      </w:pPr>
      <w:r>
        <w:t xml:space="preserve">    Trgovački sud u Bjelovaru</w:t>
      </w:r>
    </w:p>
    <w:p w:rsidRDefault="007B3F43" w:rsidP="007B3F43" w:rsidR="007B3F43">
      <w:pPr>
        <w:pStyle w:val="NormaleSPIS"/>
        <w:spacing w:after="0"/>
      </w:pPr>
      <w:r>
        <w:t>Bjelovar, Šetalište dr.I.Lebovića 42.</w:t>
      </w:r>
    </w:p>
    <w:p w:rsidRDefault="007B3F43" w:rsidP="007B3F43" w:rsidR="007B3F43">
      <w:pPr>
        <w:pStyle w:val="NormaleSPIS"/>
        <w:jc w:val="right"/>
        <w:rPr>
          <w:noProof/>
        </w:rPr>
      </w:pPr>
      <w:r>
        <w:rPr>
          <w:noProof/>
        </w:rPr>
        <w:t xml:space="preserve">  Poslovni broj:7 St-639/2018-10</w:t>
      </w:r>
    </w:p>
    <w:p w:rsidRDefault="007B3F43" w:rsidP="007B3F43" w:rsidR="007B3F43">
      <w:pPr>
        <w:jc w:val="center"/>
        <w:outlineLvl w:val="0"/>
        <w:rPr>
          <w:rFonts w:cs="Arial" w:hAnsi="Arial" w:ascii="Arial"/>
          <w:b/>
          <w:noProof/>
        </w:rPr>
      </w:pPr>
    </w:p>
    <w:p w:rsidRDefault="007B3F43" w:rsidP="007B3F43" w:rsidR="007B3F43">
      <w:pPr>
        <w:overflowPunct w:val="false"/>
        <w:autoSpaceDE w:val="false"/>
        <w:autoSpaceDN w:val="false"/>
        <w:jc w:val="center"/>
        <w:rPr>
          <w:lang w:eastAsia="hr-HR"/>
        </w:rPr>
      </w:pPr>
      <w:r>
        <w:rPr>
          <w:lang w:eastAsia="hr-HR"/>
        </w:rPr>
        <w:t>R E P U B L I K A   H R V A T S K A</w:t>
      </w:r>
    </w:p>
    <w:p w:rsidRDefault="007B3F43" w:rsidP="007B3F43" w:rsidR="007B3F43">
      <w:pPr>
        <w:overflowPunct w:val="false"/>
        <w:autoSpaceDE w:val="false"/>
        <w:autoSpaceDN w:val="false"/>
        <w:spacing w:after="0"/>
        <w:jc w:val="both"/>
        <w:rPr>
          <w:lang w:eastAsia="hr-HR"/>
        </w:rPr>
      </w:pPr>
    </w:p>
    <w:p w:rsidRDefault="007B3F43" w:rsidP="007B3F43" w:rsidR="007B3F43">
      <w:pPr>
        <w:overflowPunct w:val="false"/>
        <w:autoSpaceDE w:val="false"/>
        <w:autoSpaceDN w:val="false"/>
        <w:jc w:val="center"/>
        <w:rPr>
          <w:lang w:eastAsia="hr-HR"/>
        </w:rPr>
      </w:pPr>
      <w:r>
        <w:rPr>
          <w:lang w:eastAsia="hr-HR"/>
        </w:rPr>
        <w:t>R J E Š E N J E</w:t>
      </w:r>
    </w:p>
    <w:p w:rsidRDefault="007B3F43" w:rsidP="007B3F43" w:rsidR="007B3F43">
      <w:pPr>
        <w:overflowPunct w:val="false"/>
        <w:autoSpaceDE w:val="false"/>
        <w:autoSpaceDN w:val="false"/>
        <w:jc w:val="both"/>
        <w:rPr>
          <w:lang w:eastAsia="hr-HR"/>
        </w:rPr>
      </w:pPr>
      <w:r>
        <w:rPr>
          <w:lang w:eastAsia="hr-HR"/>
        </w:rPr>
        <w:t xml:space="preserve">            </w:t>
      </w:r>
    </w:p>
    <w:p w:rsidRDefault="007B3F43" w:rsidP="007B3F43" w:rsidR="007B3F43">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osobe ovlaštene za zastupanje dužnika Matija </w:t>
      </w:r>
      <w:proofErr w:type="spellStart"/>
      <w:r>
        <w:rPr>
          <w:lang w:eastAsia="hr-HR"/>
        </w:rPr>
        <w:t>Feketija</w:t>
      </w:r>
      <w:proofErr w:type="spellEnd"/>
      <w:r>
        <w:rPr>
          <w:lang w:eastAsia="hr-HR"/>
        </w:rPr>
        <w:t xml:space="preserve">, za otvaranje stečajnog postupka nad dužnikom </w:t>
      </w:r>
      <w:r>
        <w:t>VL TRANS j.d.o.o. za transport, turizam, ugostiteljstvo, trgovinu i usluge iz Virovitice, Stjepana Radića 13, MBS 010096993, OIB 49834680255, 19</w:t>
      </w:r>
      <w:r>
        <w:rPr>
          <w:lang w:eastAsia="hr-HR"/>
        </w:rPr>
        <w:t xml:space="preserve">. veljače 2019.    </w:t>
      </w:r>
    </w:p>
    <w:p w:rsidRDefault="007B3F43" w:rsidP="007B3F43" w:rsidR="007B3F43">
      <w:pPr>
        <w:jc w:val="center"/>
        <w:outlineLvl w:val="0"/>
        <w:rPr>
          <w:noProof/>
        </w:rPr>
      </w:pPr>
      <w:r>
        <w:rPr>
          <w:noProof/>
        </w:rPr>
        <w:t>r i j e š i o   j e</w:t>
      </w:r>
    </w:p>
    <w:p w:rsidRDefault="007B3F43" w:rsidP="007B3F43" w:rsidR="007B3F43">
      <w:pPr>
        <w:ind w:firstLine="720"/>
        <w:jc w:val="both"/>
      </w:pPr>
      <w:r>
        <w:t>1.Pozivaju se osobe koje imaju pravni interes za provedbom stečajnog postupka nad dužnikom VL TRANS j.d.o.o. za transport, turizam, ugostiteljstvo, trgovinu i usluge iz Virovitice, Stjepana Radića 13, MBS 010096993, OIB 49834680255</w:t>
      </w:r>
      <w:r>
        <w:rPr>
          <w:lang w:eastAsia="hr-HR"/>
        </w:rPr>
        <w:t>,</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05 540-639-18. </w:t>
      </w:r>
    </w:p>
    <w:p w:rsidRDefault="007B3F43" w:rsidP="007B3F43" w:rsidR="007B3F43">
      <w:pPr>
        <w:ind w:firstLine="720"/>
        <w:jc w:val="both"/>
      </w:pPr>
      <w:r>
        <w:t>2.Ako osobe iz točke 1. izreke ovog rješenja ne predujme zatraženi iznos iz točke 1.izreke ovog rješenja u ostavljenom roku, sud će donijeti rješenje o otvaranju i zaključenju stečajnog postupka nad dužnikom VL TRANS j.d.o.o. za transport, turizam, ugostiteljstvo, trgovinu i usluge iz Virovitice, Stjepana Radića 13, MBS 010096993, OIB 49834680255.</w:t>
      </w:r>
    </w:p>
    <w:p w:rsidRDefault="007B3F43" w:rsidP="007B3F43" w:rsidR="007B3F43">
      <w:pPr>
        <w:ind w:firstLine="720"/>
        <w:jc w:val="center"/>
      </w:pPr>
      <w:r>
        <w:t>Obrazloženje</w:t>
      </w:r>
    </w:p>
    <w:p w:rsidRDefault="007B3F43" w:rsidP="007B3F43" w:rsidR="007B3F43">
      <w:pPr>
        <w:ind w:firstLine="720"/>
        <w:jc w:val="both"/>
        <w:rPr>
          <w:noProof/>
        </w:rPr>
      </w:pPr>
      <w:r>
        <w:rPr>
          <w:noProof/>
        </w:rPr>
        <w:t>Zakonski zastupnik dužnika Matija Feketija podnio je Trgovačkom sudu u Bjelovaru prijedlog za otvaranje stečaja nad dužnikom VL TRANS j.d.o.o., a uz prijedlog je dostavio Potvrdu FINE o blokadi računa i novčanih sredstava dužnika na dan 18. travnja 2018. godine, iz koje potvrde proizlazi da je račun dužnika u neprekidnoj blokadi 62 dana, a da nepodmirene obveze na dan izdavanja potvrde iznose 74.795,70 kuna.</w:t>
      </w:r>
      <w:r>
        <w:t xml:space="preserve">         </w:t>
      </w:r>
    </w:p>
    <w:p w:rsidRDefault="007B3F43" w:rsidP="007B3F43" w:rsidR="007B3F43">
      <w:pPr>
        <w:ind w:firstLine="708"/>
        <w:jc w:val="both"/>
      </w:pPr>
      <w:r>
        <w:t>Zakonski zastupnik dužnika uredno pozvan nije pristupio na zakazano ročište radi utvrđivanja uvjeta za otvaranje stečajnog postupka, niti je dostavio pisano izvješće o financijsko gospodarskom stanju dužnika, te ne osporava činjenicu da je račun dužnika i sada trenutno u neprekidnoj blokadi više od 60 dana, odnosno da je dužnik nesposoban za plaćanje.</w:t>
      </w:r>
    </w:p>
    <w:p w:rsidRDefault="007B3F43" w:rsidP="007B3F43" w:rsidR="007B3F43">
      <w:pPr>
        <w:jc w:val="both"/>
      </w:pPr>
      <w:r>
        <w:t xml:space="preserve"> </w:t>
      </w:r>
      <w:r>
        <w:tab/>
      </w:r>
    </w:p>
    <w:p w:rsidRDefault="007B3F43" w:rsidP="007B3F43" w:rsidR="007B3F43">
      <w:pPr>
        <w:spacing w:after="0"/>
        <w:jc w:val="center"/>
      </w:pPr>
      <w:r>
        <w:lastRenderedPageBreak/>
        <w:t>2</w:t>
      </w:r>
    </w:p>
    <w:p w:rsidRDefault="007B3F43" w:rsidP="007B3F43" w:rsidR="007B3F43">
      <w:pPr>
        <w:jc w:val="right"/>
      </w:pPr>
      <w:r>
        <w:t>Poslovni broj:7 St-639/2018-10</w:t>
      </w:r>
    </w:p>
    <w:p w:rsidRDefault="007B3F43" w:rsidP="007B3F43" w:rsidR="007B3F43">
      <w:pPr>
        <w:ind w:firstLine="708"/>
        <w:jc w:val="both"/>
        <w:rPr>
          <w:lang w:val="en-GB"/>
        </w:rPr>
      </w:pPr>
      <w:r>
        <w:t xml:space="preserve">Sud je svojim rješenjem pod poslovnim brojem 7 St-639/2018-2 dana 5.12.2018. godine, pokrenuo prethodni postupak, radi utvrđivanja uvjeta za otvaranje stečajnog postupka nad dužnikom VL TRANS j.d.o.o. za transport, turizam, ugostiteljstvo, trgovinu i usluge iz Virovitice, Stjepana Radića 13 i zakazao ročište radi rasprave o uvjetima. Zatim sud je izveo dokaze uvidom u sadržaj Uvjerenja Ministarstva unutarnjih poslova, PU Virovitičko-Podravske od 16.1.2019. godine iz kojeg proizlazi da dužnik nije evidentiran kao vlasnik vozila, te iz uvida u Uvjerenje Državne geodetske uprave od 29.1.2019. godine, proizlazi da dužnik nije upisan u Katastarski </w:t>
      </w:r>
      <w:proofErr w:type="spellStart"/>
      <w:r>
        <w:t>operat</w:t>
      </w:r>
      <w:proofErr w:type="spellEnd"/>
      <w:r>
        <w:t xml:space="preserve">, iz uvida u Potvrdu Općinskog suda u Virovitici, Zemljišno knjižnog odjela od 14.1.2019. godine, proizlazi da dužnik nije u zemljišnim knjigama, a u kojima taj sud vodi evidenciju o vlasništvu nekretnina upisan kao vlasnik nekretnina odnosno kao nositelj bilo kojeg drugog knjižnog prava, a što ne osporava niti sam dužnik proizlazi da je dužnik u neprekidnoj blokadi računa preko kojeg posluje duže od 60 dana, odnosno nesposoban za plaćanje.  </w:t>
      </w:r>
    </w:p>
    <w:p w:rsidRDefault="007B3F43" w:rsidP="007B3F43" w:rsidR="007B3F43">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7B3F43" w:rsidP="007B3F43" w:rsidR="007B3F43">
      <w:pPr>
        <w:ind w:firstLine="720"/>
        <w:jc w:val="center"/>
      </w:pPr>
      <w:r>
        <w:t xml:space="preserve">Bjelovar 19. veljače 2019. </w:t>
      </w:r>
    </w:p>
    <w:p w:rsidRDefault="007B3F43" w:rsidP="007B3F43" w:rsidR="007B3F43">
      <w:pPr>
        <w:spacing w:after="0"/>
        <w:ind w:firstLine="720"/>
        <w:jc w:val="both"/>
      </w:pPr>
      <w:r>
        <w:tab/>
      </w:r>
      <w:r>
        <w:tab/>
      </w:r>
      <w:r>
        <w:tab/>
      </w:r>
      <w:r>
        <w:tab/>
      </w:r>
      <w:r>
        <w:tab/>
      </w:r>
      <w:r>
        <w:tab/>
      </w:r>
      <w:r>
        <w:tab/>
        <w:t xml:space="preserve"> </w:t>
      </w:r>
      <w:r>
        <w:t xml:space="preserve">              </w:t>
      </w:r>
      <w:r>
        <w:t xml:space="preserve">  Sudac</w:t>
      </w:r>
    </w:p>
    <w:p w:rsidRDefault="007B3F43" w:rsidP="007B3F43" w:rsidR="007B3F43">
      <w:pPr>
        <w:ind w:firstLine="720"/>
        <w:jc w:val="both"/>
      </w:pPr>
      <w:r>
        <w:tab/>
      </w:r>
      <w:r>
        <w:tab/>
      </w:r>
      <w:r>
        <w:tab/>
      </w:r>
      <w:r>
        <w:tab/>
      </w:r>
      <w:r>
        <w:tab/>
      </w:r>
      <w:r>
        <w:tab/>
      </w:r>
      <w:r>
        <w:t xml:space="preserve">              </w:t>
      </w:r>
      <w:r>
        <w:t xml:space="preserve">   Tomislav Mrazović</w:t>
      </w:r>
      <w:r>
        <w:t>,v.r.</w:t>
      </w:r>
    </w:p>
    <w:p w:rsidRDefault="007B3F43" w:rsidP="007B3F43" w:rsidR="007B3F43">
      <w:pPr>
        <w:spacing w:after="0"/>
        <w:ind w:firstLine="720"/>
        <w:jc w:val="both"/>
      </w:pPr>
      <w:r>
        <w:t xml:space="preserve">                                                                        Za točnost </w:t>
      </w:r>
      <w:proofErr w:type="spellStart"/>
      <w:r>
        <w:t>otpravka</w:t>
      </w:r>
      <w:proofErr w:type="spellEnd"/>
      <w:r>
        <w:t>-ovlašteni službenik</w:t>
      </w:r>
    </w:p>
    <w:p w:rsidRDefault="007B3F43" w:rsidP="007B3F43" w:rsidR="007B3F43">
      <w:pPr>
        <w:ind w:firstLine="720"/>
        <w:jc w:val="both"/>
      </w:pPr>
      <w:r>
        <w:t xml:space="preserve">                                                                                           Jasmina </w:t>
      </w:r>
      <w:proofErr w:type="spellStart"/>
      <w:r>
        <w:t>Tubić</w:t>
      </w:r>
      <w:proofErr w:type="spellEnd"/>
      <w:r>
        <w:t xml:space="preserve">                                                             </w:t>
      </w:r>
    </w:p>
    <w:p w:rsidRDefault="007B3F43" w:rsidP="007B3F43" w:rsidR="007B3F43">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7B3F4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3F4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1742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St-639/2018-10</izvorni_sadrzaj>
    <derivirana_varijabla naziv="DomainObject.Oznaka_1">St-639/2018-10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St-639/2018</izvorni_sadrzaj>
    <derivirana_varijabla naziv="DomainObject.Predmet.OznakaBroj_1">St-639/2018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 TRANS j.d.o.o. za transport, turizam, ugostiteljstvo, trgovinu i usluge</izvorni_sadrzaj>
    <derivirana_varijabla naziv="DomainObject.Predmet.StrankaFormated_1">  VL TRANS j.d.o.o. za transport, turizam, ugostiteljstvo, trgovinu i usluge</derivirana_varijabla>
  </DomainObject.Predmet.StrankaFormated>
  <DomainObject.Predmet.StrankaFormatedOIB>
    <izvorni_sadrzaj>  VL TRANS j.d.o.o. za transport, turizam, ugostiteljstvo, trgovinu i usluge, OIB 49834680255</izvorni_sadrzaj>
    <derivirana_varijabla naziv="DomainObject.Predmet.StrankaFormatedOIB_1">  VL TRANS j.d.o.o. za transport, turizam, ugostiteljstvo, trgovinu i usluge, OIB 49834680255</derivirana_varijabla>
  </DomainObject.Predmet.StrankaFormatedOIB>
  <DomainObject.Predmet.StrankaFormatedWithAdress>
    <izvorni_sadrzaj> VL TRANS j.d.o.o. za transport, turizam, ugostiteljstvo, trgovinu i usluge, Stjepana Radića 13, 33000 Virovitica</izvorni_sadrzaj>
    <derivirana_varijabla naziv="DomainObject.Predmet.StrankaFormatedWithAdress_1"> VL TRANS j.d.o.o. za transport, turizam, ugostiteljstvo, trgovinu i usluge, Stjepana Radića 13, 33000 Virovitica</derivirana_varijabla>
  </DomainObject.Predmet.StrankaFormatedWithAdress>
  <DomainObject.Predmet.StrankaFormatedWithAdressOIB>
    <izvorni_sadrzaj> VL TRANS j.d.o.o. za transport, turizam, ugostiteljstvo, trgovinu i usluge, OIB 49834680255, Stjepana Radića 13, 33000 Virovitica</izvorni_sadrzaj>
    <derivirana_varijabla naziv="DomainObject.Predmet.StrankaFormatedWithAdressOIB_1"> VL TRANS j.d.o.o. za transport, turizam, ugostiteljstvo, trgovinu i usluge, OIB 49834680255, Stjepana Radića 13, 33000 Virovitica</derivirana_varijabla>
  </DomainObject.Predmet.StrankaFormatedWithAdressOIB>
  <DomainObject.Predmet.StrankaWithAdress>
    <izvorni_sadrzaj>VL TRANS j.d.o.o. za transport, turizam, ugostiteljstvo, trgovinu i usluge Stjepana Radića 13,33000 Virovitica</izvorni_sadrzaj>
    <derivirana_varijabla naziv="DomainObject.Predmet.StrankaWithAdress_1">VL TRANS j.d.o.o. za transport, turizam, ugostiteljstvo, trgovinu i usluge Stjepana Radića 13,33000 Virovitica</derivirana_varijabla>
  </DomainObject.Predmet.StrankaWithAdress>
  <DomainObject.Predmet.StrankaWithAdressOIB>
    <izvorni_sadrzaj>VL TRANS j.d.o.o. za transport, turizam, ugostiteljstvo, trgovinu i usluge, OIB 49834680255, Stjepana Radića 13,33000 Virovitica</izvorni_sadrzaj>
    <derivirana_varijabla naziv="DomainObject.Predmet.StrankaWithAdressOIB_1">VL TRANS j.d.o.o. za transport, turizam, ugostiteljstvo, trgovinu i usluge, OIB 49834680255, Stjepana Radića 13,33000 Virovitica</derivirana_varijabla>
  </DomainObject.Predmet.StrankaWithAdressOIB>
  <DomainObject.Predmet.StrankaNazivFormated>
    <izvorni_sadrzaj>VL TRANS j.d.o.o. za transport, turizam, ugostiteljstvo, trgovinu i usluge</izvorni_sadrzaj>
    <derivirana_varijabla naziv="DomainObject.Predmet.StrankaNazivFormated_1">VL TRANS j.d.o.o. za transport, turizam, ugostiteljstvo, trgovinu i usluge</derivirana_varijabla>
  </DomainObject.Predmet.StrankaNazivFormated>
  <DomainObject.Predmet.StrankaNazivFormatedOIB>
    <izvorni_sadrzaj>VL TRANS j.d.o.o. za transport, turizam, ugostiteljstvo, trgovinu i usluge, OIB 49834680255</izvorni_sadrzaj>
    <derivirana_varijabla naziv="DomainObject.Predmet.StrankaNazivFormatedOIB_1">VL TRANS j.d.o.o. za transport, turizam, ugostiteljstvo, trgovinu i usluge, OIB 49834680255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VL TRANS j.d.o.o. za transport, turizam, ugostiteljstvo, trgovinu i usluge</item>
    </izvorni_sadrzaj>
    <derivirana_varijabla naziv="DomainObject.Predmet.StrankaListFormated_1">
      <item>VL TRANS j.d.o.o. za transport, turizam, ugostiteljstvo, trgovinu i usluge</item>
    </derivirana_varijabla>
  </DomainObject.Predmet.StrankaListFormated>
  <DomainObject.Predmet.StrankaListFormatedOIB>
    <izvorni_sadrzaj>
      <item>VL TRANS j.d.o.o. za transport, turizam, ugostiteljstvo, trgovinu i usluge, OIB 49834680255</item>
    </izvorni_sadrzaj>
    <derivirana_varijabla naziv="DomainObject.Predmet.StrankaListFormatedOIB_1">
      <item>VL TRANS j.d.o.o. za transport, turizam, ugostiteljstvo, trgovinu i usluge, OIB 49834680255</item>
    </derivirana_varijabla>
  </DomainObject.Predmet.StrankaListFormatedOIB>
  <DomainObject.Predmet.StrankaListFormatedWithAdress>
    <izvorni_sadrzaj>
      <item>VL TRANS j.d.o.o. za transport, turizam, ugostiteljstvo, trgovinu i usluge, Stjepana Radića 13, 33000 Virovitica</item>
    </izvorni_sadrzaj>
    <derivirana_varijabla naziv="DomainObject.Predmet.StrankaListFormatedWithAdress_1">
      <item>VL TRANS j.d.o.o. za transport, turizam, ugostiteljstvo, trgovinu i usluge, Stjepana Radića 13, 33000 Virovitica</item>
    </derivirana_varijabla>
  </DomainObject.Predmet.StrankaListFormatedWithAdress>
  <DomainObject.Predmet.StrankaListFormatedWithAdressOIB>
    <izvorni_sadrzaj>
      <item>VL TRANS j.d.o.o. za transport, turizam, ugostiteljstvo, trgovinu i usluge, OIB 49834680255, Stjepana Radića 13, 33000 Virovitica</item>
    </izvorni_sadrzaj>
    <derivirana_varijabla naziv="DomainObject.Predmet.StrankaListFormatedWithAdressOIB_1">
      <item>VL TRANS j.d.o.o. za transport, turizam, ugostiteljstvo, trgovinu i usluge, OIB 49834680255, Stjepana Radića 13, 33000 Virovitica</item>
    </derivirana_varijabla>
  </DomainObject.Predmet.StrankaListFormatedWithAdressOIB>
  <DomainObject.Predmet.StrankaListNazivFormated>
    <izvorni_sadrzaj>
      <item>VL TRANS j.d.o.o. za transport, turizam, ugostiteljstvo, trgovinu i usluge</item>
    </izvorni_sadrzaj>
    <derivirana_varijabla naziv="DomainObject.Predmet.StrankaListNazivFormated_1">
      <item>VL TRANS j.d.o.o. za transport, turizam, ugostiteljstvo, trgovinu i usluge</item>
    </derivirana_varijabla>
  </DomainObject.Predmet.StrankaListNazivFormated>
  <DomainObject.Predmet.StrankaListNazivFormatedOIB>
    <izvorni_sadrzaj>
      <item>VL TRANS j.d.o.o. za transport, turizam, ugostiteljstvo, trgovinu i usluge, OIB 49834680255</item>
    </izvorni_sadrzaj>
    <derivirana_varijabla naziv="DomainObject.Predmet.StrankaListNazivFormatedOIB_1">
      <item>VL TRANS j.d.o.o. za transport, turizam, ugostiteljstvo, trgovinu i usluge, OIB 49834680255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Matija Feketija</item>
    </izvorni_sadrzaj>
    <derivirana_varijabla naziv="DomainObject.Predmet.OstaliListFormated_1">
      <item>Matija Feketija</item>
    </derivirana_varijabla>
  </DomainObject.Predmet.OstaliListFormated>
  <DomainObject.Predmet.OstaliListFormatedOIB>
    <izvorni_sadrzaj>
      <item>Matija Feketija, OIB 74392440024</item>
    </izvorni_sadrzaj>
    <derivirana_varijabla naziv="DomainObject.Predmet.OstaliListFormatedOIB_1">
      <item>Matija Feketija, OIB 74392440024</item>
    </derivirana_varijabla>
  </DomainObject.Predmet.OstaliListFormatedOIB>
  <DomainObject.Predmet.OstaliListFormatedWithAdress>
    <izvorni_sadrzaj>
      <item>Matija Feketija, Stjepana Radića 13, 33000 Virovitica</item>
    </izvorni_sadrzaj>
    <derivirana_varijabla naziv="DomainObject.Predmet.OstaliListFormatedWithAdress_1">
      <item>Matija Feketija, Stjepana Radića 13, 33000 Virovitica</item>
    </derivirana_varijabla>
  </DomainObject.Predmet.OstaliListFormatedWithAdress>
  <DomainObject.Predmet.OstaliListFormatedWithAdressOIB>
    <izvorni_sadrzaj>
      <item>Matija Feketija, OIB 74392440024, Stjepana Radića 13, 33000 Virovitica</item>
    </izvorni_sadrzaj>
    <derivirana_varijabla naziv="DomainObject.Predmet.OstaliListFormatedWithAdressOIB_1">
      <item>Matija Feketija, OIB 74392440024, Stjepana Radića 13, 33000 Virovitica</item>
    </derivirana_varijabla>
  </DomainObject.Predmet.OstaliListFormatedWithAdressOIB>
  <DomainObject.Predmet.OstaliListNazivFormated>
    <izvorni_sadrzaj>
      <item>Matija Feketija</item>
    </izvorni_sadrzaj>
    <derivirana_varijabla naziv="DomainObject.Predmet.OstaliListNazivFormated_1">
      <item>Matija Feketija</item>
    </derivirana_varijabla>
  </DomainObject.Predmet.OstaliListNazivFormated>
  <DomainObject.Predmet.OstaliListNazivFormatedOIB>
    <izvorni_sadrzaj>
      <item>Matija Feketija, OIB 74392440024</item>
    </izvorni_sadrzaj>
    <derivirana_varijabla naziv="DomainObject.Predmet.OstaliListNazivFormatedOIB_1">
      <item>Matija Feketija, OIB 74392440024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St-639/2018-10</izvorni_sadrzaj>
    <derivirana_varijabla naziv="DomainObject.PoslovniBrojDokumenta_1">St-639/2018-10</derivirana_varijabla>
  </DomainObject.PoslovniBrojDokumenta>
  <DomainObject.Predmet.StrankaIDrugi>
    <izvorni_sadrzaj>VL TRANS j.d.o.o. za transport, turizam, ugostiteljstvo, trgovinu i usluge</izvorni_sadrzaj>
    <derivirana_varijabla naziv="DomainObject.Predmet.StrankaIDrugi_1">VL TRANS j.d.o.o. za transport, turizam, ugostiteljstvo,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VL TRANS j.d.o.o. za transport, turizam, ugostiteljstvo, trgovinu i usluge, OIB 49834680255, Stjepana Radića 13, 33000 Virovitica</izvorni_sadrzaj>
    <derivirana_varijabla naziv="DomainObject.Predmet.StrankaIDrugiAdressOIB_1">VL TRANS j.d.o.o. za transport, turizam, ugostiteljstvo, trgovinu i usluge, OIB 49834680255, Stjepana Radića 13,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 TRANS j.d.o.o. za transport, turizam, ugostiteljstvo, trgovinu i usluge</item>
      <item>Matija Feketija</item>
    </izvorni_sadrzaj>
    <derivirana_varijabla naziv="DomainObject.Predmet.SudioniciListNaziv_1">
      <item>VL TRANS j.d.o.o. za transport, turizam, ugostiteljstvo, trgovinu i usluge</item>
      <item>Matija Feketija</item>
    </derivirana_varijabla>
  </DomainObject.Predmet.SudioniciListNaziv>
  <DomainObject.Predmet.SudioniciListAdressOIB>
    <izvorni_sadrzaj>
      <item>VL TRANS j.d.o.o. za transport, turizam, ugostiteljstvo, trgovinu i usluge, OIB 49834680255, Stjepana Radića 13,33000 Virovitica</item>
      <item>Matija Feketija, OIB 74392440024, Stjepana Radića 13,33000 Virovitica</item>
    </izvorni_sadrzaj>
    <derivirana_varijabla naziv="DomainObject.Predmet.SudioniciListAdressOIB_1">
      <item>VL TRANS j.d.o.o. za transport, turizam, ugostiteljstvo, trgovinu i usluge, OIB 49834680255, Stjepana Radića 13,33000 Virovitica</item>
      <item>Matija Feketija, OIB 74392440024, Stjepana Radića 13,33000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835A28-D6CB-4CA0-928B-03AA1002C0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788</properties:Words>
  <properties:Characters>4453</properties:Characters>
  <properties:Lines>78</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2019-02-19T06:48:00Z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St-639/2018-10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