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10b8" w14:paraId="c4810b8" w:rsidRDefault="001E76A3" w:rsidP="00325398" w:rsidR="00325398" w:rsidRPr="00B50DD3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5632E0" w:rsidP="00572798" w:rsidR="005632E0" w:rsidRPr="00B50DD3">
      <w:pPr>
        <w:tabs>
          <w:tab w:pos="7020" w:val="left"/>
        </w:tabs>
        <w:rPr>
          <w:b/>
        </w:rPr>
      </w:pPr>
    </w:p>
    <w:p w:rsidRDefault="001E76A3" w:rsidP="001E76A3" w:rsidR="001E76A3">
      <w:pPr>
        <w:tabs>
          <w:tab w:pos="7020" w:val="left"/>
        </w:tabs>
      </w:pPr>
      <w:r>
        <w:t xml:space="preserve">REPUBLIKA HRVATSKA </w:t>
      </w:r>
    </w:p>
    <w:p w:rsidRDefault="001E76A3" w:rsidP="001E76A3" w:rsidR="001E76A3">
      <w:r>
        <w:t>Trgovački sud u Zagrebu</w:t>
      </w:r>
    </w:p>
    <w:p w:rsidRDefault="001E76A3" w:rsidP="001E76A3" w:rsidR="001E76A3">
      <w:r>
        <w:t xml:space="preserve">Zagreb, </w:t>
      </w:r>
      <w:proofErr w:type="spellStart"/>
      <w:r>
        <w:t>Amruševa</w:t>
      </w:r>
      <w:proofErr w:type="spellEnd"/>
      <w:r>
        <w:t xml:space="preserve"> 2/II desno p.p.455</w:t>
      </w:r>
    </w:p>
    <w:p w:rsidRDefault="001E76A3" w:rsidP="001E76A3" w:rsidR="00325398" w:rsidRPr="00B50DD3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D6AA8" w:rsidP="00325398" w:rsidR="00ED6AA8" w:rsidRPr="00B50DD3"/>
    <w:p w:rsidRDefault="005632E0" w:rsidP="00325398" w:rsidR="005632E0" w:rsidRPr="00B50DD3"/>
    <w:p w:rsidRDefault="00325398" w:rsidP="009419D8" w:rsidR="00325398" w:rsidRPr="00B50DD3">
      <w:pPr>
        <w:jc w:val="both"/>
      </w:pPr>
      <w:r w:rsidRPr="00B50DD3">
        <w:t xml:space="preserve"> </w:t>
      </w:r>
      <w:r w:rsidR="00ED6AA8" w:rsidRPr="00B50DD3">
        <w:tab/>
      </w: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0B601A">
        <w:t>5806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16658A">
        <w:rPr>
          <w:b/>
        </w:rPr>
        <w:t>MIL</w:t>
      </w:r>
      <w:r w:rsidR="000B601A">
        <w:rPr>
          <w:b/>
        </w:rPr>
        <w:t>PROM-ZABOK</w:t>
      </w:r>
      <w:r w:rsidR="007546FE">
        <w:rPr>
          <w:b/>
        </w:rPr>
        <w:t xml:space="preserve"> 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0B601A">
        <w:t xml:space="preserve">Zabok, </w:t>
      </w:r>
      <w:proofErr w:type="spellStart"/>
      <w:r w:rsidR="000B601A">
        <w:t>Grabovec</w:t>
      </w:r>
      <w:proofErr w:type="spellEnd"/>
      <w:r w:rsidR="000B601A">
        <w:t xml:space="preserve"> 201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0B601A">
        <w:t>10814866587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0B601A">
        <w:t>3.468,52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B601A">
      <w:rPr>
        <w:b/>
      </w:rPr>
      <w:t>5806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1BF4"/>
    <w:rsid w:val="0006212C"/>
    <w:rsid w:val="000B601A"/>
    <w:rsid w:val="000B6E71"/>
    <w:rsid w:val="001017E3"/>
    <w:rsid w:val="00114EAD"/>
    <w:rsid w:val="0012380D"/>
    <w:rsid w:val="00165AAC"/>
    <w:rsid w:val="0016658A"/>
    <w:rsid w:val="00185571"/>
    <w:rsid w:val="001E50FB"/>
    <w:rsid w:val="001E76A3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30CB2"/>
    <w:rsid w:val="004B337A"/>
    <w:rsid w:val="004F3962"/>
    <w:rsid w:val="0053446F"/>
    <w:rsid w:val="00562C8C"/>
    <w:rsid w:val="005632E0"/>
    <w:rsid w:val="005709E7"/>
    <w:rsid w:val="00572798"/>
    <w:rsid w:val="00580E12"/>
    <w:rsid w:val="00590AEF"/>
    <w:rsid w:val="00591994"/>
    <w:rsid w:val="005A0039"/>
    <w:rsid w:val="005A7261"/>
    <w:rsid w:val="005B51B3"/>
    <w:rsid w:val="005B53E8"/>
    <w:rsid w:val="005B7DF9"/>
    <w:rsid w:val="005D476D"/>
    <w:rsid w:val="005E4AB8"/>
    <w:rsid w:val="005F0073"/>
    <w:rsid w:val="005F1A64"/>
    <w:rsid w:val="005F4627"/>
    <w:rsid w:val="005F7316"/>
    <w:rsid w:val="00627F6A"/>
    <w:rsid w:val="00657B8E"/>
    <w:rsid w:val="006D3A83"/>
    <w:rsid w:val="006F39B9"/>
    <w:rsid w:val="007546FE"/>
    <w:rsid w:val="007608A0"/>
    <w:rsid w:val="0078706A"/>
    <w:rsid w:val="007A43E8"/>
    <w:rsid w:val="007B5AFD"/>
    <w:rsid w:val="007C473B"/>
    <w:rsid w:val="007C611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94201B"/>
    <w:rsid w:val="00986A11"/>
    <w:rsid w:val="009A5FDF"/>
    <w:rsid w:val="009E6960"/>
    <w:rsid w:val="00A10D3E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06D24"/>
    <w:rsid w:val="00B205C8"/>
    <w:rsid w:val="00B50DD3"/>
    <w:rsid w:val="00B66267"/>
    <w:rsid w:val="00B71A7F"/>
    <w:rsid w:val="00B82F18"/>
    <w:rsid w:val="00BD5E7B"/>
    <w:rsid w:val="00BE567D"/>
    <w:rsid w:val="00C378F8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413D"/>
    <w:rsid w:val="00ED6AA8"/>
    <w:rsid w:val="00EF2719"/>
    <w:rsid w:val="00F034D3"/>
    <w:rsid w:val="00F72D08"/>
    <w:rsid w:val="00FD78CF"/>
    <w:rsid w:val="00FE3FF8"/>
    <w:rsid w:val="00FF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6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9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96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9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9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6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96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96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96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96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45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5806</izvorni_sadrzaj>
    <derivirana_varijabla naziv="DomainObject.Predmet.Broj_1">5806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St-5806/2015</izvorni_sadrzaj>
    <derivirana_varijabla naziv="DomainObject.Predmet.OznakaBroj_1">St-5806/2015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izvodu iz sud. registra
OIB za zz dužnika nije upisan, a pretragom
u JRO MUP-a, ne pronalazi jer ima više osoba s
istim nazivom i prezimenom</izvorni_sadrzaj>
    <derivirana_varijabla naziv="DomainObject.Predmet.PrimjedbaSuca_1">u izvodu iz sud. registra
OIB za zz dužnika nije upisan, a pretragom
u JRO MUP-a, ne pronalazi jer ima više osoba s
istim nazivom i prezimenom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MILPROM-Zabok d.o.o. zastupanog po punomoćniku Tomislav Miletić</izvorni_sadrzaj>
    <derivirana_varijabla naziv="DomainObject.Predmet.ProtustrankaFormated_1">  MILPROM-Zabok d.o.o. zastupanog po punomoćniku Tomislav Miletić</derivirana_varijabla>
  </DomainObject.Predmet.ProtustrankaFormated>
  <DomainObject.Predmet.ProtustrankaFormatedOIB>
    <izvorni_sadrzaj>  MILPROM-Zabok d.o.o., OIB 10814866587 zastupanog po punomoćniku Tomislav Miletić</izvorni_sadrzaj>
    <derivirana_varijabla naziv="DomainObject.Predmet.ProtustrankaFormatedOIB_1">  MILPROM-Zabok d.o.o., OIB 10814866587 zastupanog po punomoćniku Tomislav Miletić</derivirana_varijabla>
  </DomainObject.Predmet.ProtustrankaFormatedOIB>
  <DomainObject.Predmet.ProtustrankaFormatedWithAdress>
    <izvorni_sadrzaj> MILPROM-Zabok d.o.o., Grabrovec 201, 49210 Zabok zastupanog po punomoćniku Tomislav Miletić</izvorni_sadrzaj>
    <derivirana_varijabla naziv="DomainObject.Predmet.ProtustrankaFormatedWithAdress_1"> MILPROM-Zabok d.o.o., Grabrovec 201, 49210 Zabok zastupanog po punomoćniku Tomislav Miletić</derivirana_varijabla>
  </DomainObject.Predmet.ProtustrankaFormatedWithAdress>
  <DomainObject.Predmet.ProtustrankaFormatedWithAdressOIB>
    <izvorni_sadrzaj> MILPROM-Zabok d.o.o., OIB 10814866587, Grabrovec 201, 49210 Zabok zastupanog po punomoćniku Tomislav Miletić</izvorni_sadrzaj>
    <derivirana_varijabla naziv="DomainObject.Predmet.ProtustrankaFormatedWithAdressOIB_1"> MILPROM-Zabok d.o.o., OIB 10814866587, Grabrovec 201, 49210 Zabok zastupanog po punomoćniku Tomislav Miletić</derivirana_varijabla>
  </DomainObject.Predmet.ProtustrankaFormatedWithAdressOIB>
  <DomainObject.Predmet.ProtustrankaWithAdress>
    <izvorni_sadrzaj>MILPROM-Zabok d.o.o. Grabrovec 201, 49210 Zabok</izvorni_sadrzaj>
    <derivirana_varijabla naziv="DomainObject.Predmet.ProtustrankaWithAdress_1">MILPROM-Zabok d.o.o. Grabrovec 201, 49210 Zabok</derivirana_varijabla>
  </DomainObject.Predmet.ProtustrankaWithAdress>
  <DomainObject.Predmet.ProtustrankaWithAdressOIB>
    <izvorni_sadrzaj>MILPROM-Zabok d.o.o., OIB 10814866587, Grabrovec 201, 49210 Zabok</izvorni_sadrzaj>
    <derivirana_varijabla naziv="DomainObject.Predmet.ProtustrankaWithAdressOIB_1">MILPROM-Zabok d.o.o., OIB 10814866587, Grabrovec 201, 49210 Zabok</derivirana_varijabla>
  </DomainObject.Predmet.ProtustrankaWithAdressOIB>
  <DomainObject.Predmet.ProtustrankaNazivFormated>
    <izvorni_sadrzaj>MILPROM-Zabok d.o.o.</izvorni_sadrzaj>
    <derivirana_varijabla naziv="DomainObject.Predmet.ProtustrankaNazivFormated_1">MILPROM-Zabok d.o.o.</derivirana_varijabla>
  </DomainObject.Predmet.ProtustrankaNazivFormated>
  <DomainObject.Predmet.ProtustrankaNazivFormatedOIB>
    <izvorni_sadrzaj>MILPROM-Zabok d.o.o., OIB 10814866587</izvorni_sadrzaj>
    <derivirana_varijabla naziv="DomainObject.Predmet.ProtustrankaNazivFormatedOIB_1">MILPROM-Zabok d.o.o., OIB 10814866587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MILPROM-Zabok d.o.o. zastupanog po punomoćniku Tomislav Miletić</item>
    </izvorni_sadrzaj>
    <derivirana_varijabla naziv="DomainObject.Predmet.ProtuStrankaListFormated_1">
      <item>MILPROM-Zabok d.o.o. zastupanog po punomoćniku Tomislav Miletić</item>
    </derivirana_varijabla>
  </DomainObject.Predmet.ProtuStrankaListFormated>
  <DomainObject.Predmet.ProtuStrankaListFormatedOIB>
    <izvorni_sadrzaj>
      <item>MILPROM-Zabok d.o.o., OIB 10814866587 zastupanog po punomoćniku Tomislav Miletić</item>
    </izvorni_sadrzaj>
    <derivirana_varijabla naziv="DomainObject.Predmet.ProtuStrankaListFormatedOIB_1">
      <item>MILPROM-Zabok d.o.o., OIB 10814866587 zastupanog po punomoćniku Tomislav Miletić</item>
    </derivirana_varijabla>
  </DomainObject.Predmet.ProtuStrankaListFormatedOIB>
  <DomainObject.Predmet.ProtuStrankaListFormatedWithAdress>
    <izvorni_sadrzaj>
      <item>MILPROM-Zabok d.o.o., Grabrovec 201, 49210 Zabok zastupanog po punomoćniku Tomislav Miletić</item>
    </izvorni_sadrzaj>
    <derivirana_varijabla naziv="DomainObject.Predmet.ProtuStrankaListFormatedWithAdress_1">
      <item>MILPROM-Zabok d.o.o., Grabrovec 201, 49210 Zabok zastupanog po punomoćniku Tomislav Miletić</item>
    </derivirana_varijabla>
  </DomainObject.Predmet.ProtuStrankaListFormatedWithAdress>
  <DomainObject.Predmet.ProtuStrankaListFormatedWithAdressOIB>
    <izvorni_sadrzaj>
      <item>MILPROM-Zabok d.o.o., OIB 10814866587, Grabrovec 201, 49210 Zabok zastupanog po punomoćniku Tomislav Miletić</item>
    </izvorni_sadrzaj>
    <derivirana_varijabla naziv="DomainObject.Predmet.ProtuStrankaListFormatedWithAdressOIB_1">
      <item>MILPROM-Zabok d.o.o., OIB 10814866587, Grabrovec 201, 49210 Zabok zastupanog po punomoćniku Tomislav Miletić</item>
    </derivirana_varijabla>
  </DomainObject.Predmet.ProtuStrankaListFormatedWithAdressOIB>
  <DomainObject.Predmet.ProtuStrankaListNazivFormated>
    <izvorni_sadrzaj>
      <item>MILPROM-Zabok d.o.o.</item>
    </izvorni_sadrzaj>
    <derivirana_varijabla naziv="DomainObject.Predmet.ProtuStrankaListNazivFormated_1">
      <item>MILPROM-Zabok d.o.o.</item>
    </derivirana_varijabla>
  </DomainObject.Predmet.ProtuStrankaListNazivFormated>
  <DomainObject.Predmet.ProtuStrankaListNazivFormatedOIB>
    <izvorni_sadrzaj>
      <item>MILPROM-Zabok d.o.o., OIB 10814866587</item>
    </izvorni_sadrzaj>
    <derivirana_varijabla naziv="DomainObject.Predmet.ProtuStrankaListNazivFormatedOIB_1">
      <item>MILPROM-Zabok d.o.o., OIB 10814866587</item>
    </derivirana_varijabla>
  </DomainObject.Predmet.ProtuStrankaListNazivFormatedOIB>
  <DomainObject.Predmet.OstaliListFormated>
    <izvorni_sadrzaj>
      <item>Tomislav Miletić punomoćnik sudionika u postupku MILPROM-Zabok d.o.o.</item>
    </izvorni_sadrzaj>
    <derivirana_varijabla naziv="DomainObject.Predmet.OstaliListFormated_1">
      <item>Tomislav Miletić punomoćnik sudionika u postupku MILPROM-Zabok d.o.o.</item>
    </derivirana_varijabla>
  </DomainObject.Predmet.OstaliListFormated>
  <DomainObject.Predmet.OstaliListFormatedOIB>
    <izvorni_sadrzaj>
      <item>Tomislav Miletić punomoćnik sudionika u postupku MILPROM-Zabok d.o.o.</item>
    </izvorni_sadrzaj>
    <derivirana_varijabla naziv="DomainObject.Predmet.OstaliListFormatedOIB_1">
      <item>Tomislav Miletić punomoćnik sudionika u postupku MILPROM-Zabok d.o.o.</item>
    </derivirana_varijabla>
  </DomainObject.Predmet.OstaliListFormatedOIB>
  <DomainObject.Predmet.OstaliListFormatedWithAdress>
    <izvorni_sadrzaj>
      <item>Tomislav Miletić, Ljudevita Gaja 3, 49210 Zabok punomoćnik sudionika u postupku MILPROM-Zabok d.o.o.</item>
    </izvorni_sadrzaj>
    <derivirana_varijabla naziv="DomainObject.Predmet.OstaliListFormatedWithAdress_1">
      <item>Tomislav Miletić, Ljudevita Gaja 3, 49210 Zabok punomoćnik sudionika u postupku MILPROM-Zabok d.o.o.</item>
    </derivirana_varijabla>
  </DomainObject.Predmet.OstaliListFormatedWithAdress>
  <DomainObject.Predmet.OstaliListFormatedWithAdressOIB>
    <izvorni_sadrzaj>
      <item>Tomislav Miletić, Ljudevita Gaja 3, 49210 Zabok punomoćnik sudionika u postupku MILPROM-Zabok d.o.o.</item>
    </izvorni_sadrzaj>
    <derivirana_varijabla naziv="DomainObject.Predmet.OstaliListFormatedWithAdressOIB_1">
      <item>Tomislav Miletić, Ljudevita Gaja 3, 49210 Zabok punomoćnik sudionika u postupku MILPROM-Zabok d.o.o.</item>
    </derivirana_varijabla>
  </DomainObject.Predmet.OstaliListFormatedWithAdressOIB>
  <DomainObject.Predmet.OstaliListNazivFormated>
    <izvorni_sadrzaj>
      <item>Tomislav Miletić</item>
    </izvorni_sadrzaj>
    <derivirana_varijabla naziv="DomainObject.Predmet.OstaliListNazivFormated_1">
      <item>Tomislav Miletić</item>
    </derivirana_varijabla>
  </DomainObject.Predmet.OstaliListNazivFormated>
  <DomainObject.Predmet.OstaliListNazivFormatedOIB>
    <izvorni_sadrzaj>
      <item>Tomislav Miletić</item>
    </izvorni_sadrzaj>
    <derivirana_varijabla naziv="DomainObject.Predmet.OstaliListNazivFormatedOIB_1">
      <item>Tomislav Miletić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MILPROM-Zabok d.o.o.</izvorni_sadrzaj>
    <derivirana_varijabla naziv="DomainObject.Predmet.ProtustrankaIDrugi_1">MILPROM-Zabok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MILPROM-Zabok d.o.o., OIB 10814866587, Grabrovec 201, 49210 Zabok</izvorni_sadrzaj>
    <derivirana_varijabla naziv="DomainObject.Predmet.ProtustrankaIDrugiAdressOIB_1">MILPROM-Zabok d.o.o., OIB 10814866587, Grabrovec 201,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MILPROM-Zabok d.o.o.</item>
      <item>Tomislav Miletić</item>
    </izvorni_sadrzaj>
    <derivirana_varijabla naziv="DomainObject.Predmet.SudioniciListNaziv_1">
      <item>FINA Regionalni centar Zagreb</item>
      <item>MILPROM-Zabok d.o.o.</item>
      <item>Tomislav Miletić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MILPROM-Zabok d.o.o., OIB 10814866587, Grabrovec 201,49210 Zabok</item>
      <item>Tomislav Miletić, Ljudevita Gaja 3,49210 Zabok</item>
    </izvorni_sadrzaj>
    <derivirana_varijabla naziv="DomainObject.Predmet.SudioniciListAdressOIB_1">
      <item>FINA Regionalni centar Zagreb, OIB 85821130368, Trg svibanjskih žrtava 1995. 1,10000 Zagreb</item>
      <item>MILPROM-Zabok d.o.o., OIB 10814866587, Grabrovec 201,49210 Zabok</item>
      <item>Tomislav Miletić, Ljudevita Gaja 3,49210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10814866587</item>
      <item>, OIB null</item>
    </izvorni_sadrzaj>
    <derivirana_varijabla naziv="DomainObject.Predmet.SudioniciListNazivOIB_1">
      <item>, OIB 85821130368</item>
      <item>, OIB 10814866587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1322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2016-03-07T13:23:00Z</dcterms:created>
  <dc:creator>ilukac</dc:creator>
  <cp:lastModifiedBy>Irena Benko</cp:lastModifiedBy>
  <cp:lastPrinted>2016-03-07T13:23:00Z</cp:lastPrinted>
  <dcterms:modified xmlns:xsi="http://www.w3.org/2001/XMLSchema-instance" xsi:type="dcterms:W3CDTF">2016-03-15T10:44:00Z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