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a9a5d" w14:paraId="16a9a5d" w:rsidRDefault="00D1366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13667" w:rsidP="00D13667" w:rsidR="00AE649C">
      <w:pPr>
        <w:pStyle w:val="NormaleSPIS"/>
        <w:spacing w:after="0"/>
      </w:pPr>
      <w:r>
        <w:t xml:space="preserve">         Republika Hrvatska</w:t>
      </w:r>
    </w:p>
    <w:p w:rsidRDefault="00D13667" w:rsidP="00D13667" w:rsidR="00D13667">
      <w:pPr>
        <w:pStyle w:val="NormaleSPIS"/>
        <w:spacing w:after="0"/>
      </w:pPr>
      <w:r>
        <w:t xml:space="preserve">      Trgovački sud u Bjelovaru</w:t>
      </w:r>
    </w:p>
    <w:p w:rsidRDefault="00D13667" w:rsidP="004F27AE" w:rsidR="00D13667" w:rsidRPr="00B76F3C">
      <w:pPr>
        <w:pStyle w:val="NormaleSPIS"/>
      </w:pPr>
      <w:r>
        <w:t>Bjelovar, Šetalište dr.I.Lebovića 42.</w:t>
      </w:r>
    </w:p>
    <w:p w:rsidRDefault="00D13667" w:rsidP="00D13667" w:rsidR="00D13667">
      <w:pPr>
        <w:jc w:val="right"/>
      </w:pPr>
      <w:r>
        <w:t>Poslovni broj:7 St-33/2015-140</w:t>
      </w:r>
    </w:p>
    <w:p w:rsidRDefault="00D13667" w:rsidP="00D13667" w:rsidR="00D13667">
      <w:pPr>
        <w:jc w:val="center"/>
      </w:pPr>
      <w:r>
        <w:t>R E P U B L I K A   H R V A T S K A</w:t>
      </w:r>
    </w:p>
    <w:p w:rsidRDefault="00D13667" w:rsidP="00D13667" w:rsidR="00D13667">
      <w:pPr>
        <w:jc w:val="center"/>
      </w:pPr>
      <w:r>
        <w:t>R J E Š E N J E</w:t>
      </w:r>
    </w:p>
    <w:p w:rsidRDefault="00D13667" w:rsidP="00D13667" w:rsidR="00D13667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stečajnom postupku nad  POLJOPRIVREDNA ZADRUGA VELIKO TROJSTVO u stečaju iz Velikog Trojstva, Braće Radića 51, OIB 05857146605, 29. siječnja 2018.</w:t>
      </w:r>
    </w:p>
    <w:p w:rsidRDefault="00D13667" w:rsidP="00D13667" w:rsidR="00D13667">
      <w:pPr>
        <w:jc w:val="center"/>
        <w:rPr>
          <w:b/>
        </w:rPr>
      </w:pPr>
      <w:r>
        <w:t>r i j e š i o   j e</w:t>
      </w:r>
    </w:p>
    <w:p w:rsidRDefault="00D13667" w:rsidP="00D13667" w:rsidR="00D13667">
      <w:pPr>
        <w:ind w:firstLine="720"/>
        <w:jc w:val="both"/>
      </w:pPr>
      <w:proofErr w:type="spellStart"/>
      <w:r>
        <w:rPr>
          <w:b/>
        </w:rPr>
        <w:t>I.</w:t>
      </w:r>
      <w:r>
        <w:t>Iz</w:t>
      </w:r>
      <w:proofErr w:type="spellEnd"/>
      <w:r>
        <w:t xml:space="preserve"> cijene dobivene prodajom nekretnine upisane u zk.ul.br.1587, k.o.Višnjevac i to čkbr.718/1/D, oznake zemljišta šikara srednje brdo, površine 264 </w:t>
      </w:r>
      <w:proofErr w:type="spellStart"/>
      <w:r>
        <w:t>čhv</w:t>
      </w:r>
      <w:proofErr w:type="spellEnd"/>
      <w:r>
        <w:t xml:space="preserve">, namiruju se: </w:t>
      </w:r>
    </w:p>
    <w:p w:rsidRDefault="00D13667" w:rsidP="00D13667" w:rsidR="00D13667">
      <w:pPr>
        <w:jc w:val="both"/>
      </w:pPr>
      <w:r>
        <w:tab/>
        <w:t xml:space="preserve">-troškovi stečajnog postupka u iznosu od 66,71 kuna, </w:t>
      </w:r>
    </w:p>
    <w:p w:rsidRDefault="00D13667" w:rsidP="00D13667" w:rsidR="00D13667">
      <w:pPr>
        <w:jc w:val="both"/>
      </w:pPr>
      <w:r>
        <w:tab/>
        <w:t>-</w:t>
      </w:r>
      <w:proofErr w:type="spellStart"/>
      <w:r>
        <w:t>razlučni</w:t>
      </w:r>
      <w:proofErr w:type="spellEnd"/>
      <w:r>
        <w:t xml:space="preserve"> vjerovnik PRIMA TEHNIČAR d.o.o. iz Grubišnog Polja, I.N.Jemeršića 37/A, OIB 19504870273 u iznosu od  600,45 kuna.</w:t>
      </w:r>
    </w:p>
    <w:p w:rsidRDefault="00D13667" w:rsidP="00D13667" w:rsidR="00D13667">
      <w:pPr>
        <w:jc w:val="both"/>
      </w:pPr>
      <w:r>
        <w:tab/>
      </w:r>
      <w:proofErr w:type="spellStart"/>
      <w:r>
        <w:rPr>
          <w:b/>
        </w:rPr>
        <w:t>II.</w:t>
      </w:r>
      <w:r>
        <w:t>Isplata</w:t>
      </w:r>
      <w:proofErr w:type="spellEnd"/>
      <w:r>
        <w:t xml:space="preserve"> iznosa iz točke </w:t>
      </w:r>
      <w:proofErr w:type="spellStart"/>
      <w:r>
        <w:t>I.izreke</w:t>
      </w:r>
      <w:proofErr w:type="spellEnd"/>
      <w:r>
        <w:t xml:space="preserve"> ovog rješenja uslijedit će nakon pravomoćnosti ovog rješenja. </w:t>
      </w:r>
    </w:p>
    <w:p w:rsidRDefault="00D13667" w:rsidP="00D13667" w:rsidR="00D13667">
      <w:pPr>
        <w:jc w:val="center"/>
      </w:pPr>
      <w:r>
        <w:t>Obrazloženje</w:t>
      </w:r>
    </w:p>
    <w:p w:rsidRDefault="00D13667" w:rsidP="00D13667" w:rsidR="00D13667">
      <w:pPr>
        <w:jc w:val="both"/>
      </w:pPr>
      <w:r>
        <w:tab/>
        <w:t xml:space="preserve">U stečajnom postupku nad stečajnim dužnikom POLJOPRIVREDNA ZADRUGA VELIKO TROJSTVO u stečaju iz Velikog Trojstva, nakon što je rješenje o dosudi nekretnine navedene u točki I. izreke ovog rješenja postalo pravomoćno, sud je utvrdio iz uvida u svu priloženu dokumentaciju u spisu da je prvi upisani u redoslijedu namirenja iz navedene nekretnine </w:t>
      </w:r>
      <w:proofErr w:type="spellStart"/>
      <w:r>
        <w:t>razlučni</w:t>
      </w:r>
      <w:proofErr w:type="spellEnd"/>
      <w:r>
        <w:t xml:space="preserve"> vjerovnik JAMBREC ŠTEFICA iz Svetog Ivana </w:t>
      </w:r>
      <w:proofErr w:type="spellStart"/>
      <w:r>
        <w:t>Žabna</w:t>
      </w:r>
      <w:proofErr w:type="spellEnd"/>
      <w:r>
        <w:t xml:space="preserve">, Zagrebačka ulica 35, OIB 06712895216, koja ima tražbinu osiguranu </w:t>
      </w:r>
      <w:proofErr w:type="spellStart"/>
      <w:r>
        <w:t>razlučnim</w:t>
      </w:r>
      <w:proofErr w:type="spellEnd"/>
      <w:r>
        <w:t xml:space="preserve"> pravom u iznosu od 52.246,32 kuna, temeljem rješenja o ovrsi Općinskog suda u Bjelovaru pod poslovnim brojem </w:t>
      </w:r>
      <w:proofErr w:type="spellStart"/>
      <w:r>
        <w:t>Ovr</w:t>
      </w:r>
      <w:proofErr w:type="spellEnd"/>
      <w:r>
        <w:t xml:space="preserve">-1694/2014 od 28.08.2014. godine, a Ugovorom o ustupu tog potraživanja </w:t>
      </w:r>
      <w:proofErr w:type="spellStart"/>
      <w:r>
        <w:t>razlučni</w:t>
      </w:r>
      <w:proofErr w:type="spellEnd"/>
      <w:r>
        <w:t xml:space="preserve"> vjerovnik </w:t>
      </w:r>
      <w:proofErr w:type="spellStart"/>
      <w:r>
        <w:t>Jambrec</w:t>
      </w:r>
      <w:proofErr w:type="spellEnd"/>
      <w:r>
        <w:t xml:space="preserve"> Štefica ustupila je to potraživanje tvrtki PRIMA TEHNIČAR d.o.o. iz Grubišnog Polja, I.N.Jemeršića 37/A, OIB 19504870273, koji stupa na njeno mjesto temeljem tog ugovora kao </w:t>
      </w:r>
      <w:proofErr w:type="spellStart"/>
      <w:r>
        <w:t>razlučni</w:t>
      </w:r>
      <w:proofErr w:type="spellEnd"/>
      <w:r>
        <w:t xml:space="preserve"> vjerovnik koji je prvi upisan u redoslijedu namirenja iz navedene nekretnine, dok u preostalom dijelu svog osiguranog potraživanja ovaj </w:t>
      </w:r>
      <w:proofErr w:type="spellStart"/>
      <w:r>
        <w:t>razlučni</w:t>
      </w:r>
      <w:proofErr w:type="spellEnd"/>
      <w:r>
        <w:t xml:space="preserve"> vjerovnik ostaje nenamiren za razliku do visine punog iznosa njegovog osiguranog potraživanja, time da će drugo upisani </w:t>
      </w:r>
      <w:proofErr w:type="spellStart"/>
      <w:r>
        <w:t>razlučni</w:t>
      </w:r>
      <w:proofErr w:type="spellEnd"/>
      <w:r>
        <w:t xml:space="preserve"> vjerovnik VETERINARSKA STANICA BJELOVAR d.o.o. iz Bjelovara, na navedenoj nekretnini ostati u cijelosti ne namiren sa svojom tražbinom, a sve to obzirom na postignutu cijenu prilikom prodaje navedene nekretnine u ovom stečajnom postupku.</w:t>
      </w:r>
    </w:p>
    <w:p w:rsidRDefault="00D13667" w:rsidP="00D13667" w:rsidR="00D13667">
      <w:pPr>
        <w:jc w:val="both"/>
      </w:pPr>
    </w:p>
    <w:p w:rsidRDefault="00D13667" w:rsidP="00D13667" w:rsidR="00D13667">
      <w:pPr>
        <w:jc w:val="center"/>
      </w:pPr>
      <w:r>
        <w:lastRenderedPageBreak/>
        <w:t>2</w:t>
      </w:r>
    </w:p>
    <w:p w:rsidRDefault="00D13667" w:rsidP="00D13667" w:rsidR="00D13667">
      <w:pPr>
        <w:jc w:val="right"/>
      </w:pPr>
      <w:r>
        <w:t>Poslovni broj:7 St-33/2015-140</w:t>
      </w:r>
    </w:p>
    <w:p w:rsidRDefault="00D13667" w:rsidP="00D13667" w:rsidR="00D13667">
      <w:pPr>
        <w:ind w:firstLine="708"/>
        <w:jc w:val="both"/>
      </w:pPr>
      <w:bookmarkStart w:name="_GoBack" w:id="0"/>
      <w:bookmarkEnd w:id="0"/>
      <w:r>
        <w:t xml:space="preserve">Pored toga iz cijene dobivene prodajom navedene nekretnine namiruju se troškovi utvrđivanja predmeta </w:t>
      </w:r>
      <w:proofErr w:type="spellStart"/>
      <w:r>
        <w:t>razlučnog</w:t>
      </w:r>
      <w:proofErr w:type="spellEnd"/>
      <w:r>
        <w:t xml:space="preserve"> prava u iznosu od 5% od utrška i troškovi unovčenja predmeta </w:t>
      </w:r>
      <w:proofErr w:type="spellStart"/>
      <w:r>
        <w:t>razlučnog</w:t>
      </w:r>
      <w:proofErr w:type="spellEnd"/>
      <w:r>
        <w:t xml:space="preserve"> prava u iznosu od 5% od utrška, odnosno sveukupno u iznosu od 66,71 kuna, a zbog čega je temeljem čl.31.Zakona o izmjenama i dopunama Stečajnog zakona (NN broj 104/2017) riješeno kao u izreci ovog rješenja.</w:t>
      </w:r>
    </w:p>
    <w:p w:rsidRDefault="00D13667" w:rsidP="00D13667" w:rsidR="00D13667">
      <w:pPr>
        <w:ind w:firstLine="720"/>
        <w:jc w:val="both"/>
      </w:pPr>
      <w:r>
        <w:t>U Bjelovaru 29. siječnja 2018.</w:t>
      </w:r>
    </w:p>
    <w:p w:rsidRDefault="00D13667" w:rsidP="00D13667" w:rsidR="00D13667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SUDAC</w:t>
      </w:r>
    </w:p>
    <w:p w:rsidRDefault="00D13667" w:rsidP="00D13667" w:rsidR="00D13667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MRAZOVIĆ,v.r.</w:t>
      </w:r>
    </w:p>
    <w:p w:rsidRDefault="00D13667" w:rsidP="00D13667" w:rsidR="00D13667">
      <w:pPr>
        <w:spacing w:after="0"/>
        <w:ind w:firstLine="720"/>
        <w:jc w:val="both"/>
      </w:pPr>
      <w:r>
        <w:t xml:space="preserve">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D13667" w:rsidP="00D13667" w:rsidR="00D13667">
      <w:pPr>
        <w:ind w:firstLine="720"/>
        <w:jc w:val="both"/>
      </w:pPr>
      <w:r>
        <w:t xml:space="preserve">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D13667" w:rsidP="00D13667" w:rsidR="00D13667">
      <w:pPr>
        <w:jc w:val="both"/>
      </w:pPr>
      <w: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D13667" w:rsidP="00D13667" w:rsidR="00D13667">
      <w:pPr>
        <w:jc w:val="both"/>
      </w:pPr>
    </w:p>
    <w:p w:rsidRDefault="00D13667" w:rsidP="00D13667" w:rsidR="00D13667">
      <w:pPr>
        <w:ind w:firstLine="720"/>
        <w:jc w:val="both"/>
      </w:pPr>
    </w:p>
    <w:p w:rsidRDefault="00D13667" w:rsidP="00D13667" w:rsidR="00D13667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667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019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St-33/2015-140</izvorni_sadrzaj>
    <derivirana_varijabla naziv="DomainObject.Oznaka_1">St-33/2015-140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VELIKO TROJSTVO, Veliko Trojstvo</izvorni_sadrzaj>
    <derivirana_varijabla naziv="DomainObject.Predmet.ProtustrankaFormated_1">  POLJOPRIVREDNA ZADRUGA VELIKO TROJSTVO, Veliko Trojstvo</derivirana_varijabla>
  </DomainObject.Predmet.ProtustrankaFormated>
  <DomainObject.Predmet.ProtustrankaFormatedOIB>
    <izvorni_sadrzaj>  POLJOPRIVREDNA ZADRUGA VELIKO TROJSTVO, Veliko Trojstvo, OIB 05857146605</izvorni_sadrzaj>
    <derivirana_varijabla naziv="DomainObject.Predmet.ProtustrankaFormatedOIB_1">  POLJOPRIVREDNA ZADRUGA VELIKO TROJSTVO, Veliko Trojstvo, OIB 05857146605</derivirana_varijabla>
  </DomainObject.Predmet.ProtustrankaFormatedOIB>
  <DomainObject.Predmet.ProtustrankaFormatedWithAdress>
    <izvorni_sadrzaj> POLJOPRIVREDNA ZADRUGA VELIKO TROJSTVO, Veliko Trojstvo, Braće Radića 51, 43000 Veliko Trojstvo</izvorni_sadrzaj>
    <derivirana_varijabla naziv="DomainObject.Predmet.ProtustrankaFormatedWithAdress_1"> POLJOPRIVREDNA ZADRUGA VELIKO TROJSTVO, Veliko Trojstvo, Braće Radića 51, 43000 Veliko Trojstvo</derivirana_varijabla>
  </DomainObject.Predmet.ProtustrankaFormatedWithAdress>
  <DomainObject.Predmet.ProtustrankaFormatedWithAdressOIB>
    <izvorni_sadrzaj> POLJOPRIVREDNA ZADRUGA VELIKO TROJSTVO, Veliko Trojstvo, OIB 05857146605, Braće Radića 51, 43000 Veliko Trojstvo</izvorni_sadrzaj>
    <derivirana_varijabla naziv="DomainObject.Predmet.ProtustrankaFormatedWithAdressOIB_1"> POLJOPRIVREDNA ZADRUGA VELIKO TROJSTVO, Veliko Trojstvo, OIB 05857146605, Braće Radića 51, 43000 Veliko Trojstvo</derivirana_varijabla>
  </DomainObject.Predmet.ProtustrankaFormatedWithAdressOIB>
  <DomainObject.Predmet.ProtustrankaWithAdress>
    <izvorni_sadrzaj>POLJOPRIVREDNA ZADRUGA VELIKO TROJSTVO, Veliko Trojstvo Braće Radića 51, 43000 Veliko Trojstvo</izvorni_sadrzaj>
    <derivirana_varijabla naziv="DomainObject.Predmet.ProtustrankaWithAdress_1">POLJOPRIVREDNA ZADRUGA VELIKO TROJSTVO, Veliko Trojstvo Braće Radića 51, 43000 Veliko Trojstvo</derivirana_varijabla>
  </DomainObject.Predmet.ProtustrankaWithAdress>
  <DomainObject.Predmet.ProtustrankaWithAdressOIB>
    <izvorni_sadrzaj>POLJOPRIVREDNA ZADRUGA VELIKO TROJSTVO, Veliko Trojstvo, OIB 05857146605, Braće Radića 51, 43000 Veliko Trojstvo</izvorni_sadrzaj>
    <derivirana_varijabla naziv="DomainObject.Predmet.ProtustrankaWithAdressOIB_1">POLJOPRIVREDNA ZADRUGA VELIKO TROJSTVO, Veliko Trojstvo, OIB 05857146605, Braće Radića 51, 43000 Veliko Trojstvo</derivirana_varijabla>
  </DomainObject.Predmet.ProtustrankaWithAdressOIB>
  <DomainObject.Predmet.ProtustrankaNazivFormated>
    <izvorni_sadrzaj>POLJOPRIVREDNA ZADRUGA VELIKO TROJSTVO, Veliko Trojstvo</izvorni_sadrzaj>
    <derivirana_varijabla naziv="DomainObject.Predmet.ProtustrankaNazivFormated_1">POLJOPRIVREDNA ZADRUGA VELIKO TROJSTVO, Veliko Trojstvo</derivirana_varijabla>
  </DomainObject.Predmet.ProtustrankaNazivFormated>
  <DomainObject.Predmet.ProtustrankaNazivFormatedOIB>
    <izvorni_sadrzaj>POLJOPRIVREDNA ZADRUGA VELIKO TROJSTVO, Veliko Trojstvo, OIB 05857146605</izvorni_sadrzaj>
    <derivirana_varijabla naziv="DomainObject.Predmet.ProtustrankaNazivFormatedOIB_1">POLJOPRIVREDNA ZADRUGA VELIKO TROJSTVO, Veliko Trojstvo, OIB 05857146605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JAMBREC, SVETI IVAN ŽABNO zastupanog po punomoćniku ZOU Zlatko Gregurić i dr. odvj.</izvorni_sadrzaj>
    <derivirana_varijabla naziv="DomainObject.Predmet.StrankaFormated_1">  ŠTEFICA JAMBREC, SVETI IVAN ŽABNO zastupanog po punomoćniku ZOU Zlatko Gregurić i dr. odvj.</derivirana_varijabla>
  </DomainObject.Predmet.StrankaFormated>
  <DomainObject.Predmet.StrankaFormatedOIB>
    <izvorni_sadrzaj>  ŠTEFICA JAMBREC, SVETI IVAN ŽABNO, OIB 06712895216 zastupanog po punomoćniku ZOU Zlatko Gregurić i dr. odvj.</izvorni_sadrzaj>
    <derivirana_varijabla naziv="DomainObject.Predmet.StrankaFormatedOIB_1">  ŠTEFICA JAMBREC, SVETI IVAN ŽABNO, OIB 06712895216 zastupanog po punomoćniku ZOU Zlatko Gregurić i dr. odvj.</derivirana_varijabla>
  </DomainObject.Predmet.StrankaFormatedOIB>
  <DomainObject.Predmet.StrankaFormatedWithAdress>
    <izvorni_sadrzaj> ŠTEFICA JAMBREC, SVETI IVAN ŽABNO, Zagrebačka 35, 48214 Sveti Ivan Žabno zastupanog po punomoćniku ZOU Zlatko Gregurić i dr. odvj.</izvorni_sadrzaj>
    <derivirana_varijabla naziv="DomainObject.Predmet.StrankaFormatedWithAdress_1"> ŠTEFICA JAMBREC, SVETI IVAN ŽABNO, Zagrebačka 35, 48214 Sveti Ivan Žabno zastupanog po punomoćniku ZOU Zlatko Gregurić i dr. odvj.</derivirana_varijabla>
  </DomainObject.Predmet.StrankaFormatedWithAdress>
  <DomainObject.Predmet.StrankaFormatedWithAdressOIB>
    <izvorni_sadrzaj> ŠTEFICA JAMBREC, SVETI IVAN ŽABNO, OIB 06712895216, Zagrebačka 35, 48214 Sveti Ivan Žabno zastupanog po punomoćniku ZOU Zlatko Gregurić i dr. odvj.</izvorni_sadrzaj>
    <derivirana_varijabla naziv="DomainObject.Predmet.StrankaFormatedWithAdressOIB_1"> ŠTEFICA JAMBREC, SVETI IVAN ŽABNO, OIB 06712895216, Zagrebačka 35, 48214 Sveti Ivan Žabno zastupanog po punomoćniku ZOU Zlatko Gregurić i dr. odvj.</derivirana_varijabla>
  </DomainObject.Predmet.StrankaFormatedWithAdressOIB>
  <DomainObject.Predmet.StrankaWithAdress>
    <izvorni_sadrzaj>ŠTEFICA JAMBREC, SVETI IVAN ŽABNO Zagrebačka 35,48214 Sveti Ivan Žabno</izvorni_sadrzaj>
    <derivirana_varijabla naziv="DomainObject.Predmet.StrankaWithAdress_1">ŠTEFICA JAMBREC, SVETI IVAN ŽABNO Zagrebačka 35,48214 Sveti Ivan Žabno</derivirana_varijabla>
  </DomainObject.Predmet.StrankaWithAdress>
  <DomainObject.Predmet.StrankaWithAdressOIB>
    <izvorni_sadrzaj>ŠTEFICA JAMBREC, SVETI IVAN ŽABNO, OIB 06712895216, Zagrebačka 35,48214 Sveti Ivan Žabno</izvorni_sadrzaj>
    <derivirana_varijabla naziv="DomainObject.Predmet.StrankaWithAdressOIB_1">ŠTEFICA JAMBREC, SVETI IVAN ŽABNO, OIB 06712895216, Zagrebačka 35,48214 Sveti Ivan Žabno</derivirana_varijabla>
  </DomainObject.Predmet.StrankaWithAdressOIB>
  <DomainObject.Predmet.StrankaNazivFormated>
    <izvorni_sadrzaj>ŠTEFICA JAMBREC, SVETI IVAN ŽABNO</izvorni_sadrzaj>
    <derivirana_varijabla naziv="DomainObject.Predmet.StrankaNazivFormated_1">ŠTEFICA JAMBREC, SVETI IVAN ŽABNO</derivirana_varijabla>
  </DomainObject.Predmet.StrankaNazivFormated>
  <DomainObject.Predmet.StrankaNazivFormatedOIB>
    <izvorni_sadrzaj>ŠTEFICA JAMBREC, SVETI IVAN ŽABNO, OIB 06712895216</izvorni_sadrzaj>
    <derivirana_varijabla naziv="DomainObject.Predmet.StrankaNazivFormatedOIB_1">ŠTEFICA JAMBREC, SVETI IVAN ŽABNO, OIB 06712895216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ŠTEFICA JAMBREC, SVETI IVAN ŽABNO zastupanog po punomoćniku ZOU Zlatko Gregurić i dr. odvj.</item>
    </izvorni_sadrzaj>
    <derivirana_varijabla naziv="DomainObject.Predmet.StrankaListFormated_1">
      <item>ŠTEFICA JAMBREC, SVETI IVAN ŽABNO zastupanog po punomoćniku ZOU Zlatko Gregurić i dr. odvj.</item>
    </derivirana_varijabla>
  </DomainObject.Predmet.StrankaListFormated>
  <DomainObject.Predmet.StrankaListFormatedOIB>
    <izvorni_sadrzaj>
      <item>ŠTEFICA JAMBREC, SVETI IVAN ŽABNO, OIB 06712895216 zastupanog po punomoćniku ZOU Zlatko Gregurić i dr. odvj.</item>
    </izvorni_sadrzaj>
    <derivirana_varijabla naziv="DomainObject.Predmet.StrankaListFormatedOIB_1">
      <item>ŠTEFICA JAMBREC, SVETI IVAN ŽABNO, OIB 06712895216 zastupanog po punomoćniku ZOU Zlatko Gregurić i dr. odvj.</item>
    </derivirana_varijabla>
  </DomainObject.Predmet.StrankaListFormatedOIB>
  <DomainObject.Predmet.StrankaListFormatedWithAdress>
    <izvorni_sadrzaj>
      <item>ŠTEFICA JAMBREC, SVETI IVAN ŽABNO, Zagrebačka 35, 48214 Sveti Ivan Žabno zastupanog po punomoćniku ZOU Zlatko Gregurić i dr. odvj.</item>
    </izvorni_sadrzaj>
    <derivirana_varijabla naziv="DomainObject.Predmet.StrankaListFormatedWithAdress_1">
      <item>ŠTEFICA JAMBREC, SVETI IVAN ŽABNO, Zagrebačka 35, 48214 Sveti Ivan Žabno zastupanog po punomoćniku ZOU Zlatko Gregurić i dr. odvj.</item>
    </derivirana_varijabla>
  </DomainObject.Predmet.StrankaListFormatedWithAdress>
  <DomainObject.Predmet.StrankaListFormatedWithAdressOIB>
    <izvorni_sadrzaj>
      <item>ŠTEFICA JAMBREC, SVETI IVAN ŽABNO, OIB 06712895216, Zagrebačka 35, 48214 Sveti Ivan Žabno zastupanog po punomoćniku ZOU Zlatko Gregurić i dr. odvj.</item>
    </izvorni_sadrzaj>
    <derivirana_varijabla naziv="DomainObject.Predmet.StrankaListFormatedWithAdressOIB_1">
      <item>ŠTEFICA JAMBREC, SVETI IVAN ŽABNO, OIB 06712895216, Zagrebačka 35, 48214 Sveti Ivan Žabno zastupanog po punomoćniku ZOU Zlatko Gregurić i dr. odvj.</item>
    </derivirana_varijabla>
  </DomainObject.Predmet.StrankaListFormatedWithAdressOIB>
  <DomainObject.Predmet.StrankaListNazivFormated>
    <izvorni_sadrzaj>
      <item>ŠTEFICA JAMBREC, SVETI IVAN ŽABNO</item>
    </izvorni_sadrzaj>
    <derivirana_varijabla naziv="DomainObject.Predmet.StrankaListNazivFormated_1">
      <item>ŠTEFICA JAMBREC, SVETI IVAN ŽABNO</item>
    </derivirana_varijabla>
  </DomainObject.Predmet.StrankaListNazivFormated>
  <DomainObject.Predmet.StrankaListNazivFormatedOIB>
    <izvorni_sadrzaj>
      <item>ŠTEFICA JAMBREC, SVETI IVAN ŽABNO, OIB 06712895216</item>
    </izvorni_sadrzaj>
    <derivirana_varijabla naziv="DomainObject.Predmet.StrankaListNazivFormatedOIB_1">
      <item>ŠTEFICA JAMBREC, SVETI IVAN ŽABNO, OIB 06712895216</item>
    </derivirana_varijabla>
  </DomainObject.Predmet.StrankaListNazivFormatedOIB>
  <DomainObject.Predmet.ProtuStrankaListFormated>
    <izvorni_sadrzaj>
      <item>POLJOPRIVREDNA ZADRUGA VELIKO TROJSTVO, Veliko Trojstvo</item>
    </izvorni_sadrzaj>
    <derivirana_varijabla naziv="DomainObject.Predmet.ProtuStrankaListFormated_1">
      <item>POLJOPRIVREDNA ZADRUGA VELIKO TROJSTVO, Veliko Trojstvo</item>
    </derivirana_varijabla>
  </DomainObject.Predmet.ProtuStrankaListFormated>
  <DomainObject.Predmet.ProtuStrankaListFormatedOIB>
    <izvorni_sadrzaj>
      <item>POLJOPRIVREDNA ZADRUGA VELIKO TROJSTVO, Veliko Trojstvo, OIB 05857146605</item>
    </izvorni_sadrzaj>
    <derivirana_varijabla naziv="DomainObject.Predmet.ProtuStrankaListFormatedOIB_1">
      <item>POLJOPRIVREDNA ZADRUGA VELIKO TROJSTVO, Veliko Trojstvo, OIB 05857146605</item>
    </derivirana_varijabla>
  </DomainObject.Predmet.ProtuStrankaListFormatedOIB>
  <DomainObject.Predmet.ProtuStrankaListFormatedWithAdress>
    <izvorni_sadrzaj>
      <item>POLJOPRIVREDNA ZADRUGA VELIKO TROJSTVO, Veliko Trojstvo, Braće Radića 51, 43000 Veliko Trojstvo</item>
    </izvorni_sadrzaj>
    <derivirana_varijabla naziv="DomainObject.Predmet.ProtuStrankaListFormatedWithAdress_1">
      <item>POLJOPRIVREDNA ZADRUGA VELIKO TROJSTVO, Veliko Trojstvo, Braće Radića 51, 43000 Veliko Trojstvo</item>
    </derivirana_varijabla>
  </DomainObject.Predmet.ProtuStrankaListFormatedWithAdress>
  <DomainObject.Predmet.ProtuStrankaListFormatedWithAdressOIB>
    <izvorni_sadrzaj>
      <item>POLJOPRIVREDNA ZADRUGA VELIKO TROJSTVO, Veliko Trojstvo, OIB 05857146605, Braće Radića 51, 43000 Veliko Trojstvo</item>
    </izvorni_sadrzaj>
    <derivirana_varijabla naziv="DomainObject.Predmet.ProtuStrankaListFormatedWithAdressOIB_1">
      <item>POLJOPRIVREDNA ZADRUGA VELIKO TROJSTVO, Veliko Trojstvo, OIB 05857146605, Braće Radića 51, 43000 Veliko Trojstvo</item>
    </derivirana_varijabla>
  </DomainObject.Predmet.ProtuStrankaListFormatedWithAdressOIB>
  <DomainObject.Predmet.ProtuStrankaListNazivFormated>
    <izvorni_sadrzaj>
      <item>POLJOPRIVREDNA ZADRUGA VELIKO TROJSTVO, Veliko Trojstvo</item>
    </izvorni_sadrzaj>
    <derivirana_varijabla naziv="DomainObject.Predmet.ProtuStrankaListNazivFormated_1">
      <item>POLJOPRIVREDNA ZADRUGA VELIKO TROJSTVO, Veliko Trojstvo</item>
    </derivirana_varijabla>
  </DomainObject.Predmet.ProtuStrankaListNazivFormated>
  <DomainObject.Predmet.ProtuStrankaListNazivFormatedOIB>
    <izvorni_sadrzaj>
      <item>POLJOPRIVREDNA ZADRUGA VELIKO TROJSTVO, Veliko Trojstvo, OIB 05857146605</item>
    </izvorni_sadrzaj>
    <derivirana_varijabla naziv="DomainObject.Predmet.ProtuStrankaListNazivFormatedOIB_1">
      <item>POLJOPRIVREDNA ZADRUGA VELIKO TROJSTVO, Veliko Trojstvo, OIB 05857146605</item>
    </derivirana_varijabla>
  </DomainObject.Predmet.ProtuStrankaListNazivFormatedOIB>
  <DomainObject.Predmet.OstaliListFormated>
    <izvorni_sadrzaj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izvorni_sadrzaj>
    <derivirana_varijabla naziv="DomainObject.Predmet.OstaliListFormated_1">
      <item>ZOU Zlatko Gregurić i dr. odvj. punomoćnik sudionika u postupku ŠTEFICA JAMBREC, SVETI IVAN ŽABNO</item>
      <item>NIKOLA BRKIĆ</item>
      <item>MIRKO RADIĆ</item>
      <item>BRANKO SMRTIĆ</item>
      <item>ŽUPANIJSKO DRŽAVNO ODVJETNIŠTVO U BJELOVARU</item>
    </derivirana_varijabla>
  </DomainObject.Predmet.OstaliListFormated>
  <DomainObject.Predmet.OstaliListFormatedOIB>
    <izvorni_sadrzaj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BJELOVARU, OIB 86821435474</item>
    </izvorni_sadrzaj>
    <derivirana_varijabla naziv="DomainObject.Predmet.OstaliListFormatedOIB_1">
      <item>ZOU Zlatko Gregurić i dr. odvj., OIB 70851049834 punomoćnik sudionika u postupku ŠTEFICA JAMBREC, SVETI IVAN ŽABNO</item>
      <item>NIKOLA BRKIĆ</item>
      <item>MIRKO RADIĆ, OIB 35588082356</item>
      <item>BRANKO SMRTIĆ, OIB 26761829990</item>
      <item>ŽUPANIJSKO DRŽAVNO ODVJETNIŠTVO U BJELOVARU, OIB 86821435474</item>
    </derivirana_varijabla>
  </DomainObject.Predmet.OstaliListFormatedOIB>
  <DomainObject.Predmet.OstaliListFormatedWithAdress>
    <izvorni_sadrzaj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izvorni_sadrzaj>
    <derivirana_varijabla naziv="DomainObject.Predmet.OstaliListFormatedWithAdress_1">
      <item>ZOU Zlatko Gregurić i dr. odvj., Mihanovićeva 15b, 43000 Bjelovar punomoćnik sudionika u postupku ŠTEFICA JAMBREC, SVETI IVAN ŽABNO</item>
      <item>NIKOLA BRKIĆ, Braće Radića 95, 43000 Veliko Trojstvo</item>
      <item>MIRKO RADIĆ, Marina Getaldića 13, 43000 Bjelovar</item>
      <item>BRANKO SMRTIĆ</item>
      <item>ŽUPANIJSKO DRŽAVNO ODVJETNIŠTVO U BJELOVARU</item>
    </derivirana_varijabla>
  </DomainObject.Predmet.OstaliListFormatedWithAdress>
  <DomainObject.Predmet.OstaliListFormatedWithAdressOIB>
    <izvorni_sadrzaj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BJELOVARU, OIB 86821435474</item>
    </izvorni_sadrzaj>
    <derivirana_varijabla naziv="DomainObject.Predmet.OstaliListFormatedWithAdressOIB_1">
      <item>ZOU Zlatko Gregurić i dr. odvj., OIB 70851049834, Mihanovićeva 15b, 43000 Bjelovar punomoćnik sudionika u postupku ŠTEFICA JAMBREC, SVETI IVAN ŽABNO</item>
      <item>NIKOLA BRKIĆ, Braće Radića 95, 43000 Veliko Trojstvo</item>
      <item>MIRKO RADIĆ, OIB 35588082356, Marina Getaldića 13, 43000 Bjelovar</item>
      <item>BRANKO SMRTIĆ, OIB 26761829990</item>
      <item>ŽUPANIJSKO DRŽAVNO ODVJETNIŠTVO U BJELOVARU, OIB 86821435474</item>
    </derivirana_varijabla>
  </DomainObject.Predmet.OstaliListFormatedWithAdressOIB>
  <DomainObject.Predmet.OstaliListNazivFormated>
    <izvorni_sadrzaj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OstaliListNazivFormated_1">
      <item>ZOU Zlatko Gregurić i dr. odvj.</item>
      <item>NIKOLA BRKIĆ</item>
      <item>MIRKO RADIĆ</item>
      <item>BRANKO SMRTIĆ</item>
      <item>ŽUPANIJSKO DRŽAVNO ODVJETNIŠTVO U BJELOVARU</item>
    </derivirana_varijabla>
  </DomainObject.Predmet.OstaliListNazivFormated>
  <DomainObject.Predmet.OstaliListNazivFormatedOIB>
    <izvorni_sadrzaj>
      <item>ZOU Zlatko Gregurić i dr. odvj., OIB 70851049834</item>
      <item>NIKOLA BRKIĆ</item>
      <item>MIRKO RADIĆ, OIB 35588082356</item>
      <item>BRANKO SMRTIĆ, OIB 26761829990</item>
      <item>ŽUPANIJSKO DRŽAVNO ODVJETNIŠTVO U BJELOVARU, OIB 86821435474</item>
    </izvorni_sadrzaj>
    <derivirana_varijabla naziv="DomainObject.Predmet.OstaliListNazivFormatedOIB_1">
      <item>ZOU Zlatko Gregurić i dr. odvj., OIB 70851049834</item>
      <item>NIKOLA BRKIĆ</item>
      <item>MIRKO RADIĆ, OIB 35588082356</item>
      <item>BRANKO SMRTIĆ, OIB 26761829990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>St-33/2015-140</izvorni_sadrzaj>
    <derivirana_varijabla naziv="DomainObject.PoslovniBrojDokumenta_1">St-33/2015-140</derivirana_varijabla>
  </DomainObject.PoslovniBrojDokumenta>
  <DomainObject.Predmet.StrankaIDrugi>
    <izvorni_sadrzaj>ŠTEFICA JAMBREC, SVETI IVAN ŽABNO</izvorni_sadrzaj>
    <derivirana_varijabla naziv="DomainObject.Predmet.StrankaIDrugi_1">ŠTEFICA JAMBREC, SVETI IVAN ŽABNO</derivirana_varijabla>
  </DomainObject.Predmet.StrankaIDrugi>
  <DomainObject.Predmet.ProtustrankaIDrugi>
    <izvorni_sadrzaj>POLJOPRIVREDNA ZADRUGA VELIKO TROJSTVO, Veliko Trojstvo</izvorni_sadrzaj>
    <derivirana_varijabla naziv="DomainObject.Predmet.ProtustrankaIDrugi_1">POLJOPRIVREDNA ZADRUGA VELIKO TROJSTVO, Veliko Trojstvo</derivirana_varijabla>
  </DomainObject.Predmet.ProtustrankaIDrugi>
  <DomainObject.Predmet.StrankaIDrugiAdressOIB>
    <izvorni_sadrzaj>ŠTEFICA JAMBREC, SVETI IVAN ŽABNO, OIB 06712895216, Zagrebačka 35, 48214 Sveti Ivan Žabno</izvorni_sadrzaj>
    <derivirana_varijabla naziv="DomainObject.Predmet.StrankaIDrugiAdressOIB_1">ŠTEFICA JAMBREC, SVETI IVAN ŽABNO, OIB 06712895216, Zagrebačka 35, 48214 Sveti Ivan Žabno</derivirana_varijabla>
  </DomainObject.Predmet.StrankaIDrugiAdressOIB>
  <DomainObject.Predmet.ProtustrankaIDrugiAdressOIB>
    <izvorni_sadrzaj>POLJOPRIVREDNA ZADRUGA VELIKO TROJSTVO, Veliko Trojstvo, OIB 05857146605, Braće Radića 51, 43000 Veliko Trojstvo</izvorni_sadrzaj>
    <derivirana_varijabla naziv="DomainObject.Predmet.ProtustrankaIDrugiAdressOIB_1">POLJOPRIVREDNA ZADRUGA VELIKO TROJSTVO, Veliko Trojstvo, OIB 05857146605, Braće Radića 51,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izvorni_sadrzaj>
    <derivirana_varijabla naziv="DomainObject.Predmet.SudioniciListNaziv_1">
      <item>ŠTEFICA JAMBREC, SVETI IVAN ŽABNO</item>
      <item>POLJOPRIVREDNA ZADRUGA VELIKO TROJSTVO, Veliko Trojstvo</item>
      <item>ZOU Zlatko Gregurić i dr. odvj.</item>
      <item>NIKOLA BRKIĆ</item>
      <item>MIRKO RADIĆ</item>
      <item>BRANKO SMRTIĆ</item>
      <item>ŽUPANIJSKO DRŽAVNO ODVJETNIŠTVO U BJELOVARU</item>
    </derivirana_varijabla>
  </DomainObject.Predmet.SudioniciListNaziv>
  <DomainObject.Predmet.SudioniciListAdressOIB>
    <izvorni_sadrzaj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BJELOVARU, OIB 86821435474</item>
    </izvorni_sadrzaj>
    <derivirana_varijabla naziv="DomainObject.Predmet.SudioniciListAdressOIB_1">
      <item>ŠTEFICA JAMBREC, SVETI IVAN ŽABNO, OIB 06712895216, Zagrebačka 35,48214 Sveti Ivan Žabno</item>
      <item>POLJOPRIVREDNA ZADRUGA VELIKO TROJSTVO, Veliko Trojstvo, OIB 05857146605, Braće Radića 51,43000 Veliko Trojstvo</item>
      <item>ZOU Zlatko Gregurić i dr. odvj., OIB 70851049834, Mihanovićeva 15b,43000 Bjelovar</item>
      <item>NIKOLA BRKIĆ, Braće Radića 95,43000 Veliko Trojstvo</item>
      <item>MIRKO RADIĆ, OIB 35588082356, Marina Getaldića 13,43000 Bjelovar</item>
      <item>BRANKO SMRTIĆ, OIB 26761829990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BC3277-7BA5-4EBD-83B2-6510A0708F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2585</properties:Characters>
  <properties:Lines>56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2018-01-29T11:13:00Z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St-33/2015-140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