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1995b" w14:paraId="2d1995b" w:rsidRDefault="00F51B04" w:rsidP="00F51B04" w:rsidR="00F51B04" w:rsidRPr="00557DEA">
      <w:pPr>
        <w:pStyle w:val="Zaglavlje"/>
        <w15:collapsed w:val="false"/>
      </w:pPr>
      <w:bookmarkStart w:name="_GoBack" w:id="0"/>
      <w:bookmarkEnd w:id="0"/>
      <w:r w:rsidRPr="00557DEA">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51B04" w:rsidP="00F51B04" w:rsidR="00F51B04" w:rsidRPr="00557DEA">
      <w:pPr>
        <w:pStyle w:val="Zaglavlje"/>
      </w:pPr>
      <w:r w:rsidRPr="00557DEA">
        <w:t>REPUBLIKA HRVATSKA</w:t>
      </w:r>
    </w:p>
    <w:p w:rsidRDefault="00F51B04" w:rsidP="00F51B04" w:rsidR="00F51B04" w:rsidRPr="00557DEA">
      <w:pPr>
        <w:pStyle w:val="Zaglavlje"/>
      </w:pPr>
      <w:r w:rsidRPr="00557DEA">
        <w:t>Trgovački sud u Zagrebu</w:t>
      </w:r>
    </w:p>
    <w:p w:rsidRDefault="00F51B04" w:rsidP="00F51B04" w:rsidR="00F51B04" w:rsidRPr="00557DEA">
      <w:pPr>
        <w:pStyle w:val="Zaglavlje"/>
      </w:pPr>
      <w:r w:rsidRPr="00557DEA">
        <w:t>Zagreb, Amruševa 2</w:t>
      </w:r>
    </w:p>
    <w:p w:rsidRDefault="00F51B04" w:rsidP="00F51B04" w:rsidR="00F51B04" w:rsidRPr="00557DEA"/>
    <w:p w:rsidRDefault="00C96D83" w:rsidP="00E73A1B" w:rsidR="00B419CB" w:rsidRPr="00557DEA">
      <w:pPr>
        <w:jc w:val="center"/>
      </w:pPr>
      <w:r w:rsidRPr="00557DEA">
        <w:t>R E P U B L I K A  H R V A T S K A</w:t>
      </w:r>
    </w:p>
    <w:p w:rsidRDefault="00C96D83" w:rsidP="00C96D83" w:rsidR="00C96D83" w:rsidRPr="00557DEA">
      <w:pPr>
        <w:jc w:val="center"/>
      </w:pPr>
    </w:p>
    <w:p w:rsidRDefault="000631F5" w:rsidP="00E73A1B" w:rsidR="00B419CB" w:rsidRPr="00557DEA">
      <w:pPr>
        <w:jc w:val="center"/>
      </w:pPr>
      <w:r w:rsidRPr="00557DEA">
        <w:t>Z A K L</w:t>
      </w:r>
      <w:r w:rsidR="008F4849" w:rsidRPr="00557DEA">
        <w:t>J U Č A K</w:t>
      </w:r>
    </w:p>
    <w:p w:rsidRDefault="00B419CB" w:rsidP="00C96D83" w:rsidR="00B419CB" w:rsidRPr="00557DEA">
      <w:pPr>
        <w:jc w:val="center"/>
      </w:pPr>
      <w:r w:rsidRPr="00557DEA">
        <w:t xml:space="preserve"> </w:t>
      </w:r>
    </w:p>
    <w:p w:rsidRDefault="00D3125E" w:rsidP="00D3125E" w:rsidR="00D3125E" w:rsidRPr="00557DEA">
      <w:pPr>
        <w:ind w:firstLine="708"/>
        <w:jc w:val="both"/>
      </w:pPr>
      <w:r w:rsidRPr="00557DEA">
        <w:t>Trgovački sud u Zagrebu po sucu toga suda Vesni Sremac Šoštar u stečajnom postupku otvorenim nad stečajnim dužnikom PZ PETROVA GORA u stečaju, Gvozd, Kri</w:t>
      </w:r>
      <w:r w:rsidR="00A255C0" w:rsidRPr="00557DEA">
        <w:t>žnoga puta 6, OIB: 69602856930</w:t>
      </w:r>
      <w:r w:rsidRPr="00557DEA">
        <w:t xml:space="preserve">,  dana </w:t>
      </w:r>
      <w:r w:rsidR="00DB678F" w:rsidRPr="00557DEA">
        <w:t>08. siječnja 2019</w:t>
      </w:r>
      <w:r w:rsidRPr="00557DEA">
        <w:t>. godine</w:t>
      </w:r>
    </w:p>
    <w:p w:rsidRDefault="00D3125E" w:rsidP="00D3125E" w:rsidR="00D3125E" w:rsidRPr="00557DEA">
      <w:pPr>
        <w:ind w:firstLine="708"/>
        <w:jc w:val="both"/>
      </w:pPr>
    </w:p>
    <w:p w:rsidRDefault="00ED5EBE" w:rsidP="00ED5EBE" w:rsidR="00A806E8" w:rsidRPr="00557DEA">
      <w:pPr>
        <w:jc w:val="center"/>
      </w:pPr>
      <w:r w:rsidRPr="00557DEA">
        <w:t xml:space="preserve">z a k </w:t>
      </w:r>
      <w:r w:rsidR="000631F5" w:rsidRPr="00557DEA">
        <w:t>l</w:t>
      </w:r>
      <w:r w:rsidR="004270F7" w:rsidRPr="00557DEA">
        <w:t>j u č i o</w:t>
      </w:r>
      <w:r w:rsidRPr="00557DEA">
        <w:t xml:space="preserve">  </w:t>
      </w:r>
      <w:r w:rsidR="00DA1DB6" w:rsidRPr="00557DEA">
        <w:t>j e</w:t>
      </w:r>
    </w:p>
    <w:p w:rsidRDefault="008841B3" w:rsidP="008841B3" w:rsidR="008841B3" w:rsidRPr="00557DEA">
      <w:pPr>
        <w:jc w:val="both"/>
      </w:pPr>
    </w:p>
    <w:p w:rsidRDefault="00B16F77" w:rsidP="00F11089" w:rsidR="00D259EB" w:rsidRPr="00557DEA">
      <w:pPr>
        <w:pStyle w:val="Tijeloteksta"/>
        <w:numPr>
          <w:ilvl w:val="0"/>
          <w:numId w:val="29"/>
        </w:numPr>
        <w:ind w:left="709"/>
        <w:jc w:val="both"/>
        <w:outlineLvl w:val="0"/>
        <w:rPr>
          <w:rFonts w:cs="Times New Roman" w:hAnsi="Times New Roman" w:ascii="Times New Roman"/>
          <w:sz w:val="24"/>
        </w:rPr>
      </w:pPr>
      <w:r w:rsidRPr="00557DEA">
        <w:rPr>
          <w:rFonts w:cs="Times New Roman" w:hAnsi="Times New Roman" w:ascii="Times New Roman"/>
          <w:sz w:val="24"/>
        </w:rPr>
        <w:t>U stečajnom postupku koji se vodi nad stečajnim dužnikom</w:t>
      </w:r>
      <w:r w:rsidR="0082107F" w:rsidRPr="00557DEA">
        <w:rPr>
          <w:rFonts w:cs="Times New Roman" w:hAnsi="Times New Roman" w:ascii="Times New Roman"/>
          <w:sz w:val="24"/>
        </w:rPr>
        <w:t xml:space="preserve"> </w:t>
      </w:r>
      <w:r w:rsidR="00D3125E" w:rsidRPr="00557DEA">
        <w:rPr>
          <w:rFonts w:cs="Times New Roman" w:hAnsi="Times New Roman" w:ascii="Times New Roman"/>
          <w:sz w:val="24"/>
        </w:rPr>
        <w:t>PZ PETROVA GORA u stečaju, Gvozd, Kri</w:t>
      </w:r>
      <w:r w:rsidR="008E55F2">
        <w:rPr>
          <w:rFonts w:cs="Times New Roman" w:hAnsi="Times New Roman" w:ascii="Times New Roman"/>
          <w:sz w:val="24"/>
        </w:rPr>
        <w:t>žnoga puta 6, OIB: 69602856930,</w:t>
      </w:r>
      <w:r w:rsidR="003D6DA2" w:rsidRPr="00557DEA">
        <w:rPr>
          <w:rFonts w:cs="Times New Roman" w:hAnsi="Times New Roman" w:ascii="Times New Roman"/>
          <w:sz w:val="24"/>
        </w:rPr>
        <w:t xml:space="preserve"> </w:t>
      </w:r>
      <w:r w:rsidRPr="00557DEA">
        <w:rPr>
          <w:rFonts w:cs="Times New Roman" w:hAnsi="Times New Roman" w:ascii="Times New Roman"/>
          <w:sz w:val="24"/>
        </w:rPr>
        <w:t>o</w:t>
      </w:r>
      <w:r w:rsidR="006D4DB7" w:rsidRPr="00557DEA">
        <w:rPr>
          <w:rFonts w:cs="Times New Roman" w:hAnsi="Times New Roman" w:ascii="Times New Roman"/>
          <w:sz w:val="24"/>
        </w:rPr>
        <w:t xml:space="preserve">dređuje se </w:t>
      </w:r>
      <w:r w:rsidR="005B188A" w:rsidRPr="00557DEA">
        <w:rPr>
          <w:rFonts w:cs="Times New Roman" w:hAnsi="Times New Roman" w:ascii="Times New Roman"/>
          <w:sz w:val="24"/>
        </w:rPr>
        <w:t>treće</w:t>
      </w:r>
      <w:r w:rsidR="004247FC" w:rsidRPr="00557DEA">
        <w:rPr>
          <w:rFonts w:cs="Times New Roman" w:hAnsi="Times New Roman" w:ascii="Times New Roman"/>
          <w:sz w:val="24"/>
        </w:rPr>
        <w:t xml:space="preserve"> </w:t>
      </w:r>
      <w:r w:rsidRPr="00557DEA">
        <w:rPr>
          <w:rFonts w:cs="Times New Roman" w:hAnsi="Times New Roman" w:ascii="Times New Roman"/>
          <w:sz w:val="24"/>
        </w:rPr>
        <w:t xml:space="preserve">ročište za javnu dražbu radi prodaje </w:t>
      </w:r>
      <w:r w:rsidR="006D4DB7" w:rsidRPr="00557DEA">
        <w:rPr>
          <w:rFonts w:cs="Times New Roman" w:hAnsi="Times New Roman" w:ascii="Times New Roman"/>
          <w:sz w:val="24"/>
        </w:rPr>
        <w:t>nekretnina u vlasništvu</w:t>
      </w:r>
      <w:r w:rsidR="00D3125E" w:rsidRPr="00557DEA">
        <w:rPr>
          <w:rFonts w:cs="Times New Roman" w:hAnsi="Times New Roman" w:ascii="Times New Roman"/>
          <w:sz w:val="24"/>
        </w:rPr>
        <w:t xml:space="preserve"> i suvlasništvu</w:t>
      </w:r>
      <w:r w:rsidR="006D4DB7" w:rsidRPr="00557DEA">
        <w:rPr>
          <w:rFonts w:cs="Times New Roman" w:hAnsi="Times New Roman" w:ascii="Times New Roman"/>
          <w:sz w:val="24"/>
        </w:rPr>
        <w:t xml:space="preserve"> stečajnog</w:t>
      </w:r>
      <w:r w:rsidR="00947AC0" w:rsidRPr="00557DEA">
        <w:rPr>
          <w:rFonts w:cs="Times New Roman" w:hAnsi="Times New Roman" w:ascii="Times New Roman"/>
          <w:sz w:val="24"/>
        </w:rPr>
        <w:t xml:space="preserve"> </w:t>
      </w:r>
      <w:r w:rsidR="00841210" w:rsidRPr="00557DEA">
        <w:rPr>
          <w:rFonts w:cs="Times New Roman" w:hAnsi="Times New Roman" w:ascii="Times New Roman"/>
          <w:sz w:val="24"/>
        </w:rPr>
        <w:t>d</w:t>
      </w:r>
      <w:r w:rsidR="00494A48" w:rsidRPr="00557DEA">
        <w:rPr>
          <w:rFonts w:cs="Times New Roman" w:hAnsi="Times New Roman" w:ascii="Times New Roman"/>
          <w:sz w:val="24"/>
        </w:rPr>
        <w:t>užnika</w:t>
      </w:r>
      <w:r w:rsidR="008841B3" w:rsidRPr="00557DEA">
        <w:rPr>
          <w:rFonts w:cs="Times New Roman" w:hAnsi="Times New Roman" w:ascii="Times New Roman"/>
          <w:sz w:val="24"/>
        </w:rPr>
        <w:t>,</w:t>
      </w:r>
      <w:r w:rsidR="00597E7B" w:rsidRPr="00557DEA">
        <w:rPr>
          <w:rFonts w:cs="Times New Roman" w:hAnsi="Times New Roman" w:ascii="Times New Roman"/>
          <w:sz w:val="24"/>
        </w:rPr>
        <w:t xml:space="preserve"> </w:t>
      </w:r>
      <w:r w:rsidR="00DC3B9E" w:rsidRPr="00557DEA">
        <w:rPr>
          <w:rFonts w:cs="Times New Roman" w:hAnsi="Times New Roman" w:ascii="Times New Roman"/>
          <w:sz w:val="24"/>
        </w:rPr>
        <w:t xml:space="preserve">uz odgovarajuću primjenu pravila </w:t>
      </w:r>
      <w:r w:rsidR="00E92A0B" w:rsidRPr="00557DEA">
        <w:rPr>
          <w:rFonts w:cs="Times New Roman" w:hAnsi="Times New Roman" w:ascii="Times New Roman"/>
          <w:sz w:val="24"/>
        </w:rPr>
        <w:t>o ovrsi na nekretninama</w:t>
      </w:r>
      <w:r w:rsidR="00D3125E" w:rsidRPr="00557DEA">
        <w:rPr>
          <w:rFonts w:cs="Times New Roman" w:hAnsi="Times New Roman" w:ascii="Times New Roman"/>
          <w:sz w:val="24"/>
        </w:rPr>
        <w:t xml:space="preserve"> kako slijedi: </w:t>
      </w:r>
      <w:r w:rsidR="00E92A0B" w:rsidRPr="00557DEA">
        <w:rPr>
          <w:rFonts w:cs="Times New Roman" w:hAnsi="Times New Roman" w:ascii="Times New Roman"/>
          <w:sz w:val="24"/>
        </w:rPr>
        <w:t xml:space="preserve"> </w:t>
      </w:r>
    </w:p>
    <w:p w:rsidRDefault="00D3125E" w:rsidP="00D3125E" w:rsidR="00D3125E" w:rsidRPr="00557DEA">
      <w:pPr>
        <w:pStyle w:val="Tijeloteksta"/>
        <w:jc w:val="both"/>
        <w:outlineLvl w:val="0"/>
        <w:rPr>
          <w:rFonts w:cs="Times New Roman" w:hAnsi="Times New Roman" w:ascii="Times New Roman"/>
          <w:sz w:val="24"/>
        </w:rPr>
      </w:pPr>
    </w:p>
    <w:p w:rsidRDefault="00DB678F" w:rsidP="00DB678F" w:rsidR="00DB678F" w:rsidRPr="00557DEA">
      <w:pPr>
        <w:ind w:left="360"/>
      </w:pPr>
      <w:r w:rsidRPr="00557DEA">
        <w:t>Nekretnine (zemljište) sastoje se od:</w:t>
      </w:r>
    </w:p>
    <w:p w:rsidRDefault="00DB678F" w:rsidP="000E0C70" w:rsidR="00DB678F" w:rsidRPr="00557DEA"/>
    <w:p w:rsidRDefault="00DB678F" w:rsidP="00DB678F" w:rsidR="00DB678F" w:rsidRPr="00557DEA">
      <w:pPr>
        <w:pStyle w:val="Odlomakpopisa"/>
        <w:numPr>
          <w:ilvl w:val="0"/>
          <w:numId w:val="40"/>
        </w:numPr>
      </w:pPr>
      <w:r w:rsidRPr="00557DEA">
        <w:t>Z.k. ul. 553 k.o. Bović (MBR 333514) - oranica, sastoji se od ukupne površine 694 m2, k.č. 743. Početna cijena 999,36 kn</w:t>
      </w:r>
    </w:p>
    <w:p w:rsidRDefault="00DB678F" w:rsidP="00DB678F" w:rsidR="00DB678F" w:rsidRPr="00557DEA"/>
    <w:p w:rsidRDefault="00DB678F" w:rsidP="00DB678F" w:rsidR="00DB678F" w:rsidRPr="00557DEA">
      <w:pPr>
        <w:pStyle w:val="Odlomakpopisa"/>
        <w:numPr>
          <w:ilvl w:val="0"/>
          <w:numId w:val="40"/>
        </w:numPr>
        <w:rPr>
          <w:bCs/>
          <w:iCs/>
          <w:color w:val="000000"/>
        </w:rPr>
      </w:pPr>
      <w:r w:rsidRPr="00557DEA">
        <w:rPr>
          <w:bCs/>
          <w:iCs/>
          <w:color w:val="000000"/>
        </w:rPr>
        <w:t>Z.k. ul. 905 k.o. Bović (MBR 333514) - sastoji se od katastarskih čestica:</w:t>
      </w:r>
    </w:p>
    <w:p w:rsidRDefault="00DB678F" w:rsidP="00DB678F" w:rsidR="00DB678F" w:rsidRPr="00557DEA">
      <w:pPr>
        <w:ind w:firstLine="708"/>
        <w:rPr>
          <w:iCs/>
          <w:color w:val="000000"/>
        </w:rPr>
      </w:pPr>
      <w:r w:rsidRPr="00557DEA">
        <w:rPr>
          <w:iCs/>
          <w:color w:val="000000"/>
        </w:rPr>
        <w:t>-    k.č. 258/2 oranica 14.843 m2 – početna cijena 21.373,92 kn</w:t>
      </w:r>
    </w:p>
    <w:p w:rsidRDefault="00DB678F" w:rsidP="00DB678F" w:rsidR="00DB678F" w:rsidRPr="00557DEA">
      <w:pPr>
        <w:ind w:firstLine="708"/>
        <w:rPr>
          <w:iCs/>
          <w:color w:val="000000"/>
        </w:rPr>
      </w:pPr>
      <w:r w:rsidRPr="00557DEA">
        <w:rPr>
          <w:iCs/>
          <w:color w:val="000000"/>
        </w:rPr>
        <w:t>-    k.č. 259/2 oranica 1.122 m2 – početna cijena 1.615,68 kn</w:t>
      </w:r>
    </w:p>
    <w:p w:rsidRDefault="00DB678F" w:rsidP="00DB678F" w:rsidR="00DB678F" w:rsidRPr="00557DEA">
      <w:pPr>
        <w:ind w:firstLine="708"/>
        <w:rPr>
          <w:iCs/>
          <w:color w:val="000000"/>
        </w:rPr>
      </w:pPr>
      <w:r w:rsidRPr="00557DEA">
        <w:rPr>
          <w:iCs/>
          <w:color w:val="000000"/>
        </w:rPr>
        <w:t>-    k.č. 327 oranica 2.741 m2 – početna cijena 3.947,04 kn</w:t>
      </w:r>
    </w:p>
    <w:p w:rsidRDefault="00DB678F" w:rsidP="00DB678F" w:rsidR="00DB678F" w:rsidRPr="00557DEA">
      <w:pPr>
        <w:ind w:firstLine="708"/>
        <w:rPr>
          <w:iCs/>
          <w:color w:val="000000"/>
        </w:rPr>
      </w:pPr>
      <w:r w:rsidRPr="00557DEA">
        <w:rPr>
          <w:iCs/>
          <w:color w:val="000000"/>
        </w:rPr>
        <w:t>-    k.č. 341 voćnjak 406 m2 – početna cijena 584,64 kn</w:t>
      </w:r>
    </w:p>
    <w:p w:rsidRDefault="00DB678F" w:rsidP="00DB678F" w:rsidR="00DB678F" w:rsidRPr="00557DEA">
      <w:pPr>
        <w:ind w:firstLine="708"/>
        <w:rPr>
          <w:iCs/>
          <w:color w:val="000000"/>
        </w:rPr>
      </w:pPr>
      <w:r w:rsidRPr="00557DEA">
        <w:rPr>
          <w:iCs/>
          <w:color w:val="000000"/>
        </w:rPr>
        <w:t>-   k.č. 342 oranica 16.174 m2 – početna cijena 23.290,56 kn</w:t>
      </w:r>
    </w:p>
    <w:p w:rsidRDefault="00DB678F" w:rsidP="00DB678F" w:rsidR="00DB678F" w:rsidRPr="00557DEA">
      <w:pPr>
        <w:rPr>
          <w:iCs/>
          <w:color w:val="000000"/>
        </w:rPr>
      </w:pPr>
    </w:p>
    <w:p w:rsidRDefault="00DB678F" w:rsidP="00DB678F" w:rsidR="00DB678F" w:rsidRPr="00557DEA">
      <w:pPr>
        <w:ind w:firstLine="708"/>
        <w:rPr>
          <w:b/>
          <w:iCs/>
          <w:color w:val="000000"/>
        </w:rPr>
      </w:pPr>
      <w:r w:rsidRPr="00557DEA">
        <w:rPr>
          <w:b/>
          <w:iCs/>
          <w:color w:val="000000"/>
        </w:rPr>
        <w:t>Ukupno 35.286 m2 – početna cijena 50.811,84 kn</w:t>
      </w:r>
    </w:p>
    <w:p w:rsidRDefault="00DB678F" w:rsidP="00DB678F" w:rsidR="00DB678F" w:rsidRPr="00557DEA">
      <w:pPr>
        <w:rPr>
          <w:iCs/>
          <w:color w:val="000000"/>
        </w:rPr>
      </w:pPr>
    </w:p>
    <w:p w:rsidRDefault="00DB678F" w:rsidP="00DB678F" w:rsidR="00DB678F" w:rsidRPr="00557DEA">
      <w:pPr>
        <w:pStyle w:val="Odlomakpopisa"/>
        <w:numPr>
          <w:ilvl w:val="0"/>
          <w:numId w:val="40"/>
        </w:numPr>
        <w:rPr>
          <w:iCs/>
          <w:color w:val="000000"/>
        </w:rPr>
      </w:pPr>
      <w:r w:rsidRPr="00557DEA">
        <w:rPr>
          <w:iCs/>
          <w:color w:val="000000"/>
        </w:rPr>
        <w:t>Z.k. ul. 926 k.o. Bović (MBR 333514) - sastoji se od katastarskih čestica:</w:t>
      </w:r>
    </w:p>
    <w:p w:rsidRDefault="00DB678F" w:rsidP="00DB678F" w:rsidR="00DB678F" w:rsidRPr="00557DEA">
      <w:pPr>
        <w:pStyle w:val="Odlomakpopisa"/>
        <w:numPr>
          <w:ilvl w:val="0"/>
          <w:numId w:val="41"/>
        </w:numPr>
        <w:rPr>
          <w:iCs/>
          <w:color w:val="000000"/>
        </w:rPr>
      </w:pPr>
      <w:r w:rsidRPr="00557DEA">
        <w:rPr>
          <w:iCs/>
          <w:color w:val="000000"/>
        </w:rPr>
        <w:t>k.č. 264/1 oranica 2.697 m2 – početna cijena 3.883,68 kn</w:t>
      </w:r>
    </w:p>
    <w:p w:rsidRDefault="00DB678F" w:rsidP="00DB678F" w:rsidR="00DB678F" w:rsidRPr="00557DEA">
      <w:pPr>
        <w:pStyle w:val="Odlomakpopisa"/>
        <w:numPr>
          <w:ilvl w:val="0"/>
          <w:numId w:val="41"/>
        </w:numPr>
        <w:rPr>
          <w:iCs/>
          <w:color w:val="000000"/>
        </w:rPr>
      </w:pPr>
      <w:r w:rsidRPr="00557DEA">
        <w:rPr>
          <w:iCs/>
          <w:color w:val="000000"/>
        </w:rPr>
        <w:t>k.č. 273/1 oranica 4.053 m2 – početna cijena 5.836,32 kn</w:t>
      </w:r>
    </w:p>
    <w:p w:rsidRDefault="00DB678F" w:rsidP="00DB678F" w:rsidR="00DB678F" w:rsidRPr="00557DEA">
      <w:pPr>
        <w:pStyle w:val="Odlomakpopisa"/>
        <w:numPr>
          <w:ilvl w:val="0"/>
          <w:numId w:val="41"/>
        </w:numPr>
        <w:rPr>
          <w:iCs/>
          <w:color w:val="000000"/>
        </w:rPr>
      </w:pPr>
      <w:r w:rsidRPr="00557DEA">
        <w:rPr>
          <w:iCs/>
          <w:color w:val="000000"/>
        </w:rPr>
        <w:t>k.č. 274/1 šuma 1.730 m2 – početna cijena 2.491,20 kn</w:t>
      </w:r>
    </w:p>
    <w:p w:rsidRDefault="00DB678F" w:rsidP="00DB678F" w:rsidR="00DB678F" w:rsidRPr="00557DEA">
      <w:pPr>
        <w:pStyle w:val="Odlomakpopisa"/>
        <w:numPr>
          <w:ilvl w:val="0"/>
          <w:numId w:val="41"/>
        </w:numPr>
        <w:rPr>
          <w:iCs/>
          <w:color w:val="000000"/>
        </w:rPr>
      </w:pPr>
      <w:r w:rsidRPr="00557DEA">
        <w:rPr>
          <w:iCs/>
          <w:color w:val="000000"/>
        </w:rPr>
        <w:t>k.č. 282/1 oranica 4.377 m2 – početna cijena 6.302,88 kn</w:t>
      </w:r>
    </w:p>
    <w:p w:rsidRDefault="00DB678F" w:rsidP="00DB678F" w:rsidR="00DB678F" w:rsidRPr="00557DEA">
      <w:pPr>
        <w:pStyle w:val="Odlomakpopisa"/>
        <w:numPr>
          <w:ilvl w:val="0"/>
          <w:numId w:val="41"/>
        </w:numPr>
        <w:rPr>
          <w:iCs/>
          <w:color w:val="000000"/>
        </w:rPr>
      </w:pPr>
      <w:r w:rsidRPr="00557DEA">
        <w:rPr>
          <w:iCs/>
          <w:color w:val="000000"/>
        </w:rPr>
        <w:t>k.č. 283/1 šuma 8.607 m2 – početna cijena 12.394,08 kn</w:t>
      </w:r>
    </w:p>
    <w:p w:rsidRDefault="00DB678F" w:rsidP="00DB678F" w:rsidR="00DB678F" w:rsidRPr="00557DEA">
      <w:pPr>
        <w:pStyle w:val="Odlomakpopisa"/>
        <w:numPr>
          <w:ilvl w:val="0"/>
          <w:numId w:val="41"/>
        </w:numPr>
        <w:rPr>
          <w:iCs/>
          <w:color w:val="000000"/>
        </w:rPr>
      </w:pPr>
      <w:r w:rsidRPr="00557DEA">
        <w:rPr>
          <w:iCs/>
          <w:color w:val="000000"/>
        </w:rPr>
        <w:t>k.č. 284/1 oranica 5.269 m2 – početna cijena 7.587,36 kn</w:t>
      </w:r>
    </w:p>
    <w:p w:rsidRDefault="00DB678F" w:rsidP="00DB678F" w:rsidR="00DB678F" w:rsidRPr="00557DEA">
      <w:pPr>
        <w:pStyle w:val="Odlomakpopisa"/>
        <w:numPr>
          <w:ilvl w:val="0"/>
          <w:numId w:val="41"/>
        </w:numPr>
        <w:rPr>
          <w:iCs/>
          <w:color w:val="000000"/>
        </w:rPr>
      </w:pPr>
      <w:r w:rsidRPr="00557DEA">
        <w:rPr>
          <w:iCs/>
          <w:color w:val="000000"/>
        </w:rPr>
        <w:lastRenderedPageBreak/>
        <w:t>k.č. 287 oranica 662 m2 – početna cijena 953,28 kn</w:t>
      </w:r>
    </w:p>
    <w:p w:rsidRDefault="00DB678F" w:rsidP="00DB678F" w:rsidR="00DB678F" w:rsidRPr="00557DEA">
      <w:pPr>
        <w:pStyle w:val="Odlomakpopisa"/>
        <w:numPr>
          <w:ilvl w:val="0"/>
          <w:numId w:val="41"/>
        </w:numPr>
        <w:rPr>
          <w:iCs/>
          <w:color w:val="000000"/>
        </w:rPr>
      </w:pPr>
      <w:r w:rsidRPr="00557DEA">
        <w:rPr>
          <w:iCs/>
          <w:color w:val="000000"/>
        </w:rPr>
        <w:t>k.č. 315 oranica 2158 m2 – početna cijena 3.136,32 kn</w:t>
      </w:r>
    </w:p>
    <w:p w:rsidRDefault="00DB678F" w:rsidP="00DB678F" w:rsidR="00DB678F" w:rsidRPr="00557DEA">
      <w:pPr>
        <w:rPr>
          <w:iCs/>
          <w:color w:val="000000"/>
        </w:rPr>
      </w:pPr>
    </w:p>
    <w:p w:rsidRDefault="00DB678F" w:rsidP="00DB678F" w:rsidR="00DB678F" w:rsidRPr="00557DEA">
      <w:pPr>
        <w:ind w:firstLine="708" w:left="12"/>
        <w:rPr>
          <w:b/>
          <w:bCs/>
          <w:iCs/>
          <w:color w:val="000000"/>
        </w:rPr>
      </w:pPr>
      <w:r w:rsidRPr="00557DEA">
        <w:rPr>
          <w:b/>
          <w:bCs/>
          <w:iCs/>
          <w:color w:val="000000"/>
        </w:rPr>
        <w:t>Ukupno 29.553 m2 – početna cijena 42.585,12 kn</w:t>
      </w:r>
    </w:p>
    <w:p w:rsidRDefault="00DB678F" w:rsidP="00DB678F" w:rsidR="00DB678F" w:rsidRPr="00557DEA">
      <w:pPr>
        <w:rPr>
          <w:b/>
          <w:bCs/>
          <w:iCs/>
          <w:color w:val="000000"/>
        </w:rPr>
      </w:pPr>
    </w:p>
    <w:p w:rsidRDefault="00DB678F" w:rsidP="00DB678F" w:rsidR="00DB678F" w:rsidRPr="00557DEA">
      <w:pPr>
        <w:pStyle w:val="Odlomakpopisa"/>
        <w:numPr>
          <w:ilvl w:val="0"/>
          <w:numId w:val="40"/>
        </w:numPr>
        <w:rPr>
          <w:iCs/>
          <w:color w:val="000000"/>
        </w:rPr>
      </w:pPr>
      <w:r w:rsidRPr="00557DEA">
        <w:rPr>
          <w:iCs/>
          <w:color w:val="000000"/>
        </w:rPr>
        <w:t>Z.k. ul. 590 k.o. Stipan (MBR 333516) - sastoji se od katastarskih čestica:</w:t>
      </w:r>
    </w:p>
    <w:p w:rsidRDefault="00DB678F" w:rsidP="00DB678F" w:rsidR="00DB678F" w:rsidRPr="00557DEA">
      <w:pPr>
        <w:pStyle w:val="Odlomakpopisa"/>
        <w:numPr>
          <w:ilvl w:val="0"/>
          <w:numId w:val="41"/>
        </w:numPr>
        <w:rPr>
          <w:iCs/>
          <w:color w:val="000000"/>
        </w:rPr>
      </w:pPr>
      <w:r w:rsidRPr="00557DEA">
        <w:rPr>
          <w:iCs/>
          <w:color w:val="000000"/>
        </w:rPr>
        <w:t>k.č. 329/1 pašnjak 4.136 m2 – početna cijena 5.955,84 kn</w:t>
      </w:r>
    </w:p>
    <w:p w:rsidRDefault="00DB678F" w:rsidP="00DB678F" w:rsidR="00DB678F" w:rsidRPr="00557DEA">
      <w:pPr>
        <w:pStyle w:val="Odlomakpopisa"/>
        <w:numPr>
          <w:ilvl w:val="0"/>
          <w:numId w:val="41"/>
        </w:numPr>
        <w:rPr>
          <w:iCs/>
          <w:color w:val="000000"/>
        </w:rPr>
      </w:pPr>
      <w:r w:rsidRPr="00557DEA">
        <w:rPr>
          <w:iCs/>
          <w:color w:val="000000"/>
        </w:rPr>
        <w:t>k.č. 500/4 oranica 4.690 m2 – početna cijena 6.753,60 kn</w:t>
      </w:r>
    </w:p>
    <w:p w:rsidRDefault="00DB678F" w:rsidP="00DB678F" w:rsidR="00DB678F" w:rsidRPr="00557DEA">
      <w:pPr>
        <w:pStyle w:val="Odlomakpopisa"/>
        <w:numPr>
          <w:ilvl w:val="0"/>
          <w:numId w:val="41"/>
        </w:numPr>
        <w:rPr>
          <w:iCs/>
          <w:color w:val="000000"/>
        </w:rPr>
      </w:pPr>
      <w:r w:rsidRPr="00557DEA">
        <w:rPr>
          <w:iCs/>
          <w:color w:val="000000"/>
        </w:rPr>
        <w:t>k.č. 500/38 vinogradoranica 4.266 m2– početna cijena 6.143,04 kn</w:t>
      </w:r>
    </w:p>
    <w:p w:rsidRDefault="00DB678F" w:rsidP="00DB678F" w:rsidR="00DB678F" w:rsidRPr="00557DEA">
      <w:pPr>
        <w:pStyle w:val="Odlomakpopisa"/>
        <w:numPr>
          <w:ilvl w:val="0"/>
          <w:numId w:val="41"/>
        </w:numPr>
        <w:rPr>
          <w:iCs/>
          <w:color w:val="000000"/>
        </w:rPr>
      </w:pPr>
      <w:r w:rsidRPr="00557DEA">
        <w:rPr>
          <w:iCs/>
          <w:color w:val="000000"/>
        </w:rPr>
        <w:t>k.č. 574 livada 1.104 m2 – početna cijena 1.589,76 kn</w:t>
      </w:r>
    </w:p>
    <w:p w:rsidRDefault="00DB678F" w:rsidP="00DB678F" w:rsidR="00DB678F" w:rsidRPr="00557DEA">
      <w:pPr>
        <w:pStyle w:val="Odlomakpopisa"/>
        <w:numPr>
          <w:ilvl w:val="0"/>
          <w:numId w:val="41"/>
        </w:numPr>
        <w:rPr>
          <w:iCs/>
          <w:color w:val="000000"/>
        </w:rPr>
      </w:pPr>
      <w:r w:rsidRPr="00557DEA">
        <w:rPr>
          <w:iCs/>
          <w:color w:val="000000"/>
        </w:rPr>
        <w:t>k.č. 577/1 oranica 9.484 m2 – početna cijena 13.656,60 kn</w:t>
      </w:r>
    </w:p>
    <w:p w:rsidRDefault="00DB678F" w:rsidP="00DB678F" w:rsidR="00DB678F" w:rsidRPr="00557DEA">
      <w:pPr>
        <w:pStyle w:val="Odlomakpopisa"/>
        <w:numPr>
          <w:ilvl w:val="0"/>
          <w:numId w:val="41"/>
        </w:numPr>
        <w:rPr>
          <w:iCs/>
          <w:color w:val="000000"/>
        </w:rPr>
      </w:pPr>
      <w:r w:rsidRPr="00557DEA">
        <w:rPr>
          <w:iCs/>
          <w:color w:val="000000"/>
        </w:rPr>
        <w:t>k.č. 578 oranica 1.964 m2 – početna cijena 2.828,16 kn</w:t>
      </w:r>
    </w:p>
    <w:p w:rsidRDefault="00DB678F" w:rsidP="00DB678F" w:rsidR="00DB678F" w:rsidRPr="00557DEA">
      <w:pPr>
        <w:pStyle w:val="Odlomakpopisa"/>
        <w:numPr>
          <w:ilvl w:val="0"/>
          <w:numId w:val="41"/>
        </w:numPr>
        <w:rPr>
          <w:iCs/>
          <w:color w:val="000000"/>
        </w:rPr>
      </w:pPr>
      <w:r w:rsidRPr="00557DEA">
        <w:rPr>
          <w:iCs/>
          <w:color w:val="000000"/>
        </w:rPr>
        <w:t>k.č. 587/1 pašnjak 428 m2 – početna cijena 616,32 kn</w:t>
      </w:r>
    </w:p>
    <w:p w:rsidRDefault="00DB678F" w:rsidP="00DB678F" w:rsidR="00DB678F" w:rsidRPr="00557DEA">
      <w:pPr>
        <w:pStyle w:val="Odlomakpopisa"/>
        <w:numPr>
          <w:ilvl w:val="0"/>
          <w:numId w:val="41"/>
        </w:numPr>
        <w:rPr>
          <w:iCs/>
          <w:color w:val="000000"/>
        </w:rPr>
      </w:pPr>
      <w:r w:rsidRPr="00557DEA">
        <w:rPr>
          <w:iCs/>
          <w:color w:val="000000"/>
        </w:rPr>
        <w:t>k.č. 811/2 oranica 1.780 m2 – početna cijena 2.563,20 kn</w:t>
      </w:r>
    </w:p>
    <w:p w:rsidRDefault="00DB678F" w:rsidP="00DB678F" w:rsidR="00DB678F" w:rsidRPr="00557DEA">
      <w:pPr>
        <w:pStyle w:val="Odlomakpopisa"/>
        <w:numPr>
          <w:ilvl w:val="0"/>
          <w:numId w:val="41"/>
        </w:numPr>
        <w:rPr>
          <w:iCs/>
          <w:color w:val="000000"/>
        </w:rPr>
      </w:pPr>
      <w:r w:rsidRPr="00557DEA">
        <w:rPr>
          <w:iCs/>
          <w:color w:val="000000"/>
        </w:rPr>
        <w:t>k.č. 811/7 oranica 9.589 m2 – početna cijena 13.808,16 kn</w:t>
      </w:r>
    </w:p>
    <w:p w:rsidRDefault="00DB678F" w:rsidP="00DB678F" w:rsidR="00DB678F" w:rsidRPr="00557DEA">
      <w:pPr>
        <w:pStyle w:val="Odlomakpopisa"/>
        <w:numPr>
          <w:ilvl w:val="0"/>
          <w:numId w:val="41"/>
        </w:numPr>
        <w:rPr>
          <w:iCs/>
          <w:color w:val="000000"/>
        </w:rPr>
      </w:pPr>
      <w:r w:rsidRPr="00557DEA">
        <w:rPr>
          <w:iCs/>
          <w:color w:val="000000"/>
        </w:rPr>
        <w:t>k.č. 811/8 oranica 4.449 m2 – početna cijena 6.406,56 kn</w:t>
      </w:r>
    </w:p>
    <w:p w:rsidRDefault="00DB678F" w:rsidP="00DB678F" w:rsidR="00DB678F" w:rsidRPr="00557DEA">
      <w:pPr>
        <w:rPr>
          <w:iCs/>
          <w:color w:val="000000"/>
        </w:rPr>
      </w:pPr>
    </w:p>
    <w:p w:rsidRDefault="00DB678F" w:rsidP="00DB678F" w:rsidR="00DB678F" w:rsidRPr="00557DEA">
      <w:pPr>
        <w:ind w:firstLine="708"/>
        <w:rPr>
          <w:b/>
          <w:bCs/>
          <w:iCs/>
          <w:color w:val="000000"/>
        </w:rPr>
      </w:pPr>
      <w:r w:rsidRPr="00557DEA">
        <w:rPr>
          <w:b/>
          <w:bCs/>
          <w:iCs/>
          <w:color w:val="000000"/>
        </w:rPr>
        <w:t>Ukupno 41.890 m2 – početna cijena 60.321,24 kn</w:t>
      </w:r>
    </w:p>
    <w:p w:rsidRDefault="00DB678F" w:rsidP="000E0C70" w:rsidR="00DB678F" w:rsidRPr="00557DEA">
      <w:pPr>
        <w:rPr>
          <w:b/>
          <w:bCs/>
          <w:iCs/>
          <w:color w:val="000000"/>
        </w:rPr>
      </w:pPr>
    </w:p>
    <w:p w:rsidRDefault="00DB678F" w:rsidP="00DB678F" w:rsidR="00DB678F" w:rsidRPr="00557DEA">
      <w:pPr>
        <w:pStyle w:val="Odlomakpopisa"/>
        <w:numPr>
          <w:ilvl w:val="0"/>
          <w:numId w:val="40"/>
        </w:numPr>
        <w:rPr>
          <w:iCs/>
          <w:color w:val="000000"/>
        </w:rPr>
      </w:pPr>
      <w:r w:rsidRPr="00557DEA">
        <w:rPr>
          <w:iCs/>
          <w:color w:val="000000"/>
        </w:rPr>
        <w:t>Z.k. ul. 69 k.o. Lasinjsko Dugo Selo (MBR 333603) - sastoji se od katastarskih čestica:</w:t>
      </w:r>
    </w:p>
    <w:p w:rsidRDefault="00DB678F" w:rsidP="00DB678F" w:rsidR="00DB678F" w:rsidRPr="00557DEA">
      <w:pPr>
        <w:pStyle w:val="Odlomakpopisa"/>
        <w:numPr>
          <w:ilvl w:val="0"/>
          <w:numId w:val="41"/>
        </w:numPr>
        <w:rPr>
          <w:b/>
          <w:bCs/>
          <w:iCs/>
          <w:color w:val="000000"/>
        </w:rPr>
      </w:pPr>
      <w:r w:rsidRPr="00557DEA">
        <w:rPr>
          <w:iCs/>
          <w:color w:val="000000"/>
        </w:rPr>
        <w:t>k.č. 810/1 oranica 694 m2 – početna cijena 990,36 kn</w:t>
      </w:r>
    </w:p>
    <w:p w:rsidRDefault="00DB678F" w:rsidP="00DB678F" w:rsidR="00DB678F" w:rsidRPr="00557DEA">
      <w:pPr>
        <w:pStyle w:val="Odlomakpopisa"/>
        <w:numPr>
          <w:ilvl w:val="0"/>
          <w:numId w:val="41"/>
        </w:numPr>
        <w:rPr>
          <w:bCs/>
          <w:iCs/>
          <w:color w:val="000000"/>
        </w:rPr>
      </w:pPr>
      <w:r w:rsidRPr="00557DEA">
        <w:rPr>
          <w:bCs/>
          <w:iCs/>
          <w:color w:val="000000"/>
        </w:rPr>
        <w:t>k.č. 876/3 livada 309 m2 – početna cijena 444,96 kn</w:t>
      </w:r>
    </w:p>
    <w:p w:rsidRDefault="00DB678F" w:rsidP="00DB678F" w:rsidR="00DB678F" w:rsidRPr="00557DEA">
      <w:pPr>
        <w:pStyle w:val="Odlomakpopisa"/>
        <w:numPr>
          <w:ilvl w:val="0"/>
          <w:numId w:val="41"/>
        </w:numPr>
        <w:rPr>
          <w:bCs/>
          <w:iCs/>
          <w:color w:val="000000"/>
        </w:rPr>
      </w:pPr>
      <w:r w:rsidRPr="00557DEA">
        <w:rPr>
          <w:bCs/>
          <w:iCs/>
          <w:color w:val="000000"/>
        </w:rPr>
        <w:t>k.č. 980/2 pašnjak 766 m2 – početna cijena 1.103,04 kn</w:t>
      </w:r>
    </w:p>
    <w:p w:rsidRDefault="00DB678F" w:rsidP="00DB678F" w:rsidR="00DB678F" w:rsidRPr="00557DEA">
      <w:pPr>
        <w:pStyle w:val="Odlomakpopisa"/>
        <w:numPr>
          <w:ilvl w:val="0"/>
          <w:numId w:val="41"/>
        </w:numPr>
        <w:rPr>
          <w:bCs/>
          <w:iCs/>
          <w:color w:val="000000"/>
        </w:rPr>
      </w:pPr>
      <w:r w:rsidRPr="00557DEA">
        <w:rPr>
          <w:bCs/>
          <w:iCs/>
          <w:color w:val="000000"/>
        </w:rPr>
        <w:t>k.č. 1099/2 oranica 1.000 m2 – početna cijena 1.440,00 kn</w:t>
      </w:r>
    </w:p>
    <w:p w:rsidRDefault="00DB678F" w:rsidP="00DB678F" w:rsidR="00DB678F" w:rsidRPr="00557DEA">
      <w:pPr>
        <w:pStyle w:val="Odlomakpopisa"/>
        <w:numPr>
          <w:ilvl w:val="0"/>
          <w:numId w:val="41"/>
        </w:numPr>
        <w:rPr>
          <w:bCs/>
          <w:iCs/>
          <w:color w:val="000000"/>
        </w:rPr>
      </w:pPr>
      <w:r w:rsidRPr="00557DEA">
        <w:rPr>
          <w:bCs/>
          <w:iCs/>
          <w:color w:val="000000"/>
        </w:rPr>
        <w:t>k.č. 1099/7 oranica 629 m2 – početna cijena 905,76 kn</w:t>
      </w:r>
    </w:p>
    <w:p w:rsidRDefault="00DB678F" w:rsidP="00DB678F" w:rsidR="00DB678F" w:rsidRPr="00557DEA">
      <w:pPr>
        <w:pStyle w:val="Odlomakpopisa"/>
        <w:numPr>
          <w:ilvl w:val="0"/>
          <w:numId w:val="41"/>
        </w:numPr>
        <w:rPr>
          <w:bCs/>
          <w:iCs/>
          <w:color w:val="000000"/>
        </w:rPr>
      </w:pPr>
      <w:r w:rsidRPr="00557DEA">
        <w:rPr>
          <w:bCs/>
          <w:iCs/>
          <w:color w:val="000000"/>
        </w:rPr>
        <w:t>k.č. 1142/1 oranica 1.616 m2 – početna cijena 2.327,04 kn</w:t>
      </w:r>
    </w:p>
    <w:p w:rsidRDefault="00DB678F" w:rsidP="00DB678F" w:rsidR="00DB678F" w:rsidRPr="00557DEA">
      <w:pPr>
        <w:pStyle w:val="Odlomakpopisa"/>
        <w:numPr>
          <w:ilvl w:val="0"/>
          <w:numId w:val="41"/>
        </w:numPr>
        <w:rPr>
          <w:bCs/>
          <w:iCs/>
          <w:color w:val="000000"/>
        </w:rPr>
      </w:pPr>
      <w:r w:rsidRPr="00557DEA">
        <w:rPr>
          <w:bCs/>
          <w:iCs/>
          <w:color w:val="000000"/>
        </w:rPr>
        <w:t>k.č. 1146/1 pašnjak 2.582 m2 – početna cijena 3.718,26 kn</w:t>
      </w:r>
    </w:p>
    <w:p w:rsidRDefault="00DB678F" w:rsidP="00DB678F" w:rsidR="00DB678F" w:rsidRPr="00557DEA">
      <w:pPr>
        <w:pStyle w:val="Odlomakpopisa"/>
        <w:numPr>
          <w:ilvl w:val="0"/>
          <w:numId w:val="41"/>
        </w:numPr>
        <w:rPr>
          <w:bCs/>
          <w:iCs/>
          <w:color w:val="000000"/>
        </w:rPr>
      </w:pPr>
      <w:r w:rsidRPr="00557DEA">
        <w:rPr>
          <w:bCs/>
          <w:iCs/>
          <w:color w:val="000000"/>
        </w:rPr>
        <w:t>k.č. 1404/7 pašnjak 15.289 m2 – početna cijena 22.016,16 kn</w:t>
      </w:r>
    </w:p>
    <w:p w:rsidRDefault="00DB678F" w:rsidP="00DB678F" w:rsidR="00DB678F" w:rsidRPr="00557DEA">
      <w:pPr>
        <w:pStyle w:val="Odlomakpopisa"/>
        <w:numPr>
          <w:ilvl w:val="0"/>
          <w:numId w:val="41"/>
        </w:numPr>
        <w:rPr>
          <w:bCs/>
          <w:iCs/>
          <w:color w:val="000000"/>
        </w:rPr>
      </w:pPr>
      <w:r w:rsidRPr="00557DEA">
        <w:rPr>
          <w:bCs/>
          <w:iCs/>
          <w:color w:val="000000"/>
        </w:rPr>
        <w:t>k.č. 1404/11 pašnjak 4.787 m2 – početna cijena 6.893,28 kn</w:t>
      </w:r>
    </w:p>
    <w:p w:rsidRDefault="00DB678F" w:rsidP="00DB678F" w:rsidR="00DB678F" w:rsidRPr="00557DEA">
      <w:pPr>
        <w:pStyle w:val="Odlomakpopisa"/>
        <w:numPr>
          <w:ilvl w:val="0"/>
          <w:numId w:val="41"/>
        </w:numPr>
        <w:rPr>
          <w:bCs/>
          <w:iCs/>
          <w:color w:val="000000"/>
        </w:rPr>
      </w:pPr>
      <w:r w:rsidRPr="00557DEA">
        <w:rPr>
          <w:bCs/>
          <w:iCs/>
          <w:color w:val="000000"/>
        </w:rPr>
        <w:t>k.č. 1404/18 šuma 191 m2 – početna cijena 275,04 kn</w:t>
      </w:r>
    </w:p>
    <w:p w:rsidRDefault="00DB678F" w:rsidP="00DB678F" w:rsidR="00DB678F" w:rsidRPr="00557DEA">
      <w:pPr>
        <w:pStyle w:val="Odlomakpopisa"/>
        <w:numPr>
          <w:ilvl w:val="0"/>
          <w:numId w:val="41"/>
        </w:numPr>
        <w:rPr>
          <w:bCs/>
          <w:iCs/>
          <w:color w:val="000000"/>
        </w:rPr>
      </w:pPr>
      <w:r w:rsidRPr="00557DEA">
        <w:rPr>
          <w:bCs/>
          <w:iCs/>
          <w:color w:val="000000"/>
        </w:rPr>
        <w:t>k.č. 1474/32 šuma 7.197 m2 – početna cijena 10.363,68 kn</w:t>
      </w:r>
    </w:p>
    <w:p w:rsidRDefault="00DB678F" w:rsidP="00DB678F" w:rsidR="00DB678F" w:rsidRPr="00557DEA">
      <w:pPr>
        <w:pStyle w:val="Odlomakpopisa"/>
        <w:numPr>
          <w:ilvl w:val="0"/>
          <w:numId w:val="41"/>
        </w:numPr>
        <w:rPr>
          <w:bCs/>
          <w:iCs/>
          <w:color w:val="000000"/>
        </w:rPr>
      </w:pPr>
      <w:r w:rsidRPr="00557DEA">
        <w:rPr>
          <w:bCs/>
          <w:iCs/>
          <w:color w:val="000000"/>
        </w:rPr>
        <w:t>k.č. 1474/199 šuma 9.686 m2 – početna cijena 13.947,84 kn</w:t>
      </w:r>
    </w:p>
    <w:p w:rsidRDefault="00DB678F" w:rsidP="00DB678F" w:rsidR="00DB678F" w:rsidRPr="00557DEA">
      <w:pPr>
        <w:pStyle w:val="Odlomakpopisa"/>
        <w:numPr>
          <w:ilvl w:val="0"/>
          <w:numId w:val="41"/>
        </w:numPr>
        <w:rPr>
          <w:bCs/>
          <w:iCs/>
          <w:color w:val="000000"/>
        </w:rPr>
      </w:pPr>
      <w:r w:rsidRPr="00557DEA">
        <w:rPr>
          <w:bCs/>
          <w:iCs/>
          <w:color w:val="000000"/>
        </w:rPr>
        <w:t>k.č. 1474/229 šuma 12.664 m2 – početna cijena 18.236,16 kn</w:t>
      </w:r>
    </w:p>
    <w:p w:rsidRDefault="00DB678F" w:rsidP="00DB678F" w:rsidR="00DB678F" w:rsidRPr="00557DEA">
      <w:pPr>
        <w:pStyle w:val="Odlomakpopisa"/>
        <w:numPr>
          <w:ilvl w:val="0"/>
          <w:numId w:val="41"/>
        </w:numPr>
        <w:rPr>
          <w:bCs/>
          <w:iCs/>
          <w:color w:val="000000"/>
        </w:rPr>
      </w:pPr>
      <w:r w:rsidRPr="00557DEA">
        <w:rPr>
          <w:bCs/>
          <w:iCs/>
          <w:color w:val="000000"/>
        </w:rPr>
        <w:t>k.č. 1474/255 šuma 1.176 m2 – početna cijena 1.693,44 kn</w:t>
      </w:r>
    </w:p>
    <w:p w:rsidRDefault="00DB678F" w:rsidP="00DB678F" w:rsidR="00DB678F" w:rsidRPr="00557DEA">
      <w:pPr>
        <w:pStyle w:val="Odlomakpopisa"/>
        <w:numPr>
          <w:ilvl w:val="0"/>
          <w:numId w:val="41"/>
        </w:numPr>
        <w:rPr>
          <w:bCs/>
          <w:iCs/>
          <w:color w:val="000000"/>
        </w:rPr>
      </w:pPr>
      <w:r w:rsidRPr="00557DEA">
        <w:rPr>
          <w:bCs/>
          <w:iCs/>
          <w:color w:val="000000"/>
        </w:rPr>
        <w:t>k.č. 1474/261 pašnjak 514 m2 – početna cijena 794,16 kn</w:t>
      </w:r>
    </w:p>
    <w:p w:rsidRDefault="00DB678F" w:rsidP="00DB678F" w:rsidR="00DB678F" w:rsidRPr="00557DEA">
      <w:pPr>
        <w:pStyle w:val="Odlomakpopisa"/>
        <w:numPr>
          <w:ilvl w:val="0"/>
          <w:numId w:val="41"/>
        </w:numPr>
        <w:rPr>
          <w:bCs/>
          <w:iCs/>
          <w:color w:val="000000"/>
        </w:rPr>
      </w:pPr>
      <w:r w:rsidRPr="00557DEA">
        <w:rPr>
          <w:bCs/>
          <w:iCs/>
          <w:color w:val="000000"/>
        </w:rPr>
        <w:t>k.č. 1526/1 put 277 m2 – početna cijena 398,88 kn</w:t>
      </w:r>
    </w:p>
    <w:p w:rsidRDefault="00DB678F" w:rsidP="00DB678F" w:rsidR="00DB678F" w:rsidRPr="00557DEA">
      <w:pPr>
        <w:ind w:left="708"/>
        <w:rPr>
          <w:b/>
          <w:bCs/>
          <w:iCs/>
          <w:color w:val="000000"/>
        </w:rPr>
      </w:pPr>
    </w:p>
    <w:p w:rsidRDefault="00DB678F" w:rsidP="00DB678F" w:rsidR="00DB678F" w:rsidRPr="00557DEA">
      <w:pPr>
        <w:ind w:firstLine="708"/>
        <w:rPr>
          <w:b/>
          <w:bCs/>
          <w:iCs/>
          <w:color w:val="000000"/>
        </w:rPr>
      </w:pPr>
      <w:r w:rsidRPr="00557DEA">
        <w:rPr>
          <w:b/>
          <w:bCs/>
          <w:iCs/>
          <w:color w:val="000000"/>
        </w:rPr>
        <w:t>Ukupno 59.377 m2 – početna cijena 85.548,06 kn</w:t>
      </w:r>
    </w:p>
    <w:p w:rsidRDefault="00DB678F" w:rsidP="000E0C70" w:rsidR="00DB678F" w:rsidRPr="00557DEA">
      <w:pPr>
        <w:rPr>
          <w:iCs/>
          <w:color w:val="000000"/>
        </w:rPr>
      </w:pPr>
    </w:p>
    <w:p w:rsidRDefault="00DB678F" w:rsidP="00DB678F" w:rsidR="00DB678F" w:rsidRPr="00557DEA">
      <w:pPr>
        <w:pStyle w:val="Odlomakpopisa"/>
        <w:numPr>
          <w:ilvl w:val="0"/>
          <w:numId w:val="40"/>
        </w:numPr>
        <w:rPr>
          <w:iCs/>
          <w:color w:val="000000"/>
        </w:rPr>
      </w:pPr>
      <w:r w:rsidRPr="00557DEA">
        <w:rPr>
          <w:iCs/>
          <w:color w:val="000000"/>
        </w:rPr>
        <w:t>Z.k. ul. 555 k.o. Lasinjsko Dugo Selo (MBR 333603)  - sastoji se od katastarskih čestica:</w:t>
      </w:r>
    </w:p>
    <w:p w:rsidRDefault="00DB678F" w:rsidP="00DB678F" w:rsidR="00DB678F" w:rsidRPr="00557DEA">
      <w:pPr>
        <w:pStyle w:val="Odlomakpopisa"/>
        <w:numPr>
          <w:ilvl w:val="0"/>
          <w:numId w:val="41"/>
        </w:numPr>
        <w:rPr>
          <w:b/>
          <w:bCs/>
          <w:iCs/>
          <w:color w:val="000000"/>
        </w:rPr>
      </w:pPr>
      <w:r w:rsidRPr="00557DEA">
        <w:rPr>
          <w:iCs/>
          <w:color w:val="000000"/>
        </w:rPr>
        <w:t>k.č. 96/4 oranica 4.597 m2 – početna cijena 6.619,68 kn</w:t>
      </w:r>
    </w:p>
    <w:p w:rsidRDefault="00DB678F" w:rsidP="00DB678F" w:rsidR="00DB678F" w:rsidRPr="00557DEA">
      <w:pPr>
        <w:pStyle w:val="Odlomakpopisa"/>
        <w:numPr>
          <w:ilvl w:val="0"/>
          <w:numId w:val="41"/>
        </w:numPr>
        <w:rPr>
          <w:bCs/>
          <w:iCs/>
          <w:color w:val="000000"/>
        </w:rPr>
      </w:pPr>
      <w:r w:rsidRPr="00557DEA">
        <w:rPr>
          <w:bCs/>
          <w:iCs/>
          <w:color w:val="000000"/>
        </w:rPr>
        <w:t>k.č. 126/11 oranica 7.355 m2 – početna cijena 10.591,20 kn</w:t>
      </w:r>
    </w:p>
    <w:p w:rsidRDefault="00DB678F" w:rsidP="00DB678F" w:rsidR="00DB678F" w:rsidRPr="00557DEA">
      <w:pPr>
        <w:pStyle w:val="Odlomakpopisa"/>
        <w:numPr>
          <w:ilvl w:val="0"/>
          <w:numId w:val="41"/>
        </w:numPr>
        <w:rPr>
          <w:bCs/>
          <w:iCs/>
          <w:color w:val="000000"/>
        </w:rPr>
      </w:pPr>
      <w:r w:rsidRPr="00557DEA">
        <w:rPr>
          <w:bCs/>
          <w:iCs/>
          <w:color w:val="000000"/>
        </w:rPr>
        <w:t>k.č. 126/13 pašnjak 741 m2 – početna cijena 1.067,04 kn</w:t>
      </w:r>
    </w:p>
    <w:p w:rsidRDefault="00DB678F" w:rsidP="00DB678F" w:rsidR="00DB678F" w:rsidRPr="00557DEA">
      <w:pPr>
        <w:pStyle w:val="Odlomakpopisa"/>
        <w:numPr>
          <w:ilvl w:val="0"/>
          <w:numId w:val="41"/>
        </w:numPr>
        <w:rPr>
          <w:bCs/>
          <w:iCs/>
          <w:color w:val="000000"/>
        </w:rPr>
      </w:pPr>
      <w:r w:rsidRPr="00557DEA">
        <w:rPr>
          <w:bCs/>
          <w:iCs/>
          <w:color w:val="000000"/>
        </w:rPr>
        <w:t>k.č. 126/36 šuma 6.122 m2 – početna cijena 8.815,68 kn</w:t>
      </w:r>
    </w:p>
    <w:p w:rsidRDefault="00DB678F" w:rsidP="00DB678F" w:rsidR="00DB678F" w:rsidRPr="00557DEA">
      <w:pPr>
        <w:pStyle w:val="Odlomakpopisa"/>
        <w:numPr>
          <w:ilvl w:val="0"/>
          <w:numId w:val="41"/>
        </w:numPr>
        <w:rPr>
          <w:bCs/>
          <w:iCs/>
          <w:color w:val="000000"/>
        </w:rPr>
      </w:pPr>
      <w:r w:rsidRPr="00557DEA">
        <w:rPr>
          <w:bCs/>
          <w:iCs/>
          <w:color w:val="000000"/>
        </w:rPr>
        <w:t>k.č. 126/46 šuma 3.280 m2 – početna cijena 4.723,20 kn</w:t>
      </w:r>
    </w:p>
    <w:p w:rsidRDefault="00DB678F" w:rsidP="00DB678F" w:rsidR="00DB678F" w:rsidRPr="00557DEA">
      <w:pPr>
        <w:pStyle w:val="Odlomakpopisa"/>
        <w:numPr>
          <w:ilvl w:val="0"/>
          <w:numId w:val="41"/>
        </w:numPr>
        <w:rPr>
          <w:bCs/>
          <w:iCs/>
          <w:color w:val="000000"/>
        </w:rPr>
      </w:pPr>
      <w:r w:rsidRPr="00557DEA">
        <w:rPr>
          <w:bCs/>
          <w:iCs/>
          <w:color w:val="000000"/>
        </w:rPr>
        <w:t>k.č. 126/59 livada 126 m2 – početna cijena 181,44 kn</w:t>
      </w:r>
    </w:p>
    <w:p w:rsidRDefault="00DB678F" w:rsidP="00DB678F" w:rsidR="00DB678F" w:rsidRPr="00557DEA">
      <w:pPr>
        <w:pStyle w:val="Odlomakpopisa"/>
        <w:numPr>
          <w:ilvl w:val="0"/>
          <w:numId w:val="41"/>
        </w:numPr>
        <w:rPr>
          <w:bCs/>
          <w:iCs/>
          <w:color w:val="000000"/>
        </w:rPr>
      </w:pPr>
      <w:r w:rsidRPr="00557DEA">
        <w:rPr>
          <w:bCs/>
          <w:iCs/>
          <w:color w:val="000000"/>
        </w:rPr>
        <w:lastRenderedPageBreak/>
        <w:t>k.č. 1474/155 šuma 7.837 m2 – početna cijena 11.285,28 kn</w:t>
      </w:r>
    </w:p>
    <w:p w:rsidRDefault="00DB678F" w:rsidP="00DB678F" w:rsidR="00DB678F" w:rsidRPr="00557DEA">
      <w:pPr>
        <w:pStyle w:val="Odlomakpopisa"/>
        <w:numPr>
          <w:ilvl w:val="0"/>
          <w:numId w:val="41"/>
        </w:numPr>
        <w:rPr>
          <w:bCs/>
          <w:iCs/>
          <w:color w:val="000000"/>
        </w:rPr>
      </w:pPr>
      <w:r w:rsidRPr="00557DEA">
        <w:rPr>
          <w:bCs/>
          <w:iCs/>
          <w:color w:val="000000"/>
        </w:rPr>
        <w:t>k.č. 1474/156 šuma 1.248 m2 – početna cijena 1.797,12 kn</w:t>
      </w:r>
    </w:p>
    <w:p w:rsidRDefault="00DB678F" w:rsidP="00DB678F" w:rsidR="00DB678F" w:rsidRPr="00557DEA">
      <w:pPr>
        <w:rPr>
          <w:b/>
          <w:bCs/>
          <w:iCs/>
          <w:color w:val="000000"/>
        </w:rPr>
      </w:pPr>
    </w:p>
    <w:p w:rsidRDefault="00DB678F" w:rsidP="000E0C70" w:rsidR="00DB678F" w:rsidRPr="00557DEA">
      <w:pPr>
        <w:ind w:firstLine="708"/>
        <w:rPr>
          <w:b/>
          <w:bCs/>
          <w:iCs/>
          <w:color w:val="000000"/>
        </w:rPr>
      </w:pPr>
      <w:r w:rsidRPr="00557DEA">
        <w:rPr>
          <w:b/>
          <w:bCs/>
          <w:iCs/>
          <w:color w:val="000000"/>
        </w:rPr>
        <w:t>Ukupno 31.306 m2 – početna cijena 45.080,64 kn</w:t>
      </w:r>
    </w:p>
    <w:p w:rsidRDefault="00DB678F" w:rsidP="00DB678F" w:rsidR="00DB678F" w:rsidRPr="00557DEA">
      <w:pPr>
        <w:ind w:firstLine="708"/>
        <w:rPr>
          <w:b/>
          <w:bCs/>
          <w:iCs/>
          <w:color w:val="000000"/>
        </w:rPr>
      </w:pPr>
    </w:p>
    <w:p w:rsidRDefault="00DB678F" w:rsidP="00DB678F" w:rsidR="00DB678F" w:rsidRPr="00557DEA">
      <w:pPr>
        <w:pStyle w:val="Odlomakpopisa"/>
        <w:numPr>
          <w:ilvl w:val="0"/>
          <w:numId w:val="40"/>
        </w:numPr>
        <w:rPr>
          <w:iCs/>
          <w:color w:val="000000"/>
        </w:rPr>
      </w:pPr>
      <w:r w:rsidRPr="00557DEA">
        <w:rPr>
          <w:iCs/>
          <w:color w:val="000000"/>
        </w:rPr>
        <w:t>Z.k. ul. 556 k.o. Lasinjsko Dugo Selo (MBR 333603)  - sastoji se od katastarskih čestica:</w:t>
      </w:r>
    </w:p>
    <w:p w:rsidRDefault="00DB678F" w:rsidP="00DB678F" w:rsidR="00DB678F" w:rsidRPr="00557DEA">
      <w:pPr>
        <w:pStyle w:val="Odlomakpopisa"/>
        <w:numPr>
          <w:ilvl w:val="0"/>
          <w:numId w:val="41"/>
        </w:numPr>
        <w:rPr>
          <w:b/>
          <w:bCs/>
          <w:iCs/>
          <w:color w:val="000000"/>
        </w:rPr>
      </w:pPr>
      <w:r w:rsidRPr="00557DEA">
        <w:rPr>
          <w:iCs/>
          <w:color w:val="000000"/>
        </w:rPr>
        <w:t>k.č. 96/7 oranica 6.593 m2 – početna cijena 9.493,92 kn</w:t>
      </w:r>
    </w:p>
    <w:p w:rsidRDefault="00DB678F" w:rsidP="00DB678F" w:rsidR="00DB678F" w:rsidRPr="00557DEA">
      <w:pPr>
        <w:pStyle w:val="Odlomakpopisa"/>
        <w:numPr>
          <w:ilvl w:val="0"/>
          <w:numId w:val="41"/>
        </w:numPr>
        <w:rPr>
          <w:bCs/>
          <w:iCs/>
          <w:color w:val="000000"/>
        </w:rPr>
      </w:pPr>
      <w:r w:rsidRPr="00557DEA">
        <w:rPr>
          <w:bCs/>
          <w:iCs/>
          <w:color w:val="000000"/>
        </w:rPr>
        <w:t>k.č. 126/6 oranica 5.327 m2 – početna cijena 7.670,88 kn</w:t>
      </w:r>
    </w:p>
    <w:p w:rsidRDefault="00DB678F" w:rsidP="00DB678F" w:rsidR="00DB678F" w:rsidRPr="00557DEA">
      <w:pPr>
        <w:rPr>
          <w:b/>
          <w:bCs/>
          <w:iCs/>
          <w:color w:val="000000"/>
        </w:rPr>
      </w:pPr>
    </w:p>
    <w:p w:rsidRDefault="00DB678F" w:rsidP="00DB678F" w:rsidR="00DB678F" w:rsidRPr="00557DEA">
      <w:pPr>
        <w:ind w:firstLine="708"/>
        <w:rPr>
          <w:b/>
          <w:bCs/>
          <w:iCs/>
          <w:color w:val="000000"/>
        </w:rPr>
      </w:pPr>
      <w:r w:rsidRPr="00557DEA">
        <w:rPr>
          <w:b/>
          <w:bCs/>
          <w:iCs/>
          <w:color w:val="000000"/>
        </w:rPr>
        <w:t>Ukupno 11.920 m2 – početna cijena 17.164,80 kn</w:t>
      </w:r>
    </w:p>
    <w:p w:rsidRDefault="00DB678F" w:rsidP="000E0C70" w:rsidR="00DB678F" w:rsidRPr="00557DEA">
      <w:pPr>
        <w:rPr>
          <w:b/>
          <w:bCs/>
          <w:iCs/>
          <w:color w:val="000000"/>
        </w:rPr>
      </w:pPr>
    </w:p>
    <w:p w:rsidRDefault="00DB678F" w:rsidP="00DB678F" w:rsidR="00DB678F" w:rsidRPr="00557DEA">
      <w:pPr>
        <w:pStyle w:val="Odlomakpopisa"/>
        <w:numPr>
          <w:ilvl w:val="0"/>
          <w:numId w:val="40"/>
        </w:numPr>
        <w:rPr>
          <w:iCs/>
          <w:color w:val="000000"/>
        </w:rPr>
      </w:pPr>
      <w:r w:rsidRPr="00557DEA">
        <w:rPr>
          <w:iCs/>
          <w:color w:val="000000"/>
        </w:rPr>
        <w:t>Z.k. ul. 596 k.o. Lasinjsko Dugo Selo (MBR 333603)  - sastoji se od katastarskih čestica:</w:t>
      </w:r>
    </w:p>
    <w:p w:rsidRDefault="00DB678F" w:rsidP="00DB678F" w:rsidR="00DB678F" w:rsidRPr="00557DEA">
      <w:pPr>
        <w:pStyle w:val="Odlomakpopisa"/>
        <w:numPr>
          <w:ilvl w:val="0"/>
          <w:numId w:val="41"/>
        </w:numPr>
        <w:rPr>
          <w:b/>
          <w:bCs/>
          <w:iCs/>
          <w:color w:val="000000"/>
        </w:rPr>
      </w:pPr>
      <w:r w:rsidRPr="00557DEA">
        <w:rPr>
          <w:iCs/>
          <w:color w:val="000000"/>
        </w:rPr>
        <w:t>k.č. 889/13 oranica 1.259 m2 – početna cijena 1.812,96 kn</w:t>
      </w:r>
    </w:p>
    <w:p w:rsidRDefault="00DB678F" w:rsidP="00DB678F" w:rsidR="00DB678F" w:rsidRPr="00557DEA">
      <w:pPr>
        <w:pStyle w:val="Odlomakpopisa"/>
        <w:numPr>
          <w:ilvl w:val="0"/>
          <w:numId w:val="41"/>
        </w:numPr>
        <w:rPr>
          <w:bCs/>
          <w:iCs/>
          <w:color w:val="000000"/>
        </w:rPr>
      </w:pPr>
      <w:r w:rsidRPr="00557DEA">
        <w:rPr>
          <w:bCs/>
          <w:iCs/>
          <w:color w:val="000000"/>
        </w:rPr>
        <w:t>k.č. 889/24 oranica 2.410 m2 – početna cijena 3.470,40 kn</w:t>
      </w:r>
    </w:p>
    <w:p w:rsidRDefault="00DB678F" w:rsidP="00DB678F" w:rsidR="00DB678F" w:rsidRPr="00557DEA">
      <w:pPr>
        <w:pStyle w:val="Odlomakpopisa"/>
        <w:numPr>
          <w:ilvl w:val="0"/>
          <w:numId w:val="41"/>
        </w:numPr>
        <w:rPr>
          <w:bCs/>
          <w:iCs/>
          <w:color w:val="000000"/>
        </w:rPr>
      </w:pPr>
      <w:r w:rsidRPr="00557DEA">
        <w:rPr>
          <w:bCs/>
          <w:iCs/>
          <w:color w:val="000000"/>
        </w:rPr>
        <w:t>k.č. 912/1 oranica 3.043 m2 – početna cijena 4.381,92 kn</w:t>
      </w:r>
    </w:p>
    <w:p w:rsidRDefault="00DB678F" w:rsidP="00DB678F" w:rsidR="00DB678F" w:rsidRPr="00557DEA">
      <w:pPr>
        <w:pStyle w:val="Odlomakpopisa"/>
        <w:numPr>
          <w:ilvl w:val="0"/>
          <w:numId w:val="41"/>
        </w:numPr>
        <w:rPr>
          <w:bCs/>
          <w:iCs/>
          <w:color w:val="000000"/>
        </w:rPr>
      </w:pPr>
      <w:r w:rsidRPr="00557DEA">
        <w:rPr>
          <w:bCs/>
          <w:iCs/>
          <w:color w:val="000000"/>
        </w:rPr>
        <w:t>k.č. 1018/4 oranica 331 m2 – početna cijena 476,64 kn</w:t>
      </w:r>
    </w:p>
    <w:p w:rsidRDefault="00DB678F" w:rsidP="00DB678F" w:rsidR="00DB678F" w:rsidRPr="00557DEA">
      <w:pPr>
        <w:rPr>
          <w:b/>
          <w:bCs/>
          <w:iCs/>
          <w:color w:val="000000"/>
        </w:rPr>
      </w:pPr>
    </w:p>
    <w:p w:rsidRDefault="00DB678F" w:rsidP="00DB678F" w:rsidR="00DB678F" w:rsidRPr="00557DEA">
      <w:pPr>
        <w:ind w:firstLine="708"/>
        <w:rPr>
          <w:b/>
          <w:bCs/>
          <w:iCs/>
          <w:color w:val="000000"/>
        </w:rPr>
      </w:pPr>
      <w:r w:rsidRPr="00557DEA">
        <w:rPr>
          <w:b/>
          <w:bCs/>
          <w:iCs/>
          <w:color w:val="000000"/>
        </w:rPr>
        <w:t>Ukupno 7.043 m2 – početna cijena 10.141,92 kn</w:t>
      </w:r>
    </w:p>
    <w:p w:rsidRDefault="00DB678F" w:rsidP="000E0C70" w:rsidR="00DB678F" w:rsidRPr="00557DEA">
      <w:pPr>
        <w:rPr>
          <w:b/>
          <w:bCs/>
          <w:iCs/>
          <w:color w:val="000000"/>
        </w:rPr>
      </w:pPr>
    </w:p>
    <w:p w:rsidRDefault="00DB678F" w:rsidP="00DB678F" w:rsidR="00DB678F" w:rsidRPr="00557DEA">
      <w:pPr>
        <w:pStyle w:val="Odlomakpopisa"/>
        <w:numPr>
          <w:ilvl w:val="0"/>
          <w:numId w:val="40"/>
        </w:numPr>
        <w:rPr>
          <w:iCs/>
          <w:color w:val="000000"/>
        </w:rPr>
      </w:pPr>
      <w:r w:rsidRPr="00557DEA">
        <w:rPr>
          <w:iCs/>
          <w:color w:val="000000"/>
        </w:rPr>
        <w:t>Z.k. ul. 640 k.o. Lasinjsko Dugo Selo (MBR 333603)  - sastoji se od katastarskih čestica:</w:t>
      </w:r>
    </w:p>
    <w:p w:rsidRDefault="00DB678F" w:rsidP="00DB678F" w:rsidR="00DB678F" w:rsidRPr="00557DEA">
      <w:pPr>
        <w:pStyle w:val="Odlomakpopisa"/>
        <w:numPr>
          <w:ilvl w:val="0"/>
          <w:numId w:val="41"/>
        </w:numPr>
        <w:rPr>
          <w:b/>
          <w:bCs/>
          <w:iCs/>
          <w:color w:val="000000"/>
        </w:rPr>
      </w:pPr>
      <w:r w:rsidRPr="00557DEA">
        <w:rPr>
          <w:iCs/>
          <w:color w:val="000000"/>
        </w:rPr>
        <w:t>k.č. 68/50 šuma 14.721 m2 – početna cijena 21.198,24 kn</w:t>
      </w:r>
    </w:p>
    <w:p w:rsidRDefault="00DB678F" w:rsidP="00DB678F" w:rsidR="00DB678F" w:rsidRPr="00557DEA">
      <w:pPr>
        <w:pStyle w:val="Odlomakpopisa"/>
        <w:numPr>
          <w:ilvl w:val="0"/>
          <w:numId w:val="41"/>
        </w:numPr>
        <w:rPr>
          <w:bCs/>
          <w:iCs/>
          <w:color w:val="000000"/>
        </w:rPr>
      </w:pPr>
      <w:r w:rsidRPr="00557DEA">
        <w:rPr>
          <w:bCs/>
          <w:iCs/>
          <w:color w:val="000000"/>
        </w:rPr>
        <w:t>k.č. 95/26 pašnjak 13.559 m2 – početna cijena 19.524,96 kn</w:t>
      </w:r>
    </w:p>
    <w:p w:rsidRDefault="00DB678F" w:rsidP="00DB678F" w:rsidR="00DB678F" w:rsidRPr="00557DEA">
      <w:pPr>
        <w:pStyle w:val="Odlomakpopisa"/>
        <w:numPr>
          <w:ilvl w:val="0"/>
          <w:numId w:val="41"/>
        </w:numPr>
        <w:rPr>
          <w:bCs/>
          <w:iCs/>
          <w:color w:val="000000"/>
        </w:rPr>
      </w:pPr>
      <w:r w:rsidRPr="00557DEA">
        <w:rPr>
          <w:bCs/>
          <w:iCs/>
          <w:color w:val="000000"/>
        </w:rPr>
        <w:t>k.č. 126/58 livada 716 m2 – početna cijena 1.031,04 kn</w:t>
      </w:r>
    </w:p>
    <w:p w:rsidRDefault="00DB678F" w:rsidP="00DB678F" w:rsidR="00DB678F" w:rsidRPr="00557DEA">
      <w:pPr>
        <w:pStyle w:val="Odlomakpopisa"/>
        <w:numPr>
          <w:ilvl w:val="0"/>
          <w:numId w:val="41"/>
        </w:numPr>
        <w:rPr>
          <w:bCs/>
          <w:iCs/>
          <w:color w:val="000000"/>
        </w:rPr>
      </w:pPr>
      <w:r w:rsidRPr="00557DEA">
        <w:rPr>
          <w:bCs/>
          <w:iCs/>
          <w:color w:val="000000"/>
        </w:rPr>
        <w:t>k.č. 229/18 livada 191 m2 – početna cijena 275,04 kn</w:t>
      </w:r>
    </w:p>
    <w:p w:rsidRDefault="00DB678F" w:rsidP="00DB678F" w:rsidR="00DB678F" w:rsidRPr="00557DEA">
      <w:pPr>
        <w:rPr>
          <w:b/>
          <w:bCs/>
          <w:iCs/>
          <w:color w:val="000000"/>
        </w:rPr>
      </w:pPr>
    </w:p>
    <w:p w:rsidRDefault="00DB678F" w:rsidP="00DB678F" w:rsidR="00DB678F" w:rsidRPr="00557DEA">
      <w:pPr>
        <w:ind w:firstLine="708"/>
        <w:rPr>
          <w:b/>
          <w:bCs/>
          <w:iCs/>
          <w:color w:val="000000"/>
        </w:rPr>
      </w:pPr>
      <w:r w:rsidRPr="00557DEA">
        <w:rPr>
          <w:b/>
          <w:bCs/>
          <w:iCs/>
          <w:color w:val="000000"/>
        </w:rPr>
        <w:t>Ukupno 29.187 m2 – početna cijena 42.029,28 kn</w:t>
      </w:r>
    </w:p>
    <w:p w:rsidRDefault="00DB678F" w:rsidP="000E0C70" w:rsidR="00DB678F" w:rsidRPr="00557DEA">
      <w:pPr>
        <w:rPr>
          <w:b/>
          <w:bCs/>
          <w:iCs/>
          <w:color w:val="000000"/>
        </w:rPr>
      </w:pPr>
    </w:p>
    <w:p w:rsidRDefault="00DB678F" w:rsidP="00DB678F" w:rsidR="00DB678F" w:rsidRPr="00557DEA">
      <w:pPr>
        <w:pStyle w:val="Odlomakpopisa"/>
        <w:numPr>
          <w:ilvl w:val="0"/>
          <w:numId w:val="40"/>
        </w:numPr>
        <w:rPr>
          <w:iCs/>
          <w:color w:val="000000"/>
        </w:rPr>
      </w:pPr>
      <w:r w:rsidRPr="00557DEA">
        <w:rPr>
          <w:iCs/>
          <w:color w:val="000000"/>
        </w:rPr>
        <w:t>Z.k. ul. 684 k.o. Lasinjsko Dugo Selo (MBR 333603)  - sastoji se od katastarskih čestica:</w:t>
      </w:r>
    </w:p>
    <w:p w:rsidRDefault="00DB678F" w:rsidP="00DB678F" w:rsidR="00DB678F" w:rsidRPr="00557DEA">
      <w:pPr>
        <w:pStyle w:val="Odlomakpopisa"/>
        <w:numPr>
          <w:ilvl w:val="0"/>
          <w:numId w:val="41"/>
        </w:numPr>
        <w:rPr>
          <w:b/>
          <w:bCs/>
          <w:iCs/>
          <w:color w:val="000000"/>
        </w:rPr>
      </w:pPr>
      <w:r w:rsidRPr="00557DEA">
        <w:rPr>
          <w:iCs/>
          <w:color w:val="000000"/>
        </w:rPr>
        <w:t>k.č. 106 pašnjak 5.877 m2 – početna cijena 8.462,88 kn</w:t>
      </w:r>
    </w:p>
    <w:p w:rsidRDefault="00DB678F" w:rsidP="00DB678F" w:rsidR="00DB678F" w:rsidRPr="00557DEA">
      <w:pPr>
        <w:pStyle w:val="Odlomakpopisa"/>
        <w:numPr>
          <w:ilvl w:val="0"/>
          <w:numId w:val="41"/>
        </w:numPr>
        <w:rPr>
          <w:bCs/>
          <w:iCs/>
          <w:color w:val="000000"/>
        </w:rPr>
      </w:pPr>
      <w:r w:rsidRPr="00557DEA">
        <w:rPr>
          <w:bCs/>
          <w:iCs/>
          <w:color w:val="000000"/>
        </w:rPr>
        <w:t>k.č. 107 pašnjak 162 m2 – početna cijena 233,28 kn</w:t>
      </w:r>
    </w:p>
    <w:p w:rsidRDefault="00DB678F" w:rsidP="00DB678F" w:rsidR="00DB678F" w:rsidRPr="00557DEA">
      <w:pPr>
        <w:pStyle w:val="Odlomakpopisa"/>
        <w:numPr>
          <w:ilvl w:val="0"/>
          <w:numId w:val="41"/>
        </w:numPr>
        <w:rPr>
          <w:bCs/>
          <w:iCs/>
          <w:color w:val="000000"/>
        </w:rPr>
      </w:pPr>
      <w:r w:rsidRPr="00557DEA">
        <w:rPr>
          <w:bCs/>
          <w:iCs/>
          <w:color w:val="000000"/>
        </w:rPr>
        <w:t>k.č. 126/25 livada 6.309 m2 – početna cijena 9.084,78 kn</w:t>
      </w:r>
    </w:p>
    <w:p w:rsidRDefault="00DB678F" w:rsidP="00DB678F" w:rsidR="00DB678F" w:rsidRPr="00557DEA">
      <w:pPr>
        <w:pStyle w:val="Odlomakpopisa"/>
        <w:numPr>
          <w:ilvl w:val="0"/>
          <w:numId w:val="41"/>
        </w:numPr>
        <w:rPr>
          <w:bCs/>
          <w:iCs/>
          <w:color w:val="000000"/>
        </w:rPr>
      </w:pPr>
      <w:r w:rsidRPr="00557DEA">
        <w:rPr>
          <w:bCs/>
          <w:iCs/>
          <w:color w:val="000000"/>
        </w:rPr>
        <w:t>k.č. 145/1 oranica 2.813 m2 – početna cijena 4.122,72 kn</w:t>
      </w:r>
    </w:p>
    <w:p w:rsidRDefault="00DB678F" w:rsidP="00DB678F" w:rsidR="00DB678F" w:rsidRPr="00557DEA">
      <w:pPr>
        <w:pStyle w:val="Odlomakpopisa"/>
        <w:numPr>
          <w:ilvl w:val="0"/>
          <w:numId w:val="41"/>
        </w:numPr>
        <w:rPr>
          <w:bCs/>
          <w:iCs/>
          <w:color w:val="000000"/>
        </w:rPr>
      </w:pPr>
      <w:r w:rsidRPr="00557DEA">
        <w:rPr>
          <w:bCs/>
          <w:iCs/>
          <w:color w:val="000000"/>
        </w:rPr>
        <w:t>k.č. 145/2 šuma 2.464 m2 – početna cijena 3.548,16 kn</w:t>
      </w:r>
    </w:p>
    <w:p w:rsidRDefault="00DB678F" w:rsidP="00DB678F" w:rsidR="00DB678F" w:rsidRPr="00557DEA">
      <w:pPr>
        <w:pStyle w:val="Odlomakpopisa"/>
        <w:numPr>
          <w:ilvl w:val="0"/>
          <w:numId w:val="41"/>
        </w:numPr>
        <w:rPr>
          <w:bCs/>
          <w:iCs/>
          <w:color w:val="000000"/>
        </w:rPr>
      </w:pPr>
      <w:r w:rsidRPr="00557DEA">
        <w:rPr>
          <w:bCs/>
          <w:iCs/>
          <w:color w:val="000000"/>
        </w:rPr>
        <w:t>k.č. 148 pašnjak 2.000 m2 – početna cijena 2.880,00 kn</w:t>
      </w:r>
    </w:p>
    <w:p w:rsidRDefault="00DB678F" w:rsidP="00DB678F" w:rsidR="00DB678F" w:rsidRPr="00557DEA">
      <w:pPr>
        <w:pStyle w:val="Odlomakpopisa"/>
        <w:numPr>
          <w:ilvl w:val="0"/>
          <w:numId w:val="41"/>
        </w:numPr>
        <w:rPr>
          <w:bCs/>
          <w:iCs/>
          <w:color w:val="000000"/>
        </w:rPr>
      </w:pPr>
      <w:r w:rsidRPr="00557DEA">
        <w:rPr>
          <w:bCs/>
          <w:iCs/>
          <w:color w:val="000000"/>
        </w:rPr>
        <w:t>k.č. 1474/122 pašnjak 13.297 m2 – početna cijena 19.147,68 kn</w:t>
      </w:r>
    </w:p>
    <w:p w:rsidRDefault="00DB678F" w:rsidP="00DB678F" w:rsidR="00DB678F" w:rsidRPr="00557DEA">
      <w:pPr>
        <w:pStyle w:val="Odlomakpopisa"/>
        <w:numPr>
          <w:ilvl w:val="0"/>
          <w:numId w:val="41"/>
        </w:numPr>
        <w:rPr>
          <w:bCs/>
          <w:iCs/>
          <w:color w:val="000000"/>
        </w:rPr>
      </w:pPr>
      <w:r w:rsidRPr="00557DEA">
        <w:rPr>
          <w:bCs/>
          <w:iCs/>
          <w:color w:val="000000"/>
        </w:rPr>
        <w:t>k.č. 1474/140 šuma 514 m2 – početna cijena 740,16 kn</w:t>
      </w:r>
    </w:p>
    <w:p w:rsidRDefault="00DB678F" w:rsidP="00DB678F" w:rsidR="00DB678F" w:rsidRPr="00557DEA">
      <w:pPr>
        <w:pStyle w:val="Odlomakpopisa"/>
        <w:numPr>
          <w:ilvl w:val="0"/>
          <w:numId w:val="41"/>
        </w:numPr>
        <w:rPr>
          <w:bCs/>
          <w:iCs/>
          <w:color w:val="000000"/>
        </w:rPr>
      </w:pPr>
      <w:r w:rsidRPr="00557DEA">
        <w:rPr>
          <w:bCs/>
          <w:iCs/>
          <w:color w:val="000000"/>
        </w:rPr>
        <w:t>k.č. 1474/161 šuma 5.294 m2 – početna cijena 7.623,36 kn</w:t>
      </w:r>
    </w:p>
    <w:p w:rsidRDefault="00DB678F" w:rsidP="00DB678F" w:rsidR="00DB678F" w:rsidRPr="00557DEA">
      <w:pPr>
        <w:pStyle w:val="Odlomakpopisa"/>
        <w:numPr>
          <w:ilvl w:val="0"/>
          <w:numId w:val="41"/>
        </w:numPr>
        <w:rPr>
          <w:bCs/>
          <w:iCs/>
          <w:color w:val="000000"/>
        </w:rPr>
      </w:pPr>
      <w:r w:rsidRPr="00557DEA">
        <w:rPr>
          <w:bCs/>
          <w:iCs/>
          <w:color w:val="000000"/>
        </w:rPr>
        <w:t>k.č. 1474/181 šuma 15.609 m2 – početna cijena 22.476,60 kn</w:t>
      </w:r>
    </w:p>
    <w:p w:rsidRDefault="00DB678F" w:rsidP="00DB678F" w:rsidR="00DB678F" w:rsidRPr="00557DEA">
      <w:pPr>
        <w:ind w:left="708"/>
        <w:rPr>
          <w:b/>
          <w:bCs/>
          <w:iCs/>
          <w:color w:val="000000"/>
        </w:rPr>
      </w:pPr>
    </w:p>
    <w:p w:rsidRDefault="00DB678F" w:rsidP="00DB678F" w:rsidR="00DB678F" w:rsidRPr="00557DEA">
      <w:pPr>
        <w:ind w:firstLine="708"/>
        <w:rPr>
          <w:b/>
          <w:bCs/>
          <w:iCs/>
          <w:color w:val="000000"/>
        </w:rPr>
      </w:pPr>
      <w:r w:rsidRPr="00557DEA">
        <w:rPr>
          <w:b/>
          <w:bCs/>
          <w:iCs/>
          <w:color w:val="000000"/>
        </w:rPr>
        <w:t>Ukupno 54.339 m2 – početna cijena 78.319,62 kn</w:t>
      </w:r>
    </w:p>
    <w:p w:rsidRDefault="00DB678F" w:rsidP="000E0C70" w:rsidR="00DB678F" w:rsidRPr="00557DEA">
      <w:pPr>
        <w:rPr>
          <w:iCs/>
          <w:color w:val="000000"/>
        </w:rPr>
      </w:pPr>
    </w:p>
    <w:p w:rsidRDefault="00DB678F" w:rsidP="00DB678F" w:rsidR="00DB678F" w:rsidRPr="00557DEA">
      <w:pPr>
        <w:pStyle w:val="Odlomakpopisa"/>
        <w:numPr>
          <w:ilvl w:val="0"/>
          <w:numId w:val="40"/>
        </w:numPr>
        <w:rPr>
          <w:iCs/>
          <w:color w:val="000000"/>
        </w:rPr>
      </w:pPr>
      <w:r w:rsidRPr="00557DEA">
        <w:rPr>
          <w:iCs/>
          <w:color w:val="000000"/>
        </w:rPr>
        <w:t>Z.k. ul. 657 k.o. Lasinjsko Dugo Selo (MBR 333603)  - sastoji se od katastarskih čestica:</w:t>
      </w:r>
    </w:p>
    <w:p w:rsidRDefault="00DB678F" w:rsidP="00DB678F" w:rsidR="00DB678F" w:rsidRPr="00557DEA">
      <w:pPr>
        <w:pStyle w:val="Odlomakpopisa"/>
        <w:numPr>
          <w:ilvl w:val="0"/>
          <w:numId w:val="41"/>
        </w:numPr>
        <w:rPr>
          <w:iCs/>
          <w:color w:val="000000"/>
        </w:rPr>
      </w:pPr>
      <w:r w:rsidRPr="00557DEA">
        <w:rPr>
          <w:iCs/>
          <w:color w:val="000000"/>
        </w:rPr>
        <w:t>k.č. 96/31 pašnjak 2.557 m2 – početna cijena 3.682,08 kn</w:t>
      </w:r>
    </w:p>
    <w:p w:rsidRDefault="00DB678F" w:rsidP="00DB678F" w:rsidR="00DB678F" w:rsidRPr="00557DEA">
      <w:pPr>
        <w:pStyle w:val="Odlomakpopisa"/>
        <w:numPr>
          <w:ilvl w:val="0"/>
          <w:numId w:val="41"/>
        </w:numPr>
        <w:rPr>
          <w:iCs/>
          <w:color w:val="000000"/>
        </w:rPr>
      </w:pPr>
      <w:r w:rsidRPr="00557DEA">
        <w:rPr>
          <w:iCs/>
          <w:color w:val="000000"/>
        </w:rPr>
        <w:lastRenderedPageBreak/>
        <w:t>k.č. 96/33 šuma 6.654 m2 – početna cijena 9.581,76 kn</w:t>
      </w:r>
    </w:p>
    <w:p w:rsidRDefault="00DB678F" w:rsidP="00DB678F" w:rsidR="00DB678F" w:rsidRPr="00557DEA">
      <w:pPr>
        <w:pStyle w:val="Odlomakpopisa"/>
        <w:numPr>
          <w:ilvl w:val="0"/>
          <w:numId w:val="41"/>
        </w:numPr>
        <w:rPr>
          <w:iCs/>
          <w:color w:val="000000"/>
        </w:rPr>
      </w:pPr>
      <w:r w:rsidRPr="00557DEA">
        <w:rPr>
          <w:iCs/>
          <w:color w:val="000000"/>
        </w:rPr>
        <w:t>k.č. 96/35 pašnjak 1.248 m2 – početna cijena 1.797,12 kn</w:t>
      </w:r>
    </w:p>
    <w:p w:rsidRDefault="00DB678F" w:rsidP="00DB678F" w:rsidR="00DB678F" w:rsidRPr="00557DEA">
      <w:pPr>
        <w:pStyle w:val="Odlomakpopisa"/>
        <w:numPr>
          <w:ilvl w:val="0"/>
          <w:numId w:val="41"/>
        </w:numPr>
        <w:rPr>
          <w:iCs/>
          <w:color w:val="000000"/>
        </w:rPr>
      </w:pPr>
      <w:r w:rsidRPr="00557DEA">
        <w:rPr>
          <w:iCs/>
          <w:color w:val="000000"/>
        </w:rPr>
        <w:t>k.č. 126/35 šuma 3.866 m2 – početna cijena 5.567,04 kn</w:t>
      </w:r>
    </w:p>
    <w:p w:rsidRDefault="00DB678F" w:rsidP="00DB678F" w:rsidR="00DB678F" w:rsidRPr="00557DEA">
      <w:pPr>
        <w:pStyle w:val="Odlomakpopisa"/>
        <w:numPr>
          <w:ilvl w:val="0"/>
          <w:numId w:val="41"/>
        </w:numPr>
        <w:rPr>
          <w:iCs/>
          <w:color w:val="000000"/>
        </w:rPr>
      </w:pPr>
      <w:r w:rsidRPr="00557DEA">
        <w:rPr>
          <w:iCs/>
          <w:color w:val="000000"/>
        </w:rPr>
        <w:t>k.č. 126/52 šuma 2.651 m2 – početna cijena 3.817,44 kn</w:t>
      </w:r>
    </w:p>
    <w:p w:rsidRDefault="00DB678F" w:rsidP="00DB678F" w:rsidR="00DB678F" w:rsidRPr="00557DEA">
      <w:pPr>
        <w:ind w:firstLine="708"/>
        <w:rPr>
          <w:iCs/>
          <w:color w:val="000000"/>
        </w:rPr>
      </w:pPr>
    </w:p>
    <w:p w:rsidRDefault="00DB678F" w:rsidP="00DB678F" w:rsidR="00DB678F" w:rsidRPr="00557DEA">
      <w:pPr>
        <w:ind w:firstLine="708"/>
        <w:rPr>
          <w:b/>
          <w:bCs/>
          <w:iCs/>
          <w:color w:val="000000"/>
        </w:rPr>
      </w:pPr>
      <w:r w:rsidRPr="00557DEA">
        <w:rPr>
          <w:b/>
          <w:bCs/>
          <w:iCs/>
          <w:color w:val="000000"/>
        </w:rPr>
        <w:t>Ukupno 16.976 m2 – početna cijena 24.445,44 kn</w:t>
      </w:r>
    </w:p>
    <w:p w:rsidRDefault="00DB678F" w:rsidP="00DB678F" w:rsidR="00DB678F" w:rsidRPr="00557DEA">
      <w:pPr>
        <w:rPr>
          <w:b/>
          <w:bCs/>
          <w:iCs/>
          <w:color w:val="000000"/>
        </w:rPr>
      </w:pPr>
    </w:p>
    <w:p w:rsidRDefault="00DB678F" w:rsidP="00DB678F" w:rsidR="00DB678F" w:rsidRPr="00557DEA">
      <w:pPr>
        <w:pStyle w:val="Odlomakpopisa"/>
        <w:numPr>
          <w:ilvl w:val="0"/>
          <w:numId w:val="40"/>
        </w:numPr>
        <w:rPr>
          <w:iCs/>
          <w:color w:val="000000"/>
        </w:rPr>
      </w:pPr>
      <w:r w:rsidRPr="00557DEA">
        <w:rPr>
          <w:iCs/>
          <w:color w:val="000000"/>
        </w:rPr>
        <w:t>Z.k. ul. 778 k.o. Lasinjsko Dugo Selo (MBR 333603)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68/99 šuma 5.740 m2 – početna cijena 8.265,60 kn</w:t>
      </w:r>
    </w:p>
    <w:p w:rsidRDefault="00DB678F" w:rsidP="00DB678F" w:rsidR="00DB678F" w:rsidRPr="00557DEA">
      <w:pPr>
        <w:ind w:firstLine="708"/>
        <w:rPr>
          <w:b/>
          <w:bCs/>
          <w:iCs/>
          <w:color w:val="000000"/>
        </w:rPr>
      </w:pPr>
      <w:r w:rsidRPr="00557DEA">
        <w:rPr>
          <w:b/>
          <w:bCs/>
          <w:iCs/>
          <w:color w:val="000000"/>
        </w:rPr>
        <w:t>Ukupno 5.740 m2 – početna cijena 8.265,60 kn</w:t>
      </w:r>
    </w:p>
    <w:p w:rsidRDefault="00DB678F" w:rsidP="00DB678F" w:rsidR="00DB678F" w:rsidRPr="00557DEA">
      <w:pPr>
        <w:ind w:firstLine="708"/>
      </w:pPr>
    </w:p>
    <w:p w:rsidRDefault="00DB678F" w:rsidP="00DB678F" w:rsidR="00DB678F" w:rsidRPr="00557DEA">
      <w:pPr>
        <w:pStyle w:val="Odlomakpopisa"/>
        <w:numPr>
          <w:ilvl w:val="0"/>
          <w:numId w:val="40"/>
        </w:numPr>
        <w:rPr>
          <w:iCs/>
          <w:color w:val="000000"/>
        </w:rPr>
      </w:pPr>
      <w:r w:rsidRPr="00557DEA">
        <w:rPr>
          <w:iCs/>
          <w:color w:val="000000"/>
        </w:rPr>
        <w:t>Z.k. ul. 849 k.o. Lasinjsko Dugo Selo (MBR 333603)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981/2 livada 2.791 m2 – početna cijena 4.019,04 kn</w:t>
      </w:r>
    </w:p>
    <w:p w:rsidRDefault="00DB678F" w:rsidP="00DB678F" w:rsidR="00DB678F" w:rsidRPr="00557DEA">
      <w:pPr>
        <w:pStyle w:val="Odlomakpopisa"/>
        <w:numPr>
          <w:ilvl w:val="0"/>
          <w:numId w:val="41"/>
        </w:numPr>
        <w:spacing w:lineRule="auto" w:line="259" w:after="160"/>
      </w:pPr>
      <w:r w:rsidRPr="00557DEA">
        <w:t>k.č. 1286/1 livada 1.205 m2 – početna cijena 1.735,20 kn</w:t>
      </w:r>
    </w:p>
    <w:p w:rsidRDefault="00DB678F" w:rsidP="00DB678F" w:rsidR="00DB678F" w:rsidRPr="00557DEA">
      <w:pPr>
        <w:pStyle w:val="Odlomakpopisa"/>
        <w:numPr>
          <w:ilvl w:val="0"/>
          <w:numId w:val="41"/>
        </w:numPr>
        <w:spacing w:lineRule="auto" w:line="259" w:after="160"/>
      </w:pPr>
      <w:r w:rsidRPr="00557DEA">
        <w:t>k.č. 1380 pašnjak 2.388 m2 – početna cijena 3.438,72 kn</w:t>
      </w:r>
    </w:p>
    <w:p w:rsidRDefault="00DB678F" w:rsidP="00DB678F" w:rsidR="00DB678F" w:rsidRPr="00557DEA">
      <w:pPr>
        <w:pStyle w:val="Odlomakpopisa"/>
        <w:numPr>
          <w:ilvl w:val="0"/>
          <w:numId w:val="41"/>
        </w:numPr>
        <w:spacing w:lineRule="auto" w:line="259" w:after="160"/>
      </w:pPr>
      <w:r w:rsidRPr="00557DEA">
        <w:t>k.č. 1388/8 oranica 2.313 m2 – početna cijena 3.330,72 kn</w:t>
      </w:r>
    </w:p>
    <w:p w:rsidRDefault="00DB678F" w:rsidP="00DB678F" w:rsidR="00DB678F" w:rsidRPr="00557DEA">
      <w:pPr>
        <w:pStyle w:val="Odlomakpopisa"/>
        <w:numPr>
          <w:ilvl w:val="0"/>
          <w:numId w:val="41"/>
        </w:numPr>
        <w:spacing w:lineRule="auto" w:line="259" w:after="160"/>
      </w:pPr>
      <w:r w:rsidRPr="00557DEA">
        <w:t>k.č. 1388/12 oranica 3.913 m2 – početna cijena 5.634,54 kn</w:t>
      </w:r>
    </w:p>
    <w:p w:rsidRDefault="00DB678F" w:rsidP="00DB678F" w:rsidR="00DB678F" w:rsidRPr="00557DEA">
      <w:pPr>
        <w:pStyle w:val="Odlomakpopisa"/>
        <w:numPr>
          <w:ilvl w:val="0"/>
          <w:numId w:val="41"/>
        </w:numPr>
        <w:spacing w:lineRule="auto" w:line="259" w:after="160"/>
      </w:pPr>
      <w:r w:rsidRPr="00557DEA">
        <w:t>k.č. 1390/3 šuma 1.424 m2 – početna cijena 2.050,56 kn</w:t>
      </w:r>
    </w:p>
    <w:p w:rsidRDefault="00DB678F" w:rsidP="00DB678F" w:rsidR="00DB678F" w:rsidRPr="00557DEA">
      <w:pPr>
        <w:pStyle w:val="Odlomakpopisa"/>
        <w:numPr>
          <w:ilvl w:val="0"/>
          <w:numId w:val="41"/>
        </w:numPr>
        <w:spacing w:lineRule="auto" w:line="259" w:after="160"/>
      </w:pPr>
      <w:r w:rsidRPr="00557DEA">
        <w:t>k.č. 1403 pašnjak 1.421 m2 – početna cijena 2.046,24 kn</w:t>
      </w:r>
    </w:p>
    <w:p w:rsidRDefault="00DB678F" w:rsidP="00DB678F" w:rsidR="00DB678F" w:rsidRPr="00557DEA">
      <w:pPr>
        <w:pStyle w:val="Odlomakpopisa"/>
        <w:numPr>
          <w:ilvl w:val="0"/>
          <w:numId w:val="41"/>
        </w:numPr>
        <w:spacing w:lineRule="auto" w:line="259" w:after="160"/>
      </w:pPr>
      <w:r w:rsidRPr="00557DEA">
        <w:t>k.č. 1410 pašnjak 1.406 m2 – početna cijena 2.024,64 kn</w:t>
      </w:r>
    </w:p>
    <w:p w:rsidRDefault="00DB678F" w:rsidP="00DB678F" w:rsidR="00DB678F" w:rsidRPr="00557DEA">
      <w:pPr>
        <w:pStyle w:val="Odlomakpopisa"/>
        <w:numPr>
          <w:ilvl w:val="0"/>
          <w:numId w:val="41"/>
        </w:numPr>
        <w:spacing w:lineRule="auto" w:line="259" w:after="160"/>
      </w:pPr>
      <w:r w:rsidRPr="00557DEA">
        <w:t>k.č. 1474/36 oranica 4.240 m2 – početna cijena 6.105,60 kn</w:t>
      </w:r>
    </w:p>
    <w:p w:rsidRDefault="00DB678F" w:rsidP="00DB678F" w:rsidR="00DB678F" w:rsidRPr="00557DEA">
      <w:pPr>
        <w:pStyle w:val="Odlomakpopisa"/>
        <w:numPr>
          <w:ilvl w:val="0"/>
          <w:numId w:val="41"/>
        </w:numPr>
        <w:spacing w:lineRule="auto" w:line="259" w:after="160"/>
      </w:pPr>
      <w:r w:rsidRPr="00557DEA">
        <w:t>k.č. 1474/42 oranica 1.208 m2 – početna cijena 1.739,52 kn</w:t>
      </w:r>
    </w:p>
    <w:p w:rsidRDefault="00DB678F" w:rsidP="00DB678F" w:rsidR="00DB678F" w:rsidRPr="00557DEA">
      <w:pPr>
        <w:pStyle w:val="Odlomakpopisa"/>
        <w:numPr>
          <w:ilvl w:val="0"/>
          <w:numId w:val="41"/>
        </w:numPr>
        <w:spacing w:lineRule="auto" w:line="259" w:after="160"/>
      </w:pPr>
      <w:r w:rsidRPr="00557DEA">
        <w:t>k.č. 1474/44 oranica 15.092 m2 – početna cijena 21.732,48 kn</w:t>
      </w:r>
    </w:p>
    <w:p w:rsidRDefault="00DB678F" w:rsidP="00DB678F" w:rsidR="00DB678F" w:rsidRPr="00557DEA">
      <w:pPr>
        <w:pStyle w:val="Odlomakpopisa"/>
        <w:numPr>
          <w:ilvl w:val="0"/>
          <w:numId w:val="41"/>
        </w:numPr>
        <w:spacing w:lineRule="auto" w:line="259" w:after="160"/>
      </w:pPr>
      <w:r w:rsidRPr="00557DEA">
        <w:t>k.č. 1474/48 oranica 4.147 m2 – početna cijena 5.971,68 kn</w:t>
      </w:r>
    </w:p>
    <w:p w:rsidRDefault="00DB678F" w:rsidP="00DB678F" w:rsidR="00DB678F" w:rsidRPr="00557DEA">
      <w:pPr>
        <w:pStyle w:val="Odlomakpopisa"/>
        <w:numPr>
          <w:ilvl w:val="0"/>
          <w:numId w:val="41"/>
        </w:numPr>
        <w:spacing w:lineRule="auto" w:line="259" w:after="160"/>
      </w:pPr>
      <w:r w:rsidRPr="00557DEA">
        <w:t>k.č. 1474/55 oranica 4.755 m2 – početna cijena 6.847,20 kn</w:t>
      </w:r>
    </w:p>
    <w:p w:rsidRDefault="00DB678F" w:rsidP="00DB678F" w:rsidR="00DB678F" w:rsidRPr="00557DEA">
      <w:pPr>
        <w:pStyle w:val="Odlomakpopisa"/>
        <w:numPr>
          <w:ilvl w:val="0"/>
          <w:numId w:val="41"/>
        </w:numPr>
        <w:spacing w:lineRule="auto" w:line="259" w:after="160"/>
      </w:pPr>
      <w:r w:rsidRPr="00557DEA">
        <w:t>k.č. 1474/101 oranica 1.806 m2 – početna cijena 2.600,64 kn</w:t>
      </w:r>
    </w:p>
    <w:p w:rsidRDefault="00DB678F" w:rsidP="00DB678F" w:rsidR="00DB678F" w:rsidRPr="00557DEA">
      <w:pPr>
        <w:pStyle w:val="Odlomakpopisa"/>
        <w:numPr>
          <w:ilvl w:val="0"/>
          <w:numId w:val="41"/>
        </w:numPr>
        <w:spacing w:lineRule="auto" w:line="259" w:after="160"/>
      </w:pPr>
      <w:r w:rsidRPr="00557DEA">
        <w:t>k.č. 1474/102 oranica 9.161 m2 – početna cijena 13.199,04 kn</w:t>
      </w:r>
    </w:p>
    <w:p w:rsidRDefault="00DB678F" w:rsidP="00DB678F" w:rsidR="00DB678F" w:rsidRPr="00557DEA">
      <w:pPr>
        <w:pStyle w:val="Odlomakpopisa"/>
        <w:numPr>
          <w:ilvl w:val="0"/>
          <w:numId w:val="41"/>
        </w:numPr>
        <w:spacing w:lineRule="auto" w:line="259" w:after="160"/>
      </w:pPr>
      <w:r w:rsidRPr="00557DEA">
        <w:t>k.č. 1474/129 oranica 791 m2 – početna cijena 1.138,50 kn</w:t>
      </w:r>
    </w:p>
    <w:p w:rsidRDefault="00DB678F" w:rsidP="00DB678F" w:rsidR="00DB678F" w:rsidRPr="00557DEA">
      <w:pPr>
        <w:ind w:firstLine="708"/>
        <w:rPr>
          <w:b/>
          <w:bCs/>
          <w:iCs/>
          <w:color w:val="000000"/>
        </w:rPr>
      </w:pPr>
      <w:r w:rsidRPr="00557DEA">
        <w:rPr>
          <w:b/>
          <w:bCs/>
          <w:iCs/>
          <w:color w:val="000000"/>
        </w:rPr>
        <w:t>Ukupno 58.061 m2 – početna cijena 83.614,32 kn</w:t>
      </w:r>
    </w:p>
    <w:p w:rsidRDefault="00DB678F" w:rsidP="00DB678F" w:rsidR="00DB678F" w:rsidRPr="00557DEA">
      <w:pPr>
        <w:ind w:firstLine="708"/>
      </w:pPr>
    </w:p>
    <w:p w:rsidRDefault="00DB678F" w:rsidP="00DB678F" w:rsidR="00DB678F" w:rsidRPr="00557DEA">
      <w:pPr>
        <w:pStyle w:val="Odlomakpopisa"/>
        <w:numPr>
          <w:ilvl w:val="0"/>
          <w:numId w:val="40"/>
        </w:numPr>
        <w:rPr>
          <w:iCs/>
          <w:color w:val="000000"/>
        </w:rPr>
      </w:pPr>
      <w:r w:rsidRPr="00557DEA">
        <w:rPr>
          <w:iCs/>
          <w:color w:val="000000"/>
        </w:rPr>
        <w:t>Z.k. ul. 857 k.o. Lasinjsko Dugo Selo (MBR 333603)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1379 pašnjak 3.298 m2 – početna cijena 4.749,12 kn</w:t>
      </w:r>
    </w:p>
    <w:p w:rsidRDefault="00DB678F" w:rsidP="00DB678F" w:rsidR="00DB678F" w:rsidRPr="00557DEA">
      <w:pPr>
        <w:pStyle w:val="Odlomakpopisa"/>
        <w:numPr>
          <w:ilvl w:val="0"/>
          <w:numId w:val="41"/>
        </w:numPr>
        <w:spacing w:lineRule="auto" w:line="259" w:after="160"/>
      </w:pPr>
      <w:r w:rsidRPr="00557DEA">
        <w:t>k.č. 1474/12 oranica 13.574 m2 – početna cijena 19.546,56 kn</w:t>
      </w:r>
    </w:p>
    <w:p w:rsidRDefault="00DB678F" w:rsidP="00DB678F" w:rsidR="00DB678F" w:rsidRPr="00557DEA">
      <w:pPr>
        <w:pStyle w:val="Odlomakpopisa"/>
        <w:numPr>
          <w:ilvl w:val="0"/>
          <w:numId w:val="41"/>
        </w:numPr>
        <w:spacing w:lineRule="auto" w:line="259" w:after="160"/>
      </w:pPr>
      <w:r w:rsidRPr="00557DEA">
        <w:t>k.č. 1474/112 oranica 4.352 m2 – početna cijena 6.266,88 kn</w:t>
      </w:r>
    </w:p>
    <w:p w:rsidRDefault="00DB678F" w:rsidP="00DB678F" w:rsidR="00DB678F" w:rsidRPr="00557DEA">
      <w:pPr>
        <w:pStyle w:val="Odlomakpopisa"/>
        <w:numPr>
          <w:ilvl w:val="0"/>
          <w:numId w:val="41"/>
        </w:numPr>
        <w:spacing w:lineRule="auto" w:line="259" w:after="160"/>
      </w:pPr>
      <w:r w:rsidRPr="00557DEA">
        <w:t>k.č. 1474/146 šuma 2.309 m2 – početna cijena 3.324,96 kn</w:t>
      </w:r>
    </w:p>
    <w:p w:rsidRDefault="00DB678F" w:rsidP="00DB678F" w:rsidR="00DB678F" w:rsidRPr="00557DEA">
      <w:pPr>
        <w:pStyle w:val="Odlomakpopisa"/>
        <w:numPr>
          <w:ilvl w:val="0"/>
          <w:numId w:val="41"/>
        </w:numPr>
        <w:spacing w:lineRule="auto" w:line="259" w:after="160"/>
      </w:pPr>
      <w:r w:rsidRPr="00557DEA">
        <w:t>k.č. 1474/149 pašnjak 1.435 m2 – početna cijena 2.066,40 kn</w:t>
      </w:r>
    </w:p>
    <w:p w:rsidRDefault="00DB678F" w:rsidP="00DB678F" w:rsidR="00DB678F" w:rsidRPr="00557DEA">
      <w:pPr>
        <w:pStyle w:val="Odlomakpopisa"/>
        <w:numPr>
          <w:ilvl w:val="0"/>
          <w:numId w:val="41"/>
        </w:numPr>
        <w:spacing w:lineRule="auto" w:line="259" w:after="160"/>
      </w:pPr>
      <w:r w:rsidRPr="00557DEA">
        <w:t>k.č. 1474/152 pašnjak 234 m2 – početna cijena 336,96 kn</w:t>
      </w:r>
    </w:p>
    <w:p w:rsidRDefault="00DB678F" w:rsidP="00DB678F" w:rsidR="00DB678F" w:rsidRPr="00557DEA">
      <w:pPr>
        <w:pStyle w:val="Odlomakpopisa"/>
        <w:numPr>
          <w:ilvl w:val="0"/>
          <w:numId w:val="41"/>
        </w:numPr>
        <w:spacing w:lineRule="auto" w:line="259" w:after="160"/>
      </w:pPr>
      <w:r w:rsidRPr="00557DEA">
        <w:t>k.č. 1474/154 pašnjak 219 m2 – početna cijena 315,36 kn</w:t>
      </w:r>
    </w:p>
    <w:p w:rsidRDefault="00DB678F" w:rsidP="00DB678F" w:rsidR="00DB678F" w:rsidRPr="00557DEA">
      <w:pPr>
        <w:pStyle w:val="Odlomakpopisa"/>
        <w:numPr>
          <w:ilvl w:val="0"/>
          <w:numId w:val="41"/>
        </w:numPr>
        <w:spacing w:lineRule="auto" w:line="259" w:after="160"/>
      </w:pPr>
      <w:r w:rsidRPr="00557DEA">
        <w:t>k.č. 1474/157 šuma 12.132 m2 – početna cijena 17.470,08 kn</w:t>
      </w:r>
    </w:p>
    <w:p w:rsidRDefault="00DB678F" w:rsidP="00DB678F" w:rsidR="00DB678F" w:rsidRPr="00557DEA">
      <w:pPr>
        <w:pStyle w:val="Odlomakpopisa"/>
        <w:numPr>
          <w:ilvl w:val="0"/>
          <w:numId w:val="41"/>
        </w:numPr>
        <w:spacing w:lineRule="auto" w:line="259" w:after="160"/>
      </w:pPr>
      <w:r w:rsidRPr="00557DEA">
        <w:t>k.č. 1474/168 šuma 2.733 m2 – početna cijena 3.935,52 kn</w:t>
      </w:r>
    </w:p>
    <w:p w:rsidRDefault="00DB678F" w:rsidP="00DB678F" w:rsidR="00DB678F" w:rsidRPr="00557DEA">
      <w:pPr>
        <w:pStyle w:val="Odlomakpopisa"/>
        <w:numPr>
          <w:ilvl w:val="0"/>
          <w:numId w:val="41"/>
        </w:numPr>
        <w:spacing w:lineRule="auto" w:line="259" w:after="160"/>
      </w:pPr>
      <w:r w:rsidRPr="00557DEA">
        <w:t>k.č. 1474/169 šuma 10.581 m2 – početna cijena 15.236,64 kn</w:t>
      </w:r>
    </w:p>
    <w:p w:rsidRDefault="00DB678F" w:rsidP="00DB678F" w:rsidR="00DB678F" w:rsidRPr="00557DEA">
      <w:pPr>
        <w:pStyle w:val="Odlomakpopisa"/>
        <w:numPr>
          <w:ilvl w:val="0"/>
          <w:numId w:val="41"/>
        </w:numPr>
        <w:spacing w:lineRule="auto" w:line="259" w:after="160"/>
      </w:pPr>
      <w:r w:rsidRPr="00557DEA">
        <w:t>k.č. 1474/170 šuma 2.823 m2 – početna cijena 4.065,12 kn</w:t>
      </w:r>
    </w:p>
    <w:p w:rsidRDefault="00DB678F" w:rsidP="00DB678F" w:rsidR="00DB678F" w:rsidRPr="00557DEA">
      <w:pPr>
        <w:ind w:firstLine="708"/>
        <w:rPr>
          <w:b/>
          <w:bCs/>
          <w:iCs/>
          <w:color w:val="000000"/>
        </w:rPr>
      </w:pPr>
      <w:r w:rsidRPr="00557DEA">
        <w:rPr>
          <w:b/>
          <w:bCs/>
          <w:iCs/>
          <w:color w:val="000000"/>
        </w:rPr>
        <w:lastRenderedPageBreak/>
        <w:t>Ukupno 53.690 m2 – početna cijena 77.313,60 kn</w:t>
      </w:r>
    </w:p>
    <w:p w:rsidRDefault="00DB678F" w:rsidP="00DB678F" w:rsidR="00DB678F" w:rsidRPr="00557DEA">
      <w:pPr>
        <w:ind w:firstLine="708"/>
      </w:pPr>
    </w:p>
    <w:p w:rsidRDefault="00DB678F" w:rsidP="00DB678F" w:rsidR="00DB678F" w:rsidRPr="00557DEA">
      <w:pPr>
        <w:ind w:left="360"/>
        <w:rPr>
          <w:iCs/>
          <w:color w:val="000000"/>
        </w:rPr>
      </w:pPr>
      <w:r w:rsidRPr="00557DEA">
        <w:rPr>
          <w:iCs/>
          <w:color w:val="000000"/>
        </w:rPr>
        <w:t>14.a. Z.k. ul. 583 k.o. Lasinjsko Dugo Selo (MBR 333603)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1404/2 oranica 21.231 m2 – početna cijena 38.215,80 kn</w:t>
      </w:r>
    </w:p>
    <w:p w:rsidRDefault="00DB678F" w:rsidP="00DB678F" w:rsidR="00DB678F" w:rsidRPr="00557DEA">
      <w:pPr>
        <w:ind w:firstLine="708"/>
        <w:rPr>
          <w:b/>
          <w:bCs/>
          <w:iCs/>
          <w:color w:val="000000"/>
        </w:rPr>
      </w:pPr>
      <w:r w:rsidRPr="00557DEA">
        <w:rPr>
          <w:b/>
          <w:bCs/>
          <w:iCs/>
          <w:color w:val="000000"/>
        </w:rPr>
        <w:t>Ukupno 21.231 m2 – početna cijena 38.215,80 kn</w:t>
      </w:r>
    </w:p>
    <w:p w:rsidRDefault="00DB678F" w:rsidP="00DB678F" w:rsidR="00DB678F" w:rsidRPr="00557DEA"/>
    <w:p w:rsidRDefault="00DB678F" w:rsidP="00DB678F" w:rsidR="00DB678F" w:rsidRPr="00557DEA">
      <w:pPr>
        <w:ind w:left="360"/>
        <w:rPr>
          <w:iCs/>
          <w:color w:val="000000"/>
        </w:rPr>
      </w:pPr>
      <w:r w:rsidRPr="00557DEA">
        <w:rPr>
          <w:iCs/>
          <w:color w:val="000000"/>
        </w:rPr>
        <w:t>15. Z.k. ul. 863 k.o. Čremušnica (MBR 333557)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1097/14 oranica 2.302 m2 – početna cijena 3.314,88 kn</w:t>
      </w:r>
    </w:p>
    <w:p w:rsidRDefault="00DB678F" w:rsidP="00DB678F" w:rsidR="00DB678F" w:rsidRPr="00557DEA">
      <w:pPr>
        <w:pStyle w:val="Odlomakpopisa"/>
        <w:numPr>
          <w:ilvl w:val="0"/>
          <w:numId w:val="41"/>
        </w:numPr>
        <w:spacing w:lineRule="auto" w:line="259" w:after="160"/>
      </w:pPr>
      <w:r w:rsidRPr="00557DEA">
        <w:t>k.č. 1097/15 oranica 3.057 m2 – početna cijena 4.402,08 kn</w:t>
      </w:r>
    </w:p>
    <w:p w:rsidRDefault="00DB678F" w:rsidP="00DB678F" w:rsidR="00DB678F" w:rsidRPr="00557DEA">
      <w:pPr>
        <w:pStyle w:val="Odlomakpopisa"/>
        <w:numPr>
          <w:ilvl w:val="0"/>
          <w:numId w:val="41"/>
        </w:numPr>
        <w:spacing w:lineRule="auto" w:line="259" w:after="160"/>
      </w:pPr>
      <w:r w:rsidRPr="00557DEA">
        <w:t>k.č. 1097/16 oranica 2.608 m2 – početna cijena 3.755,52 kn</w:t>
      </w:r>
    </w:p>
    <w:p w:rsidRDefault="00DB678F" w:rsidP="00DB678F" w:rsidR="00DB678F" w:rsidRPr="00557DEA">
      <w:pPr>
        <w:pStyle w:val="Odlomakpopisa"/>
        <w:numPr>
          <w:ilvl w:val="0"/>
          <w:numId w:val="41"/>
        </w:numPr>
        <w:spacing w:lineRule="auto" w:line="259" w:after="160"/>
      </w:pPr>
      <w:r w:rsidRPr="00557DEA">
        <w:t>k.č. 1097/17 oranica 719 m2 – početna cijena 1.035,36 kn</w:t>
      </w:r>
    </w:p>
    <w:p w:rsidRDefault="00DB678F" w:rsidP="00DB678F" w:rsidR="00DB678F" w:rsidRPr="00557DEA">
      <w:pPr>
        <w:pStyle w:val="Odlomakpopisa"/>
        <w:numPr>
          <w:ilvl w:val="0"/>
          <w:numId w:val="41"/>
        </w:numPr>
        <w:spacing w:lineRule="auto" w:line="259" w:after="160"/>
      </w:pPr>
      <w:r w:rsidRPr="00557DEA">
        <w:t>k.č. 1097/18 oranica 1.169 m2 – početna cijena 1.683,36 kn</w:t>
      </w:r>
    </w:p>
    <w:p w:rsidRDefault="00DB678F" w:rsidP="00DB678F" w:rsidR="00DB678F" w:rsidRPr="00557DEA">
      <w:pPr>
        <w:pStyle w:val="Odlomakpopisa"/>
        <w:numPr>
          <w:ilvl w:val="0"/>
          <w:numId w:val="41"/>
        </w:numPr>
        <w:spacing w:lineRule="auto" w:line="259" w:after="160"/>
      </w:pPr>
      <w:r w:rsidRPr="00557DEA">
        <w:t xml:space="preserve">k.č. 1098/1 oranica 4.269 m2 – početna cijena 6.147,36 kn </w:t>
      </w:r>
    </w:p>
    <w:p w:rsidRDefault="00DB678F" w:rsidP="00DB678F" w:rsidR="00DB678F" w:rsidRPr="00557DEA">
      <w:pPr>
        <w:pStyle w:val="Odlomakpopisa"/>
        <w:numPr>
          <w:ilvl w:val="0"/>
          <w:numId w:val="41"/>
        </w:numPr>
        <w:spacing w:lineRule="auto" w:line="259" w:after="160"/>
      </w:pPr>
      <w:r w:rsidRPr="00557DEA">
        <w:t>k.č. 1115/6 oranica 5.287 m2 – početna cijena 7.613,28 kn</w:t>
      </w:r>
    </w:p>
    <w:p w:rsidRDefault="00DB678F" w:rsidP="00DB678F" w:rsidR="00DB678F" w:rsidRPr="00557DEA">
      <w:pPr>
        <w:pStyle w:val="Odlomakpopisa"/>
        <w:numPr>
          <w:ilvl w:val="0"/>
          <w:numId w:val="41"/>
        </w:numPr>
        <w:spacing w:lineRule="auto" w:line="259" w:after="160"/>
      </w:pPr>
      <w:r w:rsidRPr="00557DEA">
        <w:t>k.č. 1115/7 oranica 1.547 m2 – početna cijena 2.227,68 kn</w:t>
      </w:r>
    </w:p>
    <w:p w:rsidRDefault="00DB678F" w:rsidP="00DB678F" w:rsidR="00DB678F" w:rsidRPr="00557DEA">
      <w:pPr>
        <w:pStyle w:val="Odlomakpopisa"/>
        <w:numPr>
          <w:ilvl w:val="0"/>
          <w:numId w:val="41"/>
        </w:numPr>
        <w:spacing w:lineRule="auto" w:line="259" w:after="160"/>
      </w:pPr>
      <w:r w:rsidRPr="00557DEA">
        <w:t>k.č. 1115/8 oranica 4.460 m2 – početna cijena 6.422,40 kn</w:t>
      </w:r>
    </w:p>
    <w:p w:rsidRDefault="00DB678F" w:rsidP="00DB678F" w:rsidR="00DB678F" w:rsidRPr="00557DEA">
      <w:pPr>
        <w:pStyle w:val="Odlomakpopisa"/>
        <w:numPr>
          <w:ilvl w:val="0"/>
          <w:numId w:val="41"/>
        </w:numPr>
        <w:spacing w:lineRule="auto" w:line="259" w:after="160"/>
      </w:pPr>
      <w:r w:rsidRPr="00557DEA">
        <w:t>k.č. 1116/6 oranica 2.751 m2 – početna cijena 3.961,44 kn</w:t>
      </w:r>
    </w:p>
    <w:p w:rsidRDefault="00DB678F" w:rsidP="00DB678F" w:rsidR="00DB678F" w:rsidRPr="00557DEA">
      <w:pPr>
        <w:pStyle w:val="Odlomakpopisa"/>
        <w:numPr>
          <w:ilvl w:val="0"/>
          <w:numId w:val="41"/>
        </w:numPr>
        <w:spacing w:lineRule="auto" w:line="259" w:after="160"/>
      </w:pPr>
      <w:r w:rsidRPr="00557DEA">
        <w:t>k.č. 1116/8 oranica 1.316 m2 – početna cijena 1.895,04 kn</w:t>
      </w:r>
    </w:p>
    <w:p w:rsidRDefault="00DB678F" w:rsidP="00DB678F" w:rsidR="00DB678F" w:rsidRPr="00557DEA">
      <w:pPr>
        <w:pStyle w:val="Odlomakpopisa"/>
        <w:numPr>
          <w:ilvl w:val="0"/>
          <w:numId w:val="41"/>
        </w:numPr>
        <w:spacing w:lineRule="auto" w:line="259" w:after="160"/>
      </w:pPr>
      <w:r w:rsidRPr="00557DEA">
        <w:t>k.č. 1116/9 oranica 2.144 m2 – početna cijena 3.087,36 kn</w:t>
      </w:r>
    </w:p>
    <w:p w:rsidRDefault="00DB678F" w:rsidP="00DB678F" w:rsidR="00DB678F" w:rsidRPr="00557DEA">
      <w:pPr>
        <w:pStyle w:val="Odlomakpopisa"/>
        <w:numPr>
          <w:ilvl w:val="0"/>
          <w:numId w:val="41"/>
        </w:numPr>
        <w:spacing w:lineRule="auto" w:line="259" w:after="160"/>
      </w:pPr>
      <w:r w:rsidRPr="00557DEA">
        <w:t>k.č. 1117/1 livada 719 m2 – početna cijena 1.035,36 kn</w:t>
      </w:r>
    </w:p>
    <w:p w:rsidRDefault="00DB678F" w:rsidP="00DB678F" w:rsidR="00DB678F" w:rsidRPr="00557DEA">
      <w:pPr>
        <w:pStyle w:val="Odlomakpopisa"/>
        <w:numPr>
          <w:ilvl w:val="0"/>
          <w:numId w:val="41"/>
        </w:numPr>
        <w:spacing w:lineRule="auto" w:line="259" w:after="160"/>
      </w:pPr>
      <w:r w:rsidRPr="00557DEA">
        <w:t>k.č. 1118 livada 1.190 m2 – početna cijena 1.713,96 kn</w:t>
      </w:r>
    </w:p>
    <w:p w:rsidRDefault="00DB678F" w:rsidP="00DB678F" w:rsidR="00DB678F" w:rsidRPr="00557DEA">
      <w:pPr>
        <w:pStyle w:val="Odlomakpopisa"/>
        <w:numPr>
          <w:ilvl w:val="0"/>
          <w:numId w:val="41"/>
        </w:numPr>
        <w:spacing w:lineRule="auto" w:line="259" w:after="160"/>
      </w:pPr>
      <w:r w:rsidRPr="00557DEA">
        <w:t>k.č. 1119/1 šuma 5.280 m2 – početna cijena 7.603,20 kn</w:t>
      </w:r>
    </w:p>
    <w:p w:rsidRDefault="00DB678F" w:rsidP="00DB678F" w:rsidR="00DB678F" w:rsidRPr="00557DEA">
      <w:pPr>
        <w:pStyle w:val="Odlomakpopisa"/>
        <w:numPr>
          <w:ilvl w:val="0"/>
          <w:numId w:val="41"/>
        </w:numPr>
        <w:spacing w:lineRule="auto" w:line="259" w:after="160"/>
      </w:pPr>
      <w:r w:rsidRPr="00557DEA">
        <w:t>k.č. 1122/1 livada 126 m2 – početna cijena 181,44 kn</w:t>
      </w:r>
    </w:p>
    <w:p w:rsidRDefault="00DB678F" w:rsidP="00DB678F" w:rsidR="00DB678F" w:rsidRPr="00557DEA">
      <w:pPr>
        <w:pStyle w:val="Odlomakpopisa"/>
        <w:numPr>
          <w:ilvl w:val="0"/>
          <w:numId w:val="41"/>
        </w:numPr>
        <w:spacing w:lineRule="auto" w:line="259" w:after="160"/>
      </w:pPr>
      <w:r w:rsidRPr="00557DEA">
        <w:t>k.č. 1126/11 oranica 611 m2 – početna cijena 879,84 kn</w:t>
      </w:r>
    </w:p>
    <w:p w:rsidRDefault="00DB678F" w:rsidP="00DB678F" w:rsidR="00DB678F" w:rsidRPr="00557DEA">
      <w:pPr>
        <w:pStyle w:val="Odlomakpopisa"/>
        <w:numPr>
          <w:ilvl w:val="0"/>
          <w:numId w:val="41"/>
        </w:numPr>
        <w:spacing w:lineRule="auto" w:line="259" w:after="160"/>
      </w:pPr>
      <w:r w:rsidRPr="00557DEA">
        <w:t>k.č. 1126/12 oranica 899 m2 – početna cijena 1.294,56 kn</w:t>
      </w:r>
    </w:p>
    <w:p w:rsidRDefault="00DB678F" w:rsidP="00DB678F" w:rsidR="00DB678F" w:rsidRPr="00557DEA">
      <w:pPr>
        <w:pStyle w:val="Odlomakpopisa"/>
        <w:numPr>
          <w:ilvl w:val="0"/>
          <w:numId w:val="41"/>
        </w:numPr>
        <w:spacing w:lineRule="auto" w:line="259" w:after="160"/>
      </w:pPr>
      <w:r w:rsidRPr="00557DEA">
        <w:t>k.č. 1150/1 šuma 4.316 m2 – početna cijena 6.215,04 kn</w:t>
      </w:r>
    </w:p>
    <w:p w:rsidRDefault="00DB678F" w:rsidP="00DB678F" w:rsidR="00DB678F" w:rsidRPr="00557DEA">
      <w:pPr>
        <w:pStyle w:val="Odlomakpopisa"/>
        <w:numPr>
          <w:ilvl w:val="0"/>
          <w:numId w:val="41"/>
        </w:numPr>
        <w:spacing w:lineRule="auto" w:line="259" w:after="160"/>
      </w:pPr>
      <w:r w:rsidRPr="00557DEA">
        <w:t>k.č. 1154 oranica 3.330 m2 – početna cijena 4.795,20 kn</w:t>
      </w:r>
    </w:p>
    <w:p w:rsidRDefault="00DB678F" w:rsidP="00DB678F" w:rsidR="00DB678F" w:rsidRPr="00557DEA">
      <w:pPr>
        <w:pStyle w:val="Odlomakpopisa"/>
        <w:numPr>
          <w:ilvl w:val="0"/>
          <w:numId w:val="41"/>
        </w:numPr>
        <w:spacing w:lineRule="auto" w:line="259" w:after="160"/>
      </w:pPr>
      <w:r w:rsidRPr="00557DEA">
        <w:t>k.č. 1155 oranica, šuma 478 m2 – početna cijena 924,93 kn</w:t>
      </w:r>
    </w:p>
    <w:p w:rsidRDefault="00DB678F" w:rsidP="00DB678F" w:rsidR="00DB678F" w:rsidRPr="00557DEA">
      <w:pPr>
        <w:pStyle w:val="Odlomakpopisa"/>
        <w:numPr>
          <w:ilvl w:val="0"/>
          <w:numId w:val="41"/>
        </w:numPr>
        <w:spacing w:lineRule="auto" w:line="259" w:after="160"/>
      </w:pPr>
      <w:r w:rsidRPr="00557DEA">
        <w:t>k.č. 1157 oranica 1.561 m2 – početna cijena 2.247,84 kn</w:t>
      </w:r>
    </w:p>
    <w:p w:rsidRDefault="00DB678F" w:rsidP="00DB678F" w:rsidR="00DB678F" w:rsidRPr="00557DEA">
      <w:pPr>
        <w:pStyle w:val="Odlomakpopisa"/>
        <w:numPr>
          <w:ilvl w:val="0"/>
          <w:numId w:val="41"/>
        </w:numPr>
        <w:spacing w:lineRule="auto" w:line="259" w:after="160"/>
      </w:pPr>
      <w:r w:rsidRPr="00557DEA">
        <w:t>k.č. 1158 livada 2.521 m2 – početna cijena 3.630,24 kn</w:t>
      </w:r>
    </w:p>
    <w:p w:rsidRDefault="00DB678F" w:rsidP="00DB678F" w:rsidR="00DB678F" w:rsidRPr="00557DEA">
      <w:pPr>
        <w:pStyle w:val="Odlomakpopisa"/>
        <w:numPr>
          <w:ilvl w:val="0"/>
          <w:numId w:val="41"/>
        </w:numPr>
        <w:spacing w:lineRule="auto" w:line="259" w:after="160"/>
      </w:pPr>
      <w:r w:rsidRPr="00557DEA">
        <w:t>k.č. 1190/25 oranica 2.787 m2 – početna cijena 4.013,28 kn</w:t>
      </w:r>
    </w:p>
    <w:p w:rsidRDefault="00DB678F" w:rsidP="00DB678F" w:rsidR="00DB678F" w:rsidRPr="00557DEA">
      <w:pPr>
        <w:pStyle w:val="Odlomakpopisa"/>
        <w:numPr>
          <w:ilvl w:val="0"/>
          <w:numId w:val="41"/>
        </w:numPr>
        <w:spacing w:lineRule="auto" w:line="259" w:after="160"/>
      </w:pPr>
      <w:r w:rsidRPr="00557DEA">
        <w:t>k.č. 1190/26 oranica 2.590 m2 – početna cijena 3.729,60 kn</w:t>
      </w:r>
    </w:p>
    <w:p w:rsidRDefault="00DB678F" w:rsidP="00DB678F" w:rsidR="00DB678F" w:rsidRPr="00557DEA">
      <w:pPr>
        <w:pStyle w:val="Odlomakpopisa"/>
        <w:numPr>
          <w:ilvl w:val="0"/>
          <w:numId w:val="41"/>
        </w:numPr>
        <w:spacing w:lineRule="auto" w:line="259" w:after="160"/>
      </w:pPr>
      <w:r w:rsidRPr="00557DEA">
        <w:t>k.č. 1190/35 oranica 2.859 m2 – početna cijena 4.116,96 kn</w:t>
      </w:r>
    </w:p>
    <w:p w:rsidRDefault="00DB678F" w:rsidP="00DB678F" w:rsidR="00DB678F" w:rsidRPr="00557DEA">
      <w:pPr>
        <w:pStyle w:val="Odlomakpopisa"/>
        <w:numPr>
          <w:ilvl w:val="0"/>
          <w:numId w:val="41"/>
        </w:numPr>
        <w:spacing w:lineRule="auto" w:line="259" w:after="160"/>
      </w:pPr>
      <w:r w:rsidRPr="00557DEA">
        <w:t>k.č. 1190/36 oranica 827 m2 – početna cijena 1.190,88 kn</w:t>
      </w:r>
    </w:p>
    <w:p w:rsidRDefault="00DB678F" w:rsidP="00DB678F" w:rsidR="00DB678F" w:rsidRPr="00557DEA">
      <w:pPr>
        <w:pStyle w:val="Odlomakpopisa"/>
        <w:numPr>
          <w:ilvl w:val="0"/>
          <w:numId w:val="41"/>
        </w:numPr>
        <w:spacing w:lineRule="auto" w:line="259" w:after="160"/>
      </w:pPr>
      <w:r w:rsidRPr="00557DEA">
        <w:t>k.č. 1224/1 oranica 2.863 m2 – početna cijena 4.122,72 kn</w:t>
      </w:r>
    </w:p>
    <w:p w:rsidRDefault="00DB678F" w:rsidP="00DB678F" w:rsidR="00DB678F" w:rsidRPr="00557DEA">
      <w:pPr>
        <w:pStyle w:val="Odlomakpopisa"/>
        <w:numPr>
          <w:ilvl w:val="0"/>
          <w:numId w:val="41"/>
        </w:numPr>
        <w:spacing w:lineRule="auto" w:line="259" w:after="160"/>
      </w:pPr>
      <w:r w:rsidRPr="00557DEA">
        <w:t>k.č. 1224/4 šuma 7.949 m2 – početna cijena 11.446,56 kn</w:t>
      </w:r>
    </w:p>
    <w:p w:rsidRDefault="00DB678F" w:rsidP="00DB678F" w:rsidR="00DB678F" w:rsidRPr="00557DEA">
      <w:pPr>
        <w:pStyle w:val="Odlomakpopisa"/>
        <w:numPr>
          <w:ilvl w:val="0"/>
          <w:numId w:val="41"/>
        </w:numPr>
        <w:spacing w:lineRule="auto" w:line="259" w:after="160"/>
      </w:pPr>
      <w:r w:rsidRPr="00557DEA">
        <w:t>k.č. 1229/2 oranica 3.924 m2 – početna cijena 5.650,56 kn</w:t>
      </w:r>
    </w:p>
    <w:p w:rsidRDefault="00DB678F" w:rsidP="00DB678F" w:rsidR="00DB678F" w:rsidRPr="00557DEA">
      <w:pPr>
        <w:ind w:firstLine="708"/>
        <w:rPr>
          <w:b/>
          <w:bCs/>
          <w:iCs/>
          <w:color w:val="000000"/>
        </w:rPr>
      </w:pPr>
      <w:r w:rsidRPr="00557DEA">
        <w:rPr>
          <w:b/>
          <w:bCs/>
          <w:iCs/>
          <w:color w:val="000000"/>
        </w:rPr>
        <w:t>Ukupno 76.459 m2 – početna cijena 110.337,93 kn</w:t>
      </w:r>
    </w:p>
    <w:p w:rsidRDefault="00DB678F" w:rsidP="00DB678F" w:rsidR="00DB678F" w:rsidRPr="00557DEA"/>
    <w:p w:rsidRDefault="00DB678F" w:rsidP="00DB678F" w:rsidR="00DB678F" w:rsidRPr="00557DEA">
      <w:pPr>
        <w:ind w:left="360"/>
        <w:rPr>
          <w:iCs/>
          <w:color w:val="000000"/>
        </w:rPr>
      </w:pPr>
      <w:r w:rsidRPr="00557DEA">
        <w:rPr>
          <w:iCs/>
          <w:color w:val="000000"/>
        </w:rPr>
        <w:t>16. Z.k. ul. 533 k.o. Čremušnica (MBR 333557)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1147/2 oranica 2.219 m2 – početna cijena 3.195,36 kn</w:t>
      </w:r>
    </w:p>
    <w:p w:rsidRDefault="00DB678F" w:rsidP="00DB678F" w:rsidR="00DB678F" w:rsidRPr="00557DEA">
      <w:pPr>
        <w:ind w:firstLine="708"/>
        <w:rPr>
          <w:b/>
          <w:bCs/>
          <w:iCs/>
          <w:color w:val="000000"/>
        </w:rPr>
      </w:pPr>
      <w:r w:rsidRPr="00557DEA">
        <w:rPr>
          <w:b/>
          <w:bCs/>
          <w:iCs/>
          <w:color w:val="000000"/>
        </w:rPr>
        <w:t>Ukupno 2.219 m2 – početna cijena 3.195,36 kn</w:t>
      </w:r>
    </w:p>
    <w:p w:rsidRDefault="00DB678F" w:rsidP="00DB678F" w:rsidR="00DB678F" w:rsidRPr="00557DEA">
      <w:pPr>
        <w:rPr>
          <w:b/>
          <w:bCs/>
          <w:iCs/>
          <w:color w:val="000000"/>
        </w:rPr>
      </w:pPr>
    </w:p>
    <w:p w:rsidRDefault="00DB678F" w:rsidP="00DB678F" w:rsidR="00DB678F" w:rsidRPr="00557DEA">
      <w:pPr>
        <w:ind w:left="360"/>
        <w:rPr>
          <w:iCs/>
          <w:color w:val="000000"/>
        </w:rPr>
      </w:pPr>
      <w:r w:rsidRPr="00557DEA">
        <w:rPr>
          <w:iCs/>
          <w:color w:val="000000"/>
        </w:rPr>
        <w:lastRenderedPageBreak/>
        <w:t>17. Z.k. ul. 585 k.o. Čremušnica (MBR 333557)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1098/2 oranica 629 m2 – početna cijena 905,76 kn</w:t>
      </w:r>
    </w:p>
    <w:p w:rsidRDefault="00DB678F" w:rsidP="00DB678F" w:rsidR="00DB678F" w:rsidRPr="00557DEA">
      <w:pPr>
        <w:pStyle w:val="Odlomakpopisa"/>
        <w:numPr>
          <w:ilvl w:val="0"/>
          <w:numId w:val="41"/>
        </w:numPr>
        <w:spacing w:lineRule="auto" w:line="259" w:after="160"/>
      </w:pPr>
      <w:r w:rsidRPr="00557DEA">
        <w:t>k.č. 1099/2 oranica 378 m2 – početna cijena 544,32 kn</w:t>
      </w:r>
    </w:p>
    <w:p w:rsidRDefault="00DB678F" w:rsidP="00DB678F" w:rsidR="00DB678F" w:rsidRPr="00557DEA">
      <w:pPr>
        <w:pStyle w:val="Odlomakpopisa"/>
        <w:numPr>
          <w:ilvl w:val="0"/>
          <w:numId w:val="41"/>
        </w:numPr>
        <w:spacing w:lineRule="auto" w:line="259" w:after="160"/>
      </w:pPr>
      <w:r w:rsidRPr="00557DEA">
        <w:t>k.č. 1100/2 oranica 4.104 m2 – početna cijena 5.909,76 kn</w:t>
      </w:r>
    </w:p>
    <w:p w:rsidRDefault="00DB678F" w:rsidP="00DB678F" w:rsidR="00DB678F" w:rsidRPr="00557DEA">
      <w:pPr>
        <w:pStyle w:val="Odlomakpopisa"/>
        <w:numPr>
          <w:ilvl w:val="0"/>
          <w:numId w:val="41"/>
        </w:numPr>
        <w:spacing w:lineRule="auto" w:line="259" w:after="160"/>
      </w:pPr>
      <w:r w:rsidRPr="00557DEA">
        <w:t>k.č. 1101 oranica 583 m2 – početna cijena 839,52 kn</w:t>
      </w:r>
    </w:p>
    <w:p w:rsidRDefault="00DB678F" w:rsidP="00DB678F" w:rsidR="00DB678F" w:rsidRPr="00557DEA">
      <w:pPr>
        <w:pStyle w:val="Odlomakpopisa"/>
        <w:numPr>
          <w:ilvl w:val="0"/>
          <w:numId w:val="41"/>
        </w:numPr>
        <w:spacing w:lineRule="auto" w:line="259" w:after="160"/>
      </w:pPr>
      <w:r w:rsidRPr="00557DEA">
        <w:t>k.č. 1148/2 oranica 5.701 m2 – početna cijena 8.209,44 kn</w:t>
      </w:r>
    </w:p>
    <w:p w:rsidRDefault="00DB678F" w:rsidP="00DB678F" w:rsidR="00DB678F" w:rsidRPr="00557DEA">
      <w:pPr>
        <w:ind w:left="708"/>
      </w:pPr>
      <w:r w:rsidRPr="00557DEA">
        <w:rPr>
          <w:b/>
          <w:bCs/>
          <w:iCs/>
          <w:color w:val="000000"/>
        </w:rPr>
        <w:t>Ukupno 11.395 m2 – početna cijena 16.408,80 kn</w:t>
      </w:r>
    </w:p>
    <w:p w:rsidRDefault="00DB678F" w:rsidP="00DB678F" w:rsidR="00DB678F" w:rsidRPr="00557DEA"/>
    <w:p w:rsidRDefault="00DB678F" w:rsidP="00DB678F" w:rsidR="00DB678F" w:rsidRPr="00557DEA">
      <w:pPr>
        <w:ind w:left="360"/>
        <w:rPr>
          <w:iCs/>
          <w:color w:val="000000"/>
        </w:rPr>
      </w:pPr>
      <w:r w:rsidRPr="00557DEA">
        <w:rPr>
          <w:iCs/>
          <w:color w:val="000000"/>
        </w:rPr>
        <w:t>18. Z.k. ul. 772 k.o. Čremušnica (MBR 333557)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1246/1 livada 3.118 m2 – početna cijena 4.489,92 kn</w:t>
      </w:r>
    </w:p>
    <w:p w:rsidRDefault="00DB678F" w:rsidP="00DB678F" w:rsidR="00DB678F" w:rsidRPr="00557DEA">
      <w:pPr>
        <w:pStyle w:val="Odlomakpopisa"/>
        <w:numPr>
          <w:ilvl w:val="0"/>
          <w:numId w:val="41"/>
        </w:numPr>
        <w:spacing w:lineRule="auto" w:line="259" w:after="160"/>
      </w:pPr>
      <w:r w:rsidRPr="00557DEA">
        <w:t xml:space="preserve">k.č. 1248/1 oranica 8.754 m2 – početna cijena 12.605,76 kn </w:t>
      </w:r>
    </w:p>
    <w:p w:rsidRDefault="00DB678F" w:rsidP="00DB678F" w:rsidR="00DB678F" w:rsidRPr="00557DEA">
      <w:pPr>
        <w:ind w:left="708"/>
        <w:rPr>
          <w:b/>
          <w:bCs/>
          <w:iCs/>
          <w:color w:val="000000"/>
        </w:rPr>
      </w:pPr>
      <w:r w:rsidRPr="00557DEA">
        <w:rPr>
          <w:b/>
          <w:bCs/>
          <w:iCs/>
          <w:color w:val="000000"/>
        </w:rPr>
        <w:t>Ukupno 11.872 m2 – početna cijena 17.095,68 kn</w:t>
      </w:r>
    </w:p>
    <w:p w:rsidRDefault="00DB678F" w:rsidP="000E0C70" w:rsidR="00DB678F" w:rsidRPr="00557DEA"/>
    <w:p w:rsidRDefault="00DB678F" w:rsidP="00DB678F" w:rsidR="00DB678F" w:rsidRPr="00557DEA">
      <w:pPr>
        <w:ind w:left="360"/>
        <w:rPr>
          <w:iCs/>
          <w:color w:val="000000"/>
        </w:rPr>
      </w:pPr>
      <w:r w:rsidRPr="00557DEA">
        <w:rPr>
          <w:iCs/>
          <w:color w:val="000000"/>
        </w:rPr>
        <w:t>19. Z.k. ul. 1517 k.o. Pješćanica (MBR 333557)  - sastoji se od katastarskih čestica:</w:t>
      </w:r>
    </w:p>
    <w:p w:rsidRDefault="00DB678F" w:rsidP="00DB678F" w:rsidR="00DB678F" w:rsidRPr="00557DEA">
      <w:pPr>
        <w:pStyle w:val="Odlomakpopisa"/>
        <w:numPr>
          <w:ilvl w:val="0"/>
          <w:numId w:val="41"/>
        </w:numPr>
        <w:spacing w:lineRule="auto" w:line="259" w:after="160"/>
      </w:pPr>
      <w:r w:rsidRPr="00557DEA">
        <w:rPr>
          <w:iCs/>
          <w:color w:val="000000"/>
        </w:rPr>
        <w:t>k.č. K 60 kuća i dvorište 709 m2 – početna cijena 1.020,96 kn</w:t>
      </w:r>
    </w:p>
    <w:p w:rsidRDefault="00DB678F" w:rsidP="00DB678F" w:rsidR="00DB678F" w:rsidRPr="00557DEA">
      <w:pPr>
        <w:pStyle w:val="Odlomakpopisa"/>
        <w:numPr>
          <w:ilvl w:val="0"/>
          <w:numId w:val="41"/>
        </w:numPr>
        <w:spacing w:lineRule="auto" w:line="259" w:after="160"/>
      </w:pPr>
      <w:r w:rsidRPr="00557DEA">
        <w:t>k.č. 1232/24 šuma, pašnjak 15.178 m2 – početna cijena 21.856,32 kn</w:t>
      </w:r>
    </w:p>
    <w:p w:rsidRDefault="00DB678F" w:rsidP="00DB678F" w:rsidR="00DB678F" w:rsidRPr="00557DEA">
      <w:pPr>
        <w:pStyle w:val="Odlomakpopisa"/>
        <w:numPr>
          <w:ilvl w:val="0"/>
          <w:numId w:val="41"/>
        </w:numPr>
        <w:spacing w:lineRule="auto" w:line="259" w:after="160"/>
      </w:pPr>
      <w:r w:rsidRPr="00557DEA">
        <w:t>k.č. 1232/25 pašnjak 331 m2 – početna cijena 476,64 kn</w:t>
      </w:r>
    </w:p>
    <w:p w:rsidRDefault="00DB678F" w:rsidP="00DB678F" w:rsidR="00DB678F" w:rsidRPr="00557DEA">
      <w:pPr>
        <w:pStyle w:val="Odlomakpopisa"/>
        <w:numPr>
          <w:ilvl w:val="0"/>
          <w:numId w:val="41"/>
        </w:numPr>
        <w:spacing w:lineRule="auto" w:line="259" w:after="160"/>
      </w:pPr>
      <w:r w:rsidRPr="00557DEA">
        <w:t>k.č. 1325 voćnjak 529 m2 – početna cijena 761,76 kn</w:t>
      </w:r>
    </w:p>
    <w:p w:rsidRDefault="00DB678F" w:rsidP="00DB678F" w:rsidR="00DB678F" w:rsidRPr="00557DEA">
      <w:pPr>
        <w:pStyle w:val="Odlomakpopisa"/>
        <w:numPr>
          <w:ilvl w:val="0"/>
          <w:numId w:val="41"/>
        </w:numPr>
        <w:spacing w:lineRule="auto" w:line="259" w:after="160"/>
      </w:pPr>
      <w:r w:rsidRPr="00557DEA">
        <w:t>k.č. 1326 voćnjak 3.010 m2 – početna cijena 4.334,40 kn</w:t>
      </w:r>
    </w:p>
    <w:p w:rsidRDefault="00DB678F" w:rsidP="00DB678F" w:rsidR="00DB678F" w:rsidRPr="00557DEA">
      <w:pPr>
        <w:pStyle w:val="Odlomakpopisa"/>
        <w:numPr>
          <w:ilvl w:val="0"/>
          <w:numId w:val="41"/>
        </w:numPr>
        <w:spacing w:lineRule="auto" w:line="259" w:after="160"/>
      </w:pPr>
      <w:r w:rsidRPr="00557DEA">
        <w:t>k.č. 1327 voćnjak 115 m2 – početna cijena 165,60 kn</w:t>
      </w:r>
    </w:p>
    <w:p w:rsidRDefault="00DB678F" w:rsidP="00DB678F" w:rsidR="00DB678F" w:rsidRPr="00557DEA">
      <w:pPr>
        <w:pStyle w:val="Odlomakpopisa"/>
        <w:numPr>
          <w:ilvl w:val="0"/>
          <w:numId w:val="41"/>
        </w:numPr>
        <w:spacing w:lineRule="auto" w:line="259" w:after="160"/>
      </w:pPr>
      <w:r w:rsidRPr="00557DEA">
        <w:t>k.č. 1328 voćnjak 104 m2 – početna cijena 149,76 kn</w:t>
      </w:r>
    </w:p>
    <w:p w:rsidRDefault="00DB678F" w:rsidP="00DB678F" w:rsidR="00DB678F" w:rsidRPr="00557DEA">
      <w:pPr>
        <w:pStyle w:val="Odlomakpopisa"/>
        <w:numPr>
          <w:ilvl w:val="0"/>
          <w:numId w:val="41"/>
        </w:numPr>
        <w:spacing w:lineRule="auto" w:line="259" w:after="160"/>
      </w:pPr>
      <w:r w:rsidRPr="00557DEA">
        <w:t>k.č. 1339 oranica 410 m2 – početna cijena 590,40 kn</w:t>
      </w:r>
    </w:p>
    <w:p w:rsidRDefault="00DB678F" w:rsidP="00DB678F" w:rsidR="00DB678F" w:rsidRPr="00557DEA">
      <w:pPr>
        <w:pStyle w:val="Odlomakpopisa"/>
        <w:numPr>
          <w:ilvl w:val="0"/>
          <w:numId w:val="41"/>
        </w:numPr>
        <w:spacing w:lineRule="auto" w:line="259" w:after="160"/>
      </w:pPr>
      <w:r w:rsidRPr="00557DEA">
        <w:t>k.č. 1466/2 šuma 1.392 m2 – početna cijena 2.004,48 kn</w:t>
      </w:r>
    </w:p>
    <w:p w:rsidRDefault="00DB678F" w:rsidP="00DB678F" w:rsidR="00DB678F" w:rsidRPr="00557DEA">
      <w:pPr>
        <w:pStyle w:val="Odlomakpopisa"/>
        <w:numPr>
          <w:ilvl w:val="0"/>
          <w:numId w:val="41"/>
        </w:numPr>
        <w:spacing w:lineRule="auto" w:line="259" w:after="160"/>
      </w:pPr>
      <w:r w:rsidRPr="00557DEA">
        <w:t>k.č. 1468/3 oranica 1.964 m2 – početna cijena 2.828,16 kn</w:t>
      </w:r>
    </w:p>
    <w:p w:rsidRDefault="00DB678F" w:rsidP="00DB678F" w:rsidR="00DB678F" w:rsidRPr="00557DEA">
      <w:pPr>
        <w:pStyle w:val="Odlomakpopisa"/>
        <w:numPr>
          <w:ilvl w:val="0"/>
          <w:numId w:val="41"/>
        </w:numPr>
        <w:spacing w:lineRule="auto" w:line="259" w:after="160"/>
      </w:pPr>
      <w:r w:rsidRPr="00557DEA">
        <w:t>k.č. 1468/4 oranica 3.543 m2 – početna cijena 5.101,92 kn</w:t>
      </w:r>
    </w:p>
    <w:p w:rsidRDefault="00DB678F" w:rsidP="00DB678F" w:rsidR="00DB678F" w:rsidRPr="00557DEA">
      <w:pPr>
        <w:pStyle w:val="Odlomakpopisa"/>
        <w:numPr>
          <w:ilvl w:val="0"/>
          <w:numId w:val="41"/>
        </w:numPr>
        <w:spacing w:lineRule="auto" w:line="259" w:after="160"/>
      </w:pPr>
      <w:r w:rsidRPr="00557DEA">
        <w:t>k.č. 1468/5 oranica 2.849 m2 – početna cijena 4.102,56 kn</w:t>
      </w:r>
    </w:p>
    <w:p w:rsidRDefault="00DB678F" w:rsidP="00DB678F" w:rsidR="00DB678F" w:rsidRPr="00557DEA">
      <w:pPr>
        <w:pStyle w:val="Odlomakpopisa"/>
        <w:numPr>
          <w:ilvl w:val="0"/>
          <w:numId w:val="41"/>
        </w:numPr>
        <w:spacing w:lineRule="auto" w:line="259" w:after="160"/>
      </w:pPr>
      <w:r w:rsidRPr="00557DEA">
        <w:t>k.č. 1468/7 oranica 5.330 m2 – početna cijena 7.675,20 kn</w:t>
      </w:r>
    </w:p>
    <w:p w:rsidRDefault="00DB678F" w:rsidP="00DB678F" w:rsidR="00DB678F" w:rsidRPr="00557DEA">
      <w:pPr>
        <w:pStyle w:val="Odlomakpopisa"/>
        <w:numPr>
          <w:ilvl w:val="0"/>
          <w:numId w:val="41"/>
        </w:numPr>
        <w:spacing w:lineRule="auto" w:line="259" w:after="160"/>
      </w:pPr>
      <w:r w:rsidRPr="00557DEA">
        <w:t>k.č. 1471/2 livada 730 m2 – početna cijena 1.051,20 kn</w:t>
      </w:r>
    </w:p>
    <w:p w:rsidRDefault="00DB678F" w:rsidP="00DB678F" w:rsidR="00DB678F" w:rsidRPr="00557DEA">
      <w:pPr>
        <w:pStyle w:val="Odlomakpopisa"/>
        <w:numPr>
          <w:ilvl w:val="0"/>
          <w:numId w:val="41"/>
        </w:numPr>
        <w:spacing w:lineRule="auto" w:line="259" w:after="160"/>
      </w:pPr>
      <w:r w:rsidRPr="00557DEA">
        <w:t>k.č. 1526/7 oranica 3.363 m2 – početna cijena 4.842,72 kn</w:t>
      </w:r>
    </w:p>
    <w:p w:rsidRDefault="00DB678F" w:rsidP="00DB678F" w:rsidR="00DB678F" w:rsidRPr="00557DEA">
      <w:pPr>
        <w:pStyle w:val="Odlomakpopisa"/>
        <w:numPr>
          <w:ilvl w:val="0"/>
          <w:numId w:val="41"/>
        </w:numPr>
        <w:spacing w:lineRule="auto" w:line="259" w:after="160"/>
      </w:pPr>
      <w:r w:rsidRPr="00557DEA">
        <w:t>k.č. 1526/18 oranica 3.122 m2 – početna cijena 4.495,68 kn</w:t>
      </w:r>
    </w:p>
    <w:p w:rsidRDefault="00DB678F" w:rsidP="00DB678F" w:rsidR="00DB678F" w:rsidRPr="00557DEA">
      <w:pPr>
        <w:pStyle w:val="Odlomakpopisa"/>
        <w:numPr>
          <w:ilvl w:val="0"/>
          <w:numId w:val="41"/>
        </w:numPr>
        <w:spacing w:lineRule="auto" w:line="259" w:after="160"/>
      </w:pPr>
      <w:r w:rsidRPr="00557DEA">
        <w:t>k.č. 1635 oranica 3.129 m2 – početna cijena 4.505,76 kn</w:t>
      </w:r>
    </w:p>
    <w:p w:rsidRDefault="00DB678F" w:rsidP="00DB678F" w:rsidR="00DB678F" w:rsidRPr="00557DEA">
      <w:pPr>
        <w:pStyle w:val="Odlomakpopisa"/>
        <w:numPr>
          <w:ilvl w:val="0"/>
          <w:numId w:val="41"/>
        </w:numPr>
        <w:spacing w:lineRule="auto" w:line="259" w:after="160"/>
      </w:pPr>
      <w:r w:rsidRPr="00557DEA">
        <w:t>k.č. 11890/1 oranica 1.176 m2 – početna cijena 1.693,44 kn</w:t>
      </w:r>
    </w:p>
    <w:p w:rsidRDefault="00DB678F" w:rsidP="00DB678F" w:rsidR="00DB678F" w:rsidRPr="00557DEA">
      <w:pPr>
        <w:ind w:firstLine="708"/>
        <w:rPr>
          <w:b/>
          <w:bCs/>
          <w:iCs/>
          <w:color w:val="000000"/>
        </w:rPr>
      </w:pPr>
      <w:r w:rsidRPr="00557DEA">
        <w:rPr>
          <w:b/>
          <w:bCs/>
          <w:iCs/>
          <w:color w:val="000000"/>
        </w:rPr>
        <w:t>Ukupno 46.984 m2 – početna cijena 67.656,96 kn</w:t>
      </w:r>
    </w:p>
    <w:p w:rsidRDefault="00DB678F" w:rsidP="00DB678F" w:rsidR="00DB678F" w:rsidRPr="00557DEA">
      <w:pPr>
        <w:ind w:firstLine="708"/>
        <w:rPr>
          <w:b/>
          <w:bCs/>
          <w:iCs/>
          <w:color w:val="000000"/>
        </w:rPr>
      </w:pPr>
    </w:p>
    <w:p w:rsidRDefault="00DB678F" w:rsidP="00DB678F" w:rsidR="00DB678F" w:rsidRPr="00557DEA">
      <w:pPr>
        <w:ind w:firstLine="708" w:left="1416"/>
      </w:pPr>
      <w:r w:rsidRPr="00557DEA">
        <w:t>dakle, sveukupna cijena iznosi 879.551,37 kn</w:t>
      </w:r>
    </w:p>
    <w:p w:rsidRDefault="00DB678F" w:rsidP="00DB678F" w:rsidR="00DB678F" w:rsidRPr="00557DEA">
      <w:pPr>
        <w:ind w:firstLine="708" w:left="1416"/>
      </w:pPr>
    </w:p>
    <w:p w:rsidRDefault="000F389E" w:rsidP="00B0295F" w:rsidR="000F389E" w:rsidRPr="00557DEA">
      <w:pPr>
        <w:pStyle w:val="Tijeloteksta"/>
        <w:outlineLvl w:val="0"/>
        <w:rPr>
          <w:rFonts w:cs="Times New Roman" w:hAnsi="Times New Roman" w:ascii="Times New Roman"/>
          <w:sz w:val="24"/>
        </w:rPr>
      </w:pPr>
    </w:p>
    <w:p w:rsidRDefault="000F389E" w:rsidP="00F51B04" w:rsidR="000F389E" w:rsidRPr="00557DEA">
      <w:pPr>
        <w:pStyle w:val="Tijeloteksta"/>
        <w:ind w:firstLine="708"/>
        <w:jc w:val="both"/>
        <w:outlineLvl w:val="0"/>
        <w:rPr>
          <w:rFonts w:cs="Times New Roman" w:hAnsi="Times New Roman" w:ascii="Times New Roman"/>
          <w:sz w:val="24"/>
        </w:rPr>
      </w:pPr>
      <w:r w:rsidRPr="00557DEA">
        <w:rPr>
          <w:rFonts w:cs="Times New Roman" w:hAnsi="Times New Roman" w:ascii="Times New Roman"/>
          <w:sz w:val="24"/>
        </w:rPr>
        <w:t xml:space="preserve">Na navedenim nekretninama upisano je razlučno pravo u korist vjerovnika </w:t>
      </w:r>
      <w:r w:rsidR="00F51B04" w:rsidRPr="00557DEA">
        <w:rPr>
          <w:rFonts w:cs="Times New Roman" w:hAnsi="Times New Roman" w:ascii="Times New Roman"/>
          <w:sz w:val="24"/>
        </w:rPr>
        <w:t>CREDO BANKA d.d. u stečaju, Split, Frankopanska 58, OIB: 94141384086</w:t>
      </w:r>
      <w:r w:rsidRPr="00557DEA">
        <w:rPr>
          <w:rFonts w:cs="Times New Roman" w:hAnsi="Times New Roman" w:ascii="Times New Roman"/>
          <w:sz w:val="24"/>
        </w:rPr>
        <w:t xml:space="preserve">, i to temeljem Sporazuma o založnopravnom osiguranju novčane tražbine od 21. prosinca 2009. godine, radi osiguranja novčane tražbine vjerovnika prema dužniku po osnovu postojećih i budućih tražbina u ukupnom iznosu od 1,000.000,00 (slovima: milijunkuna) što predstavlja protuvrijednost iznosa od 137.741,05 EUR uz ugovorenu valutnu klauzulu na iznos u valuti EUR uvećano za ugovorene kamate, troškove i druga sporedna potraživanja.  </w:t>
      </w:r>
    </w:p>
    <w:p w:rsidRDefault="005E5C3F" w:rsidP="00961BB5" w:rsidR="005E5C3F" w:rsidRPr="00557DEA">
      <w:pPr>
        <w:pStyle w:val="Tijeloteksta"/>
        <w:jc w:val="both"/>
        <w:outlineLvl w:val="0"/>
        <w:rPr>
          <w:rFonts w:cs="Times New Roman" w:hAnsi="Times New Roman" w:ascii="Times New Roman"/>
          <w:sz w:val="24"/>
        </w:rPr>
      </w:pPr>
    </w:p>
    <w:p w:rsidRDefault="00961BB5" w:rsidP="00F07676" w:rsidR="00961BB5" w:rsidRPr="00557DEA">
      <w:pPr>
        <w:pStyle w:val="Odlomakpopisa"/>
        <w:numPr>
          <w:ilvl w:val="0"/>
          <w:numId w:val="39"/>
        </w:numPr>
        <w:jc w:val="both"/>
      </w:pPr>
      <w:r w:rsidRPr="00557DEA">
        <w:t>NAČIN PRODAJE:</w:t>
      </w:r>
    </w:p>
    <w:p w:rsidRDefault="00961BB5" w:rsidP="00961BB5" w:rsidR="00961BB5" w:rsidRPr="00557DEA">
      <w:pPr>
        <w:ind w:left="709"/>
        <w:jc w:val="both"/>
      </w:pPr>
    </w:p>
    <w:p w:rsidRDefault="00961BB5" w:rsidP="00961BB5" w:rsidR="00961BB5" w:rsidRPr="00557DEA">
      <w:pPr>
        <w:pStyle w:val="Odlomakpopisa"/>
        <w:numPr>
          <w:ilvl w:val="0"/>
          <w:numId w:val="37"/>
        </w:numPr>
        <w:jc w:val="both"/>
      </w:pPr>
      <w:r w:rsidRPr="00557DEA">
        <w:t>Nekretnine iz točke I.) ovog rješenja prodavat će se u stečajnom postupku usmenom javnom dražbom, kao cjelina.</w:t>
      </w:r>
    </w:p>
    <w:p w:rsidRDefault="00961BB5" w:rsidP="00961BB5" w:rsidR="00961BB5" w:rsidRPr="00557DEA">
      <w:pPr>
        <w:ind w:firstLine="708"/>
        <w:jc w:val="both"/>
      </w:pPr>
    </w:p>
    <w:p w:rsidRDefault="00961BB5" w:rsidP="00961BB5" w:rsidR="00961BB5" w:rsidRPr="00557DEA">
      <w:pPr>
        <w:ind w:left="709"/>
        <w:jc w:val="both"/>
      </w:pPr>
      <w:r w:rsidRPr="00557DEA">
        <w:t>Ročište za javnu dražbu održat će se pred stečajnim sucem u zgradi Trgovač</w:t>
      </w:r>
      <w:r w:rsidR="00B0295F" w:rsidRPr="00557DEA">
        <w:t>kog suda u Zagrebu, soba broj 93/</w:t>
      </w:r>
      <w:r w:rsidRPr="00557DEA">
        <w:t>II (</w:t>
      </w:r>
      <w:r w:rsidR="00B0295F" w:rsidRPr="00557DEA">
        <w:t>ulična</w:t>
      </w:r>
      <w:r w:rsidRPr="00557DEA">
        <w:t xml:space="preserve"> zgrada), dana:  </w:t>
      </w:r>
    </w:p>
    <w:p w:rsidRDefault="00961BB5" w:rsidP="00961BB5" w:rsidR="00961BB5" w:rsidRPr="00557DEA">
      <w:pPr>
        <w:ind w:left="709"/>
        <w:jc w:val="both"/>
        <w:rPr>
          <w:b/>
          <w:u w:val="single"/>
        </w:rPr>
      </w:pPr>
    </w:p>
    <w:p w:rsidRDefault="00B0295F" w:rsidP="00961BB5" w:rsidR="00961BB5" w:rsidRPr="00557DEA">
      <w:pPr>
        <w:ind w:left="709"/>
        <w:jc w:val="center"/>
        <w:rPr>
          <w:b/>
          <w:u w:val="single"/>
        </w:rPr>
      </w:pPr>
      <w:r w:rsidRPr="00557DEA">
        <w:rPr>
          <w:b/>
          <w:u w:val="single"/>
        </w:rPr>
        <w:t>05. veljače</w:t>
      </w:r>
      <w:r w:rsidR="00557DEA" w:rsidRPr="00557DEA">
        <w:rPr>
          <w:b/>
          <w:u w:val="single"/>
        </w:rPr>
        <w:t xml:space="preserve"> 2019</w:t>
      </w:r>
      <w:r w:rsidR="00F07676" w:rsidRPr="00557DEA">
        <w:rPr>
          <w:b/>
          <w:u w:val="single"/>
        </w:rPr>
        <w:t xml:space="preserve">. godine u </w:t>
      </w:r>
      <w:r w:rsidR="00D46515">
        <w:rPr>
          <w:b/>
          <w:u w:val="single"/>
        </w:rPr>
        <w:t>11</w:t>
      </w:r>
      <w:r w:rsidR="00585524" w:rsidRPr="00557DEA">
        <w:rPr>
          <w:b/>
          <w:u w:val="single"/>
        </w:rPr>
        <w:t>,00</w:t>
      </w:r>
      <w:r w:rsidR="00961BB5" w:rsidRPr="00557DEA">
        <w:rPr>
          <w:b/>
          <w:u w:val="single"/>
        </w:rPr>
        <w:t xml:space="preserve"> sati</w:t>
      </w:r>
    </w:p>
    <w:p w:rsidRDefault="00961BB5" w:rsidP="00961BB5" w:rsidR="00961BB5" w:rsidRPr="00557DEA">
      <w:pPr>
        <w:ind w:firstLine="708"/>
        <w:jc w:val="both"/>
      </w:pPr>
    </w:p>
    <w:p w:rsidRDefault="00961BB5" w:rsidP="00961BB5" w:rsidR="00961BB5" w:rsidRPr="00557DEA">
      <w:pPr>
        <w:ind w:firstLine="708"/>
        <w:jc w:val="both"/>
      </w:pPr>
      <w:r w:rsidRPr="00557DEA">
        <w:t>Ročište će se održati i ako na njemu sudjeluje samo jedan ponuditelj.</w:t>
      </w:r>
    </w:p>
    <w:p w:rsidRDefault="00961BB5" w:rsidP="00961BB5" w:rsidR="00961BB5" w:rsidRPr="00557DEA">
      <w:pPr>
        <w:ind w:firstLine="708"/>
        <w:jc w:val="both"/>
      </w:pPr>
    </w:p>
    <w:p w:rsidRDefault="00961BB5" w:rsidP="00961BB5" w:rsidR="00961BB5" w:rsidRPr="00557DEA">
      <w:pPr>
        <w:pStyle w:val="Odlomakpopisa"/>
        <w:numPr>
          <w:ilvl w:val="0"/>
          <w:numId w:val="36"/>
        </w:numPr>
        <w:ind w:left="709"/>
        <w:jc w:val="both"/>
      </w:pPr>
      <w:r w:rsidRPr="00557DEA">
        <w:t>Ovaj zaključak o prodaji objavit će se na mrežnoj stranici e-Oglasna ploči Trgovačkog suda u Zagrebu, na web stranici Visokog trgovačkog suda RH, u očevidniku nekretnina koji vodi Hrvatska gospodarska komora, a razlučni vjerovnici mogu ga objaviti i u jednom od javnih glasila.</w:t>
      </w:r>
    </w:p>
    <w:p w:rsidRDefault="00961BB5" w:rsidP="00961BB5" w:rsidR="00961BB5" w:rsidRPr="00557DEA">
      <w:pPr>
        <w:ind w:firstLine="426"/>
        <w:jc w:val="both"/>
      </w:pPr>
    </w:p>
    <w:p w:rsidRDefault="00961BB5" w:rsidP="00F07676" w:rsidR="00961BB5" w:rsidRPr="00557DEA">
      <w:pPr>
        <w:pStyle w:val="Odlomakpopisa"/>
        <w:numPr>
          <w:ilvl w:val="0"/>
          <w:numId w:val="39"/>
        </w:numPr>
        <w:jc w:val="both"/>
      </w:pPr>
      <w:r w:rsidRPr="00557DEA">
        <w:t>UVJETI PRODAJE:</w:t>
      </w:r>
    </w:p>
    <w:p w:rsidRDefault="00961BB5" w:rsidP="00961BB5" w:rsidR="00961BB5" w:rsidRPr="00557DEA">
      <w:pPr>
        <w:ind w:firstLine="708"/>
        <w:jc w:val="both"/>
        <w:rPr>
          <w:u w:val="single"/>
        </w:rPr>
      </w:pPr>
    </w:p>
    <w:p w:rsidRDefault="00961BB5" w:rsidP="00961BB5" w:rsidR="00961BB5" w:rsidRPr="00557DEA">
      <w:pPr>
        <w:pStyle w:val="Odlomakpopisa"/>
        <w:numPr>
          <w:ilvl w:val="0"/>
          <w:numId w:val="38"/>
        </w:numPr>
        <w:ind w:hanging="425" w:left="567"/>
        <w:jc w:val="both"/>
      </w:pPr>
      <w:r w:rsidRPr="00557DEA">
        <w:t>Prodaju se nekretnine navedene u točci I.) ovog zaključka.</w:t>
      </w:r>
    </w:p>
    <w:p w:rsidRDefault="00961BB5" w:rsidP="00961BB5" w:rsidR="00961BB5" w:rsidRPr="00557DEA">
      <w:pPr>
        <w:pStyle w:val="Odlomakpopisa"/>
        <w:numPr>
          <w:ilvl w:val="0"/>
          <w:numId w:val="38"/>
        </w:numPr>
        <w:ind w:hanging="425" w:left="567"/>
        <w:jc w:val="both"/>
      </w:pPr>
      <w:r w:rsidRPr="00557DEA">
        <w:t xml:space="preserve">Vrijednost nekretnina utvrđena je u iznosu kao pod točkom I.) ovog zaključka. </w:t>
      </w:r>
    </w:p>
    <w:p w:rsidRDefault="00961BB5" w:rsidP="00961BB5" w:rsidR="00961BB5" w:rsidRPr="00557DEA">
      <w:pPr>
        <w:pStyle w:val="Odlomakpopisa"/>
        <w:numPr>
          <w:ilvl w:val="0"/>
          <w:numId w:val="38"/>
        </w:numPr>
        <w:ind w:hanging="425" w:left="567"/>
        <w:jc w:val="both"/>
      </w:pPr>
      <w:r w:rsidRPr="00557DEA">
        <w:t xml:space="preserve">Nekretnine iz točke I.) ovog zaključka prodavat će se na </w:t>
      </w:r>
      <w:r w:rsidR="00B0295F" w:rsidRPr="00557DEA">
        <w:t xml:space="preserve">trećem </w:t>
      </w:r>
      <w:r w:rsidRPr="00557DEA">
        <w:t>ročištu za javnu dražbu po početnoj cijeni koja je jednaka utvrđenoj vrijednosti nekretnina kao pod točkom I.) ovog zaključka i ispod te cijene ne mogu se prodati na ovom prvom ročištu, sukladno odredbi čl. 164. st. 6. Stečajnog zakona (NN 44/96 do 133/12: dalje SZ).</w:t>
      </w:r>
    </w:p>
    <w:p w:rsidRDefault="00961BB5" w:rsidP="00961BB5" w:rsidR="00961BB5" w:rsidRPr="00557DEA">
      <w:pPr>
        <w:ind w:hanging="425" w:left="567"/>
        <w:jc w:val="both"/>
      </w:pPr>
    </w:p>
    <w:p w:rsidRDefault="00961BB5" w:rsidP="00961BB5" w:rsidR="00961BB5" w:rsidRPr="00557DEA">
      <w:pPr>
        <w:pStyle w:val="Odlomakpopisa"/>
        <w:numPr>
          <w:ilvl w:val="0"/>
          <w:numId w:val="38"/>
        </w:numPr>
        <w:ind w:hanging="425" w:left="567"/>
        <w:jc w:val="both"/>
      </w:pPr>
      <w:r w:rsidRPr="00557DEA">
        <w:t>Sve poreze i pristojbe u svezi s prodajom nekretnina snosi kupac.</w:t>
      </w:r>
    </w:p>
    <w:p w:rsidRDefault="00961BB5" w:rsidP="00961BB5" w:rsidR="00961BB5" w:rsidRPr="00557DEA">
      <w:pPr>
        <w:pStyle w:val="Odlomakpopisa"/>
        <w:ind w:hanging="425" w:left="567"/>
      </w:pPr>
    </w:p>
    <w:p w:rsidRDefault="00961BB5" w:rsidP="00961BB5" w:rsidR="00961BB5" w:rsidRPr="00557DEA">
      <w:pPr>
        <w:pStyle w:val="Odlomakpopisa"/>
        <w:numPr>
          <w:ilvl w:val="0"/>
          <w:numId w:val="38"/>
        </w:numPr>
        <w:ind w:hanging="425" w:left="567"/>
        <w:jc w:val="both"/>
      </w:pPr>
      <w:r w:rsidRPr="00557DEA">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557DEA">
        <w:rPr>
          <w:b/>
        </w:rPr>
        <w:t xml:space="preserve">HR9223900011300000460, </w:t>
      </w:r>
      <w:r w:rsidRPr="00557DEA">
        <w:t xml:space="preserve"> poziv na broj </w:t>
      </w:r>
      <w:r w:rsidRPr="00557DEA">
        <w:rPr>
          <w:b/>
        </w:rPr>
        <w:t>90113</w:t>
      </w:r>
      <w:r w:rsidRPr="00557DEA">
        <w:t xml:space="preserve"> i dokaz o tome predoče stečajnom sucu prije početka dražbe. Punomoćnici ponuditelja mogu sudjelovati na dražbi samo uz ovjerenu specijalnu punomoć. Sudionicima dražbe koji ne uspiju u nadmetanju, jamčevina će se vratiti  odmah  nakon zaključenja javne dražbe. Na jamčevinu se ne obračunavaju kamate.</w:t>
      </w:r>
    </w:p>
    <w:p w:rsidRDefault="00961BB5" w:rsidP="00961BB5" w:rsidR="00961BB5" w:rsidRPr="00557DEA">
      <w:pPr>
        <w:pStyle w:val="Odlomakpopisa"/>
        <w:ind w:hanging="426" w:left="426"/>
        <w:jc w:val="both"/>
      </w:pPr>
    </w:p>
    <w:p w:rsidRDefault="00961BB5" w:rsidP="00961BB5" w:rsidR="00961BB5" w:rsidRPr="00557DEA">
      <w:pPr>
        <w:pStyle w:val="Odlomakpopisa"/>
        <w:numPr>
          <w:ilvl w:val="0"/>
          <w:numId w:val="38"/>
        </w:numPr>
        <w:ind w:hanging="425" w:left="567"/>
        <w:jc w:val="both"/>
      </w:pPr>
      <w:r w:rsidRPr="00557DEA">
        <w:t>Kupac je dužan uplatiti razliku između jamčevine  i postignute kupoprodajne cijene u   roku od 15 dana od održane javne dražbe.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961BB5" w:rsidP="00961BB5" w:rsidR="00961BB5" w:rsidRPr="00557DEA">
      <w:pPr>
        <w:ind w:hanging="426" w:left="426"/>
        <w:jc w:val="both"/>
      </w:pPr>
    </w:p>
    <w:p w:rsidRDefault="00961BB5" w:rsidP="00961BB5" w:rsidR="00961BB5" w:rsidRPr="00557DEA">
      <w:pPr>
        <w:pStyle w:val="Odlomakpopisa"/>
        <w:numPr>
          <w:ilvl w:val="0"/>
          <w:numId w:val="38"/>
        </w:numPr>
        <w:ind w:hanging="425" w:left="567"/>
        <w:jc w:val="both"/>
      </w:pPr>
      <w:r w:rsidRPr="00557DEA">
        <w:t xml:space="preserve">Nekretnine će se rješenjem o dosudi dosuditi kupcu koji ponudi najpovoljniju cijenu. Ukoliko bude više kupaca, nekretnina će se dosuditi i kupcima koji su ponudili nižu </w:t>
      </w:r>
      <w:r w:rsidRPr="00557DEA">
        <w:lastRenderedPageBreak/>
        <w:t>cijenu (ali ne i nižu od one početne na ovom ročištu za prodaju)  prema veličini ponuđene cijene, ako kupci koji su ponudili veću cijenu ne polože kupovninu u roku.</w:t>
      </w:r>
    </w:p>
    <w:p w:rsidRDefault="00B0295F" w:rsidP="00B0295F" w:rsidR="00B0295F" w:rsidRPr="00557DEA">
      <w:pPr>
        <w:pStyle w:val="Odlomakpopisa"/>
      </w:pPr>
    </w:p>
    <w:p w:rsidRDefault="00B0295F" w:rsidP="00B0295F" w:rsidR="00B0295F" w:rsidRPr="00557DEA">
      <w:pPr>
        <w:pStyle w:val="Odlomakpopisa"/>
        <w:ind w:left="567"/>
        <w:jc w:val="both"/>
      </w:pPr>
    </w:p>
    <w:p w:rsidRDefault="00961BB5" w:rsidP="00961BB5" w:rsidR="00961BB5" w:rsidRPr="00557DEA">
      <w:pPr>
        <w:pStyle w:val="Odlomakpopisa"/>
        <w:numPr>
          <w:ilvl w:val="0"/>
          <w:numId w:val="38"/>
        </w:numPr>
        <w:ind w:hanging="425" w:left="567"/>
        <w:jc w:val="both"/>
      </w:pPr>
      <w:r w:rsidRPr="00557DEA">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961BB5" w:rsidP="00961BB5" w:rsidR="00961BB5" w:rsidRPr="00557DEA">
      <w:pPr>
        <w:pStyle w:val="Odlomakpopisa"/>
        <w:ind w:left="567"/>
        <w:jc w:val="both"/>
      </w:pPr>
    </w:p>
    <w:p w:rsidRDefault="00961BB5" w:rsidP="00961BB5" w:rsidR="00961BB5" w:rsidRPr="00557DEA">
      <w:pPr>
        <w:pStyle w:val="Odlomakpopisa"/>
        <w:numPr>
          <w:ilvl w:val="0"/>
          <w:numId w:val="38"/>
        </w:numPr>
        <w:ind w:hanging="567" w:left="567"/>
        <w:jc w:val="both"/>
      </w:pPr>
      <w:r w:rsidRPr="00557DEA">
        <w:t>Nakon pravomoćnosti rješenja o dosudi i nakon što kupac položi kupovninu sud će donijeti zaključak o predaji nekretnina kupcu, čime kupac stupa u posjed istih.</w:t>
      </w:r>
    </w:p>
    <w:p w:rsidRDefault="00961BB5" w:rsidP="00961BB5" w:rsidR="00961BB5" w:rsidRPr="00557DEA">
      <w:pPr>
        <w:pStyle w:val="Odlomakpopisa"/>
        <w:ind w:hanging="567" w:left="567"/>
      </w:pPr>
    </w:p>
    <w:p w:rsidRDefault="00961BB5" w:rsidP="00961BB5" w:rsidR="00961BB5" w:rsidRPr="00557DEA">
      <w:pPr>
        <w:pStyle w:val="Odlomakpopisa"/>
        <w:numPr>
          <w:ilvl w:val="0"/>
          <w:numId w:val="38"/>
        </w:numPr>
        <w:ind w:hanging="567" w:left="567"/>
        <w:jc w:val="both"/>
      </w:pPr>
      <w:r w:rsidRPr="00557DEA">
        <w:t>Prodaja se obavlja po načelu «viđeno-kupljeno», što isključuje sve naknadne prigovore kupca.</w:t>
      </w:r>
    </w:p>
    <w:p w:rsidRDefault="00961BB5" w:rsidP="00961BB5" w:rsidR="00961BB5" w:rsidRPr="00557DEA">
      <w:pPr>
        <w:ind w:hanging="567" w:left="567"/>
        <w:jc w:val="both"/>
      </w:pPr>
    </w:p>
    <w:p w:rsidRDefault="00961BB5" w:rsidP="00961BB5" w:rsidR="00961BB5" w:rsidRPr="00557DEA">
      <w:pPr>
        <w:pStyle w:val="Odlomakpopisa"/>
        <w:numPr>
          <w:ilvl w:val="0"/>
          <w:numId w:val="38"/>
        </w:numPr>
        <w:ind w:hanging="567" w:left="567"/>
        <w:jc w:val="both"/>
      </w:pPr>
      <w:r w:rsidRPr="00557DEA">
        <w:t>Razgledati nekretnine i dokumentaciju vezanu  uz iste, zainteresirane osobe mogu u vrijeme dogovoreno sa stečaj</w:t>
      </w:r>
      <w:r w:rsidR="005B188A" w:rsidRPr="00557DEA">
        <w:t>nim upraviteljem na tel. br. 095</w:t>
      </w:r>
      <w:r w:rsidRPr="00557DEA">
        <w:t>/</w:t>
      </w:r>
      <w:r w:rsidR="00B0295F" w:rsidRPr="00557DEA">
        <w:t xml:space="preserve">3791 </w:t>
      </w:r>
      <w:r w:rsidR="005B188A" w:rsidRPr="00557DEA">
        <w:t>–</w:t>
      </w:r>
      <w:r w:rsidR="00B0295F" w:rsidRPr="00557DEA">
        <w:t xml:space="preserve"> 303</w:t>
      </w:r>
      <w:r w:rsidR="005B188A" w:rsidRPr="00557DEA">
        <w:t>.</w:t>
      </w:r>
    </w:p>
    <w:p w:rsidRDefault="00961BB5" w:rsidP="00961BB5" w:rsidR="00961BB5" w:rsidRPr="00557DEA">
      <w:pPr>
        <w:jc w:val="both"/>
      </w:pPr>
      <w:r w:rsidRPr="00557DEA">
        <w:tab/>
      </w:r>
      <w:r w:rsidRPr="00557DEA">
        <w:tab/>
      </w:r>
      <w:r w:rsidRPr="00557DEA">
        <w:tab/>
      </w:r>
      <w:r w:rsidRPr="00557DEA">
        <w:tab/>
      </w:r>
      <w:r w:rsidRPr="00557DEA">
        <w:tab/>
      </w:r>
    </w:p>
    <w:p w:rsidRDefault="00961BB5" w:rsidP="00961BB5" w:rsidR="00961BB5" w:rsidRPr="00557DEA">
      <w:pPr>
        <w:jc w:val="center"/>
      </w:pPr>
      <w:r w:rsidRPr="00557DEA">
        <w:t>Obrazloženje</w:t>
      </w:r>
    </w:p>
    <w:p w:rsidRDefault="00961BB5" w:rsidP="00961BB5" w:rsidR="00961BB5" w:rsidRPr="00557DEA">
      <w:pPr>
        <w:jc w:val="both"/>
      </w:pPr>
    </w:p>
    <w:p w:rsidRDefault="00961BB5" w:rsidP="00961BB5" w:rsidR="00961BB5" w:rsidRPr="00557DEA">
      <w:pPr>
        <w:jc w:val="both"/>
      </w:pPr>
      <w:r w:rsidRPr="00557DEA">
        <w:tab/>
        <w:t>Ovaj je sud po prijedlogu stečajnog upravitelja, sukladno odredbi čl. 164. Stečajnog zakona (NN 44/96, 29/99, 129/00, 123/03, 82/06, 116/10, 25/12, 133/12; dalje u tekstu SZ), donio rješenje o prodaji, proveo ročište radi utvrđenja vrijednosti nekretnine i zaključak o utvrđenoj vrijednosti nekretnina, nakon što su iste procijenjene od strane Stalnog sudskog vještaka za poljoprivredu Alana Đozića, dipl.ing. iz Siska dana 15.02.2015. te odlučio kao u izreci ovog zaključka o prodaji, sukladno odredbama Ovršnog zakona (NN 112/12; 93/14), koje se odnose na prodaju nekretnina.</w:t>
      </w:r>
    </w:p>
    <w:p w:rsidRDefault="00961BB5" w:rsidP="00961BB5" w:rsidR="00961BB5" w:rsidRPr="00557DEA">
      <w:pPr>
        <w:jc w:val="both"/>
      </w:pPr>
    </w:p>
    <w:p w:rsidRDefault="00AC468B" w:rsidP="00AC468B" w:rsidR="00961BB5" w:rsidRPr="00557DEA">
      <w:pPr>
        <w:ind w:firstLine="708"/>
        <w:jc w:val="both"/>
      </w:pPr>
      <w:r w:rsidRPr="00557DEA">
        <w:t>Prema čl. 164. St. 6. SZ, ako se nekretnina nije mogla prodati na drugom ročištu za prodaju po utvrđenoj vrijednosti na narednim ročištima može se prodati za nižu vrijednost koju zaključkom odredi stečajni sudac. O prodaji odlučuje stečajni sudac rješenjem protiv kojeg pravo žalbe imaju stečajni upravitelj i razlučni vjerovnici, a zaključkom o prodaji stečajni sudac utvrđuje vrijednost nekretnine, način prodaje i uvjete prodaje (čl. 164 stavci 3 i 4 SZ).</w:t>
      </w:r>
    </w:p>
    <w:p w:rsidRDefault="00961BB5" w:rsidP="00961BB5" w:rsidR="00961BB5" w:rsidRPr="00557DEA">
      <w:pPr>
        <w:jc w:val="center"/>
      </w:pPr>
      <w:r w:rsidRPr="00557DEA">
        <w:t xml:space="preserve">U Zagrebu, </w:t>
      </w:r>
      <w:r w:rsidR="005B188A" w:rsidRPr="00557DEA">
        <w:t>08. siječnja 2019</w:t>
      </w:r>
      <w:r w:rsidR="00F07676" w:rsidRPr="00557DEA">
        <w:t xml:space="preserve">. godine </w:t>
      </w:r>
    </w:p>
    <w:p w:rsidRDefault="00961BB5" w:rsidP="00961BB5" w:rsidR="00961BB5" w:rsidRPr="00557DEA">
      <w:pPr>
        <w:jc w:val="center"/>
      </w:pPr>
      <w:r w:rsidRPr="00557DEA">
        <w:t xml:space="preserve"> </w:t>
      </w:r>
    </w:p>
    <w:p w:rsidRDefault="00961BB5" w:rsidP="00961BB5" w:rsidR="00961BB5" w:rsidRPr="00557DEA">
      <w:pPr>
        <w:jc w:val="right"/>
      </w:pPr>
      <w:r w:rsidRPr="00557DEA">
        <w:tab/>
      </w:r>
      <w:r w:rsidRPr="00557DEA">
        <w:tab/>
      </w:r>
      <w:r w:rsidRPr="00557DEA">
        <w:tab/>
      </w:r>
      <w:r w:rsidRPr="00557DEA">
        <w:tab/>
      </w:r>
      <w:r w:rsidRPr="00557DEA">
        <w:tab/>
      </w:r>
      <w:r w:rsidRPr="00557DEA">
        <w:tab/>
      </w:r>
      <w:r w:rsidRPr="00557DEA">
        <w:tab/>
      </w:r>
      <w:r w:rsidRPr="00557DEA">
        <w:tab/>
      </w:r>
      <w:r w:rsidRPr="00557DEA">
        <w:tab/>
        <w:t xml:space="preserve">               SUDAC:</w:t>
      </w:r>
    </w:p>
    <w:p w:rsidRDefault="00961BB5" w:rsidP="00E53D3D" w:rsidR="00B56FC9">
      <w:pPr>
        <w:pStyle w:val="Uvuenotijeloteksta"/>
        <w:ind w:firstLine="141" w:left="1983"/>
        <w:jc w:val="right"/>
      </w:pPr>
      <w:r w:rsidRPr="00557DEA">
        <w:tab/>
      </w:r>
      <w:r w:rsidRPr="00557DEA">
        <w:tab/>
      </w:r>
      <w:r w:rsidRPr="00557DEA">
        <w:tab/>
      </w:r>
      <w:r w:rsidRPr="00557DEA">
        <w:tab/>
      </w:r>
      <w:r w:rsidRPr="00557DEA">
        <w:tab/>
      </w:r>
      <w:r w:rsidRPr="00557DEA">
        <w:tab/>
        <w:t>Vesna Sremac Šoštar</w:t>
      </w:r>
      <w:r w:rsidR="00B56FC9">
        <w:t>,v.r.</w:t>
      </w:r>
    </w:p>
    <w:p w:rsidRDefault="00B56FC9" w:rsidP="00D338FD" w:rsidR="00B56FC9">
      <w:pPr>
        <w:pStyle w:val="Uvuenotijeloteksta"/>
        <w:ind w:firstLine="141" w:left="1983"/>
        <w:jc w:val="right"/>
      </w:pPr>
      <w:r>
        <w:t>Za točnost otpravka</w:t>
      </w:r>
    </w:p>
    <w:p w:rsidRDefault="00B56FC9" w:rsidP="00961BB5" w:rsidR="00961BB5" w:rsidRPr="00557DEA">
      <w:pPr>
        <w:jc w:val="right"/>
      </w:pPr>
      <w:r>
        <w:t>Matea Bizjak</w:t>
      </w:r>
    </w:p>
    <w:p w:rsidRDefault="00961BB5" w:rsidP="00961BB5" w:rsidR="00961BB5" w:rsidRPr="00557DEA">
      <w:pPr>
        <w:jc w:val="both"/>
      </w:pPr>
    </w:p>
    <w:p w:rsidRDefault="00961BB5" w:rsidP="00961BB5" w:rsidR="00961BB5" w:rsidRPr="00557DEA">
      <w:pPr>
        <w:jc w:val="both"/>
      </w:pPr>
      <w:r w:rsidRPr="00557DEA">
        <w:t>UPUTA O PRAVNOM LIJEKU:</w:t>
      </w:r>
    </w:p>
    <w:p w:rsidRDefault="00961BB5" w:rsidP="00961BB5" w:rsidR="00961BB5" w:rsidRPr="00557DEA">
      <w:pPr>
        <w:jc w:val="both"/>
      </w:pPr>
      <w:r w:rsidRPr="00557DEA">
        <w:t>Protiv ovog zaključka nije dopuštena žalba (čl. 11. st. 9. SZ).</w:t>
      </w:r>
      <w:r w:rsidRPr="00557DEA">
        <w:tab/>
      </w:r>
    </w:p>
    <w:p w:rsidRDefault="00F07676" w:rsidP="00F07676" w:rsidR="00F07676" w:rsidRPr="00557DEA">
      <w:pPr>
        <w:pStyle w:val="Odlomakpopisa"/>
        <w:numPr>
          <w:ilvl w:val="0"/>
          <w:numId w:val="37"/>
        </w:numPr>
        <w:jc w:val="both"/>
      </w:pPr>
      <w:r w:rsidRPr="00557DEA">
        <w:t xml:space="preserve"> </w:t>
      </w:r>
    </w:p>
    <w:sectPr w:rsidSect="00222A11" w:rsidR="00F07676" w:rsidRPr="00557DEA">
      <w:headerReference w:type="even" r:id="rId10"/>
      <w:headerReference w:type="default" r:id="rId11"/>
      <w:headerReference w:type="first" r:id="rId12"/>
      <w:pgSz w:h="16838" w:w="11906"/>
      <w:pgMar w:gutter="0" w:footer="709" w:header="709" w:left="1418" w:bottom="1985"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6031" w:rsidR="009E6031">
      <w:r>
        <w:separator/>
      </w:r>
    </w:p>
  </w:endnote>
  <w:endnote w:id="0" w:type="continuationSeparator">
    <w:p w:rsidRDefault="009E6031" w:rsidR="009E60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6031" w:rsidR="009E6031">
      <w:r>
        <w:separator/>
      </w:r>
    </w:p>
  </w:footnote>
  <w:footnote w:id="0" w:type="continuationSeparator">
    <w:p w:rsidRDefault="009E6031" w:rsidR="009E60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6FC9">
      <w:rPr>
        <w:rStyle w:val="Brojstranice"/>
        <w:noProof/>
      </w:rPr>
      <w:t>- 8 -</w:t>
    </w:r>
    <w:r>
      <w:rPr>
        <w:rStyle w:val="Brojstranice"/>
      </w:rPr>
      <w:fldChar w:fldCharType="end"/>
    </w:r>
  </w:p>
  <w:p w:rsidRDefault="00F11089" w:rsidP="001102E2" w:rsidR="005B7A49" w:rsidRPr="0028257A">
    <w:pPr>
      <w:pStyle w:val="Zaglavlje"/>
      <w:ind w:right="-2"/>
      <w:jc w:val="right"/>
      <w:rPr>
        <w:sz w:val="20"/>
        <w:szCs w:val="20"/>
      </w:rPr>
    </w:pPr>
    <w:r>
      <w:t xml:space="preserve"> </w:t>
    </w:r>
    <w:r w:rsidR="00677DAE">
      <w:t xml:space="preserve">  </w:t>
    </w:r>
    <w:r>
      <w:t xml:space="preserve">   </w:t>
    </w:r>
    <w:r w:rsidR="001102E2">
      <w:t xml:space="preserve">   </w:t>
    </w:r>
    <w:r w:rsidR="00093A49">
      <w:t>48. St-901/13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R="007A750B">
    <w:pPr>
      <w:pStyle w:val="Zaglavlje"/>
    </w:pPr>
    <w:r>
      <w:tab/>
    </w:r>
    <w:r>
      <w:tab/>
    </w:r>
  </w:p>
  <w:p w:rsidRDefault="007A750B" w:rsidR="007A750B">
    <w:pPr>
      <w:pStyle w:val="Zaglavlje"/>
    </w:pPr>
  </w:p>
  <w:p w:rsidRDefault="007A750B" w:rsidP="00953077" w:rsidR="007A750B">
    <w:pPr>
      <w:pStyle w:val="Zaglavlje"/>
      <w:rPr>
        <w:sz w:val="20"/>
        <w:szCs w:val="20"/>
      </w:rPr>
    </w:pPr>
    <w:r>
      <w:tab/>
    </w:r>
    <w:r>
      <w:tab/>
    </w:r>
    <w:r w:rsidR="009614BC">
      <w:t>48. St-901/13</w:t>
    </w:r>
  </w:p>
  <w:p w:rsidRDefault="007A750B" w:rsidP="00953077" w:rsidR="007A750B">
    <w:pPr>
      <w:pStyle w:val="Zaglavlje"/>
      <w:rPr>
        <w:sz w:val="20"/>
        <w:szCs w:val="20"/>
      </w:rPr>
    </w:pPr>
  </w:p>
  <w:p w:rsidRDefault="007A750B" w:rsidP="00953077" w:rsidR="007A750B">
    <w:pPr>
      <w:pStyle w:val="Zaglavlje"/>
      <w:rPr>
        <w:sz w:val="20"/>
        <w:szCs w:val="20"/>
      </w:rPr>
    </w:pPr>
  </w:p>
  <w:p w:rsidRDefault="007A750B" w:rsidP="000C42FE" w:rsidR="007A750B" w:rsidRPr="00953077">
    <w:pPr>
      <w:pStyle w:val="Zaglavlje"/>
      <w:ind w:left="426"/>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292AFF"/>
    <w:multiLevelType w:val="hybridMultilevel"/>
    <w:tmpl w:val="11A6917E"/>
    <w:lvl w:tplc="8438EFF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5E251E"/>
    <w:multiLevelType w:val="hybridMultilevel"/>
    <w:tmpl w:val="E9701242"/>
    <w:lvl w:tplc="DF0C6F1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2C4B7BF9"/>
    <w:multiLevelType w:val="hybridMultilevel"/>
    <w:tmpl w:val="9104EA6E"/>
    <w:lvl w:tplc="44422BBE" w:ilvl="0">
      <w:start w:val="1"/>
      <w:numFmt w:val="upperRoman"/>
      <w:lvlText w:val="%1.)"/>
      <w:lvlJc w:val="left"/>
      <w:pPr>
        <w:ind w:hanging="720" w:left="1080"/>
      </w:pPr>
      <w:rPr>
        <w:rFonts w:cs="Times New Roman" w:hAnsi="Times New Roman" w:ascii="Times New Roman" w:hint="default"/>
        <w:b w:val="false"/>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F6421F9"/>
    <w:multiLevelType w:val="hybridMultilevel"/>
    <w:tmpl w:val="3F003B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1145F16"/>
    <w:multiLevelType w:val="hybridMultilevel"/>
    <w:tmpl w:val="E084C68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3">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D033E5A"/>
    <w:multiLevelType w:val="hybridMultilevel"/>
    <w:tmpl w:val="5694DED0"/>
    <w:lvl w:tplc="87EAB11A" w:ilvl="0">
      <w:start w:val="1"/>
      <w:numFmt w:val="decimal"/>
      <w:lvlText w:val="%1.)"/>
      <w:lvlJc w:val="left"/>
      <w:pPr>
        <w:ind w:hanging="360" w:left="64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31">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70540C9A"/>
    <w:multiLevelType w:val="hybridMultilevel"/>
    <w:tmpl w:val="75F25088"/>
    <w:lvl w:tplc="5F92CA90"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3">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106301B"/>
    <w:multiLevelType w:val="hybridMultilevel"/>
    <w:tmpl w:val="CCC41A40"/>
    <w:lvl w:tplc="27B0E3C0"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6"/>
  </w:num>
  <w:num w:numId="3">
    <w:abstractNumId w:val="29"/>
  </w:num>
  <w:num w:numId="4">
    <w:abstractNumId w:val="1"/>
  </w:num>
  <w:num w:numId="5">
    <w:abstractNumId w:val="4"/>
  </w:num>
  <w:num w:numId="6">
    <w:abstractNumId w:val="31"/>
  </w:num>
  <w:num w:numId="7">
    <w:abstractNumId w:val="16"/>
  </w:num>
  <w:num w:numId="8">
    <w:abstractNumId w:val="27"/>
  </w:num>
  <w:num w:numId="9">
    <w:abstractNumId w:val="5"/>
  </w:num>
  <w:num w:numId="10">
    <w:abstractNumId w:val="14"/>
  </w:num>
  <w:num w:numId="11">
    <w:abstractNumId w:val="22"/>
  </w:num>
  <w:num w:numId="12">
    <w:abstractNumId w:val="6"/>
  </w:num>
  <w:num w:numId="13">
    <w:abstractNumId w:val="30"/>
  </w:num>
  <w:num w:numId="14">
    <w:abstractNumId w:val="17"/>
  </w:num>
  <w:num w:numId="15">
    <w:abstractNumId w:val="10"/>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6"/>
  </w:num>
  <w:num w:numId="19">
    <w:abstractNumId w:val="9"/>
  </w:num>
  <w:num w:numId="20">
    <w:abstractNumId w:val="13"/>
  </w:num>
  <w:num w:numId="21">
    <w:abstractNumId w:val="0"/>
  </w:num>
  <w:num w:numId="22">
    <w:abstractNumId w:val="25"/>
  </w:num>
  <w:num w:numId="23">
    <w:abstractNumId w:val="11"/>
  </w:num>
  <w:num w:numId="24">
    <w:abstractNumId w:val="19"/>
  </w:num>
  <w:num w:numId="25">
    <w:abstractNumId w:val="24"/>
  </w:num>
  <w:num w:numId="26">
    <w:abstractNumId w:val="2"/>
  </w:num>
  <w:num w:numId="27">
    <w:abstractNumId w:val="33"/>
  </w:num>
  <w:num w:numId="28">
    <w:abstractNumId w:val="35"/>
  </w:num>
  <w:num w:numId="29">
    <w:abstractNumId w:val="15"/>
  </w:num>
  <w:num w:numId="30">
    <w:abstractNumId w:val="34"/>
  </w:num>
  <w:num w:numId="31">
    <w:abstractNumId w:val="7"/>
  </w:num>
  <w:num w:numId="32">
    <w:abstractNumId w:val="3"/>
  </w:num>
  <w:num w:numId="33">
    <w:abstractNumId w:val="21"/>
  </w:num>
  <w:num w:numId="34">
    <w:abstractNumId w:val="18"/>
  </w:num>
  <w:num w:numId="35">
    <w:abstractNumId w:val="2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ocumentProtection w:enforcement="false" w:edit="readOnly"/>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631F5"/>
    <w:rsid w:val="00071195"/>
    <w:rsid w:val="0008428F"/>
    <w:rsid w:val="00093A49"/>
    <w:rsid w:val="000A2FEC"/>
    <w:rsid w:val="000C3E14"/>
    <w:rsid w:val="000C4754"/>
    <w:rsid w:val="000C747F"/>
    <w:rsid w:val="000E0C70"/>
    <w:rsid w:val="000E292E"/>
    <w:rsid w:val="000F389E"/>
    <w:rsid w:val="0011011A"/>
    <w:rsid w:val="001102E2"/>
    <w:rsid w:val="0013119D"/>
    <w:rsid w:val="001323C1"/>
    <w:rsid w:val="00142D20"/>
    <w:rsid w:val="00152575"/>
    <w:rsid w:val="00165B0A"/>
    <w:rsid w:val="0019493C"/>
    <w:rsid w:val="001A0199"/>
    <w:rsid w:val="001C2FB5"/>
    <w:rsid w:val="001C4A03"/>
    <w:rsid w:val="001F004F"/>
    <w:rsid w:val="001F7157"/>
    <w:rsid w:val="002048C5"/>
    <w:rsid w:val="00215919"/>
    <w:rsid w:val="00222A11"/>
    <w:rsid w:val="00232160"/>
    <w:rsid w:val="00236C2C"/>
    <w:rsid w:val="00240BD0"/>
    <w:rsid w:val="00282355"/>
    <w:rsid w:val="0028257A"/>
    <w:rsid w:val="00284C28"/>
    <w:rsid w:val="002909E2"/>
    <w:rsid w:val="00295672"/>
    <w:rsid w:val="0029769A"/>
    <w:rsid w:val="002B3396"/>
    <w:rsid w:val="002B6FCD"/>
    <w:rsid w:val="002D0F40"/>
    <w:rsid w:val="002E2883"/>
    <w:rsid w:val="002E3A57"/>
    <w:rsid w:val="00302E54"/>
    <w:rsid w:val="00303C1B"/>
    <w:rsid w:val="00313F06"/>
    <w:rsid w:val="00317198"/>
    <w:rsid w:val="0032230E"/>
    <w:rsid w:val="00330373"/>
    <w:rsid w:val="003435F2"/>
    <w:rsid w:val="003542AC"/>
    <w:rsid w:val="00361D36"/>
    <w:rsid w:val="00365F0C"/>
    <w:rsid w:val="00374088"/>
    <w:rsid w:val="00374D53"/>
    <w:rsid w:val="00375389"/>
    <w:rsid w:val="00382A24"/>
    <w:rsid w:val="0038420D"/>
    <w:rsid w:val="00391F73"/>
    <w:rsid w:val="00397CFA"/>
    <w:rsid w:val="003B2001"/>
    <w:rsid w:val="003B3028"/>
    <w:rsid w:val="003B6272"/>
    <w:rsid w:val="003C5839"/>
    <w:rsid w:val="003C6610"/>
    <w:rsid w:val="003D6DA2"/>
    <w:rsid w:val="003F2381"/>
    <w:rsid w:val="00411A6B"/>
    <w:rsid w:val="004247FC"/>
    <w:rsid w:val="004270F7"/>
    <w:rsid w:val="00432782"/>
    <w:rsid w:val="00444EEC"/>
    <w:rsid w:val="004451EF"/>
    <w:rsid w:val="00487B15"/>
    <w:rsid w:val="00490C29"/>
    <w:rsid w:val="00494A48"/>
    <w:rsid w:val="004B0809"/>
    <w:rsid w:val="004B13B6"/>
    <w:rsid w:val="004C0C4D"/>
    <w:rsid w:val="004C407C"/>
    <w:rsid w:val="004D6AD2"/>
    <w:rsid w:val="004E3573"/>
    <w:rsid w:val="004E76A9"/>
    <w:rsid w:val="004F59FE"/>
    <w:rsid w:val="004F6BF4"/>
    <w:rsid w:val="00516D2E"/>
    <w:rsid w:val="00541E38"/>
    <w:rsid w:val="00557DEA"/>
    <w:rsid w:val="00563720"/>
    <w:rsid w:val="00585524"/>
    <w:rsid w:val="00592CB5"/>
    <w:rsid w:val="00594A77"/>
    <w:rsid w:val="00597E7B"/>
    <w:rsid w:val="005A257A"/>
    <w:rsid w:val="005A5170"/>
    <w:rsid w:val="005B188A"/>
    <w:rsid w:val="005B40AA"/>
    <w:rsid w:val="005B7A49"/>
    <w:rsid w:val="005D397A"/>
    <w:rsid w:val="005D7DF5"/>
    <w:rsid w:val="005E1146"/>
    <w:rsid w:val="005E5C3F"/>
    <w:rsid w:val="006164C2"/>
    <w:rsid w:val="00622282"/>
    <w:rsid w:val="00626D75"/>
    <w:rsid w:val="00627006"/>
    <w:rsid w:val="00633709"/>
    <w:rsid w:val="0063497F"/>
    <w:rsid w:val="006376C9"/>
    <w:rsid w:val="00644428"/>
    <w:rsid w:val="006462E9"/>
    <w:rsid w:val="00657FF8"/>
    <w:rsid w:val="006677C8"/>
    <w:rsid w:val="0067408D"/>
    <w:rsid w:val="00677DAE"/>
    <w:rsid w:val="00685199"/>
    <w:rsid w:val="00696917"/>
    <w:rsid w:val="006A7BF6"/>
    <w:rsid w:val="006A7C82"/>
    <w:rsid w:val="006C0974"/>
    <w:rsid w:val="006C2827"/>
    <w:rsid w:val="006D4DB7"/>
    <w:rsid w:val="007025E0"/>
    <w:rsid w:val="00762468"/>
    <w:rsid w:val="007678A2"/>
    <w:rsid w:val="007736C0"/>
    <w:rsid w:val="00784EF5"/>
    <w:rsid w:val="00791A46"/>
    <w:rsid w:val="00795561"/>
    <w:rsid w:val="007960BC"/>
    <w:rsid w:val="007A0ABD"/>
    <w:rsid w:val="007A750B"/>
    <w:rsid w:val="007D088F"/>
    <w:rsid w:val="007D25D9"/>
    <w:rsid w:val="008122CF"/>
    <w:rsid w:val="0082107F"/>
    <w:rsid w:val="00836C85"/>
    <w:rsid w:val="00841210"/>
    <w:rsid w:val="00842A03"/>
    <w:rsid w:val="00844CF5"/>
    <w:rsid w:val="00865E7D"/>
    <w:rsid w:val="00874495"/>
    <w:rsid w:val="0088070C"/>
    <w:rsid w:val="00882204"/>
    <w:rsid w:val="00882E6B"/>
    <w:rsid w:val="008841B3"/>
    <w:rsid w:val="00892B54"/>
    <w:rsid w:val="008A387F"/>
    <w:rsid w:val="008B7A19"/>
    <w:rsid w:val="008D514A"/>
    <w:rsid w:val="008E55F2"/>
    <w:rsid w:val="008F4849"/>
    <w:rsid w:val="00913E8B"/>
    <w:rsid w:val="0093735D"/>
    <w:rsid w:val="00947AC0"/>
    <w:rsid w:val="009515ED"/>
    <w:rsid w:val="009614BC"/>
    <w:rsid w:val="00961BB5"/>
    <w:rsid w:val="009648EA"/>
    <w:rsid w:val="00972C21"/>
    <w:rsid w:val="0098650A"/>
    <w:rsid w:val="009C3B39"/>
    <w:rsid w:val="009E0375"/>
    <w:rsid w:val="009E6031"/>
    <w:rsid w:val="009E64C1"/>
    <w:rsid w:val="00A23501"/>
    <w:rsid w:val="00A255C0"/>
    <w:rsid w:val="00A31CB4"/>
    <w:rsid w:val="00A406A1"/>
    <w:rsid w:val="00A53CB8"/>
    <w:rsid w:val="00A63AD6"/>
    <w:rsid w:val="00A65EC9"/>
    <w:rsid w:val="00A75EAF"/>
    <w:rsid w:val="00A76FD1"/>
    <w:rsid w:val="00A806E8"/>
    <w:rsid w:val="00A97C08"/>
    <w:rsid w:val="00AA09BB"/>
    <w:rsid w:val="00AA3112"/>
    <w:rsid w:val="00AC468B"/>
    <w:rsid w:val="00AE15E4"/>
    <w:rsid w:val="00AE28C7"/>
    <w:rsid w:val="00AE2DF2"/>
    <w:rsid w:val="00AE73D5"/>
    <w:rsid w:val="00AF375B"/>
    <w:rsid w:val="00B01320"/>
    <w:rsid w:val="00B0295F"/>
    <w:rsid w:val="00B134BA"/>
    <w:rsid w:val="00B16F77"/>
    <w:rsid w:val="00B17D67"/>
    <w:rsid w:val="00B254AF"/>
    <w:rsid w:val="00B3642F"/>
    <w:rsid w:val="00B40ED0"/>
    <w:rsid w:val="00B419CB"/>
    <w:rsid w:val="00B50989"/>
    <w:rsid w:val="00B53EDC"/>
    <w:rsid w:val="00B56FC9"/>
    <w:rsid w:val="00B81BEC"/>
    <w:rsid w:val="00B97525"/>
    <w:rsid w:val="00BA1900"/>
    <w:rsid w:val="00BA698F"/>
    <w:rsid w:val="00BA6DB0"/>
    <w:rsid w:val="00BA70C8"/>
    <w:rsid w:val="00BB146A"/>
    <w:rsid w:val="00BB799F"/>
    <w:rsid w:val="00BE2B05"/>
    <w:rsid w:val="00BE3191"/>
    <w:rsid w:val="00C14DEC"/>
    <w:rsid w:val="00C22ECC"/>
    <w:rsid w:val="00C24147"/>
    <w:rsid w:val="00C31D53"/>
    <w:rsid w:val="00C41D74"/>
    <w:rsid w:val="00C4419D"/>
    <w:rsid w:val="00C465E7"/>
    <w:rsid w:val="00C46A70"/>
    <w:rsid w:val="00C502B5"/>
    <w:rsid w:val="00C62F5D"/>
    <w:rsid w:val="00C74795"/>
    <w:rsid w:val="00C7731C"/>
    <w:rsid w:val="00C81737"/>
    <w:rsid w:val="00C85B7E"/>
    <w:rsid w:val="00C87DEB"/>
    <w:rsid w:val="00C949A8"/>
    <w:rsid w:val="00C96D4C"/>
    <w:rsid w:val="00C96D83"/>
    <w:rsid w:val="00CB452B"/>
    <w:rsid w:val="00CB712A"/>
    <w:rsid w:val="00CC13F8"/>
    <w:rsid w:val="00CC1A08"/>
    <w:rsid w:val="00CD50CE"/>
    <w:rsid w:val="00CE350D"/>
    <w:rsid w:val="00CE4AD0"/>
    <w:rsid w:val="00CF6858"/>
    <w:rsid w:val="00D009EB"/>
    <w:rsid w:val="00D1501D"/>
    <w:rsid w:val="00D15370"/>
    <w:rsid w:val="00D24BAE"/>
    <w:rsid w:val="00D259EB"/>
    <w:rsid w:val="00D27E4F"/>
    <w:rsid w:val="00D3125E"/>
    <w:rsid w:val="00D45980"/>
    <w:rsid w:val="00D46515"/>
    <w:rsid w:val="00D52509"/>
    <w:rsid w:val="00D5779B"/>
    <w:rsid w:val="00D74F5E"/>
    <w:rsid w:val="00D8523B"/>
    <w:rsid w:val="00D92D22"/>
    <w:rsid w:val="00D97CA0"/>
    <w:rsid w:val="00DA1DB6"/>
    <w:rsid w:val="00DB678F"/>
    <w:rsid w:val="00DB6978"/>
    <w:rsid w:val="00DC3B9E"/>
    <w:rsid w:val="00DD1ABE"/>
    <w:rsid w:val="00DD24F7"/>
    <w:rsid w:val="00DF11D1"/>
    <w:rsid w:val="00DF2724"/>
    <w:rsid w:val="00DF49FF"/>
    <w:rsid w:val="00DF4DE0"/>
    <w:rsid w:val="00DF6799"/>
    <w:rsid w:val="00DF7F87"/>
    <w:rsid w:val="00E0607D"/>
    <w:rsid w:val="00E32F18"/>
    <w:rsid w:val="00E33EE0"/>
    <w:rsid w:val="00E359B0"/>
    <w:rsid w:val="00E403AC"/>
    <w:rsid w:val="00E42B05"/>
    <w:rsid w:val="00E44B12"/>
    <w:rsid w:val="00E51DF3"/>
    <w:rsid w:val="00E66974"/>
    <w:rsid w:val="00E70287"/>
    <w:rsid w:val="00E73A1B"/>
    <w:rsid w:val="00E84FE8"/>
    <w:rsid w:val="00E92A0B"/>
    <w:rsid w:val="00E93835"/>
    <w:rsid w:val="00EA20D4"/>
    <w:rsid w:val="00EC6820"/>
    <w:rsid w:val="00EC6F08"/>
    <w:rsid w:val="00ED5EBE"/>
    <w:rsid w:val="00ED67AB"/>
    <w:rsid w:val="00EE64D6"/>
    <w:rsid w:val="00F07676"/>
    <w:rsid w:val="00F11089"/>
    <w:rsid w:val="00F20940"/>
    <w:rsid w:val="00F26F1C"/>
    <w:rsid w:val="00F51B04"/>
    <w:rsid w:val="00F57473"/>
    <w:rsid w:val="00F63357"/>
    <w:rsid w:val="00F80116"/>
    <w:rsid w:val="00F8220F"/>
    <w:rsid w:val="00F82CEF"/>
    <w:rsid w:val="00F86E5D"/>
    <w:rsid w:val="00F92F05"/>
    <w:rsid w:val="00FA4204"/>
    <w:rsid w:val="00FA7838"/>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link w:val="UvuenotijelotekstaChar"/>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32230E"/>
    <w:rPr>
      <w:rFonts w:cs="Arial" w:hAnsi="Arial" w:ascii="Arial"/>
      <w:sz w:val="22"/>
      <w:szCs w:val="24"/>
    </w:rPr>
  </w:style>
  <w:style w:styleId="Tekstrezerviranogmjesta" w:type="character">
    <w:name w:val="Placeholder Text"/>
    <w:basedOn w:val="Zadanifontodlomka"/>
    <w:uiPriority w:val="99"/>
    <w:semiHidden/>
    <w:rsid w:val="00C24147"/>
    <w:rPr>
      <w:color w:val="808080"/>
      <w:bdr w:space="0" w:sz="0" w:color="auto" w:val="none"/>
      <w:shd w:fill="auto" w:color="auto" w:val="clear"/>
    </w:rPr>
  </w:style>
  <w:style w:customStyle="true" w:styleId="eSPISCCParagraphDefaultFont" w:type="character">
    <w:name w:val="eSPIS_CC_Paragraph Default Font"/>
    <w:basedOn w:val="Zadanifontodlomka"/>
    <w:rsid w:val="00C241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4147"/>
    <w:rPr>
      <w:b/>
      <w:bdr w:space="0" w:sz="0" w:color="auto" w:val="none"/>
      <w:shd w:fill="FFFFCC" w:color="auto" w:val="clear"/>
      <w:lang w:val="hr-HR"/>
    </w:rPr>
  </w:style>
  <w:style w:customStyle="true" w:styleId="PozadinaSvijetloCrvena" w:type="character">
    <w:name w:val="Pozadina_SvijetloCrvena"/>
    <w:basedOn w:val="eSPISCCParagraphDefaultFont"/>
    <w:rsid w:val="00C241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4147"/>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7736C0"/>
    <w:rPr>
      <w:rFonts w:eastAsia="Calibri"/>
      <w:sz w:val="24"/>
      <w:szCs w:val="22"/>
      <w:lang w:eastAsia="en-US"/>
    </w:rPr>
  </w:style>
  <w:style w:customStyle="true" w:styleId="UvuenotijelotekstaChar" w:type="character">
    <w:name w:val="Uvučeno tijelo teksta Char"/>
    <w:link w:val="Uvuenotijeloteksta"/>
    <w:rsid w:val="005E114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link w:val="UvuenotijelotekstaChar"/>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32230E"/>
    <w:rPr>
      <w:rFonts w:ascii="Arial" w:cs="Arial" w:hAnsi="Arial"/>
      <w:sz w:val="22"/>
      <w:szCs w:val="24"/>
    </w:rPr>
  </w:style>
  <w:style w:styleId="Tekstrezerviranogmjesta" w:type="character">
    <w:name w:val="Placeholder Text"/>
    <w:basedOn w:val="Zadanifontodlomka"/>
    <w:uiPriority w:val="99"/>
    <w:semiHidden/>
    <w:rsid w:val="00C24147"/>
    <w:rPr>
      <w:color w:val="808080"/>
      <w:bdr w:color="auto" w:space="0" w:sz="0" w:val="none"/>
      <w:shd w:color="auto" w:fill="auto" w:val="clear"/>
    </w:rPr>
  </w:style>
  <w:style w:customStyle="1" w:styleId="eSPISCCParagraphDefaultFont" w:type="character">
    <w:name w:val="eSPIS_CC_Paragraph Default Font"/>
    <w:basedOn w:val="Zadanifontodlomka"/>
    <w:rsid w:val="00C241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4147"/>
    <w:rPr>
      <w:b/>
      <w:bdr w:color="auto" w:space="0" w:sz="0" w:val="none"/>
      <w:shd w:color="auto" w:fill="FFFFCC" w:val="clear"/>
      <w:lang w:val="hr-HR"/>
    </w:rPr>
  </w:style>
  <w:style w:customStyle="1" w:styleId="PozadinaSvijetloCrvena" w:type="character">
    <w:name w:val="Pozadina_SvijetloCrvena"/>
    <w:basedOn w:val="eSPISCCParagraphDefaultFont"/>
    <w:rsid w:val="00C241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4147"/>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7736C0"/>
    <w:rPr>
      <w:rFonts w:eastAsia="Calibri"/>
      <w:sz w:val="24"/>
      <w:szCs w:val="22"/>
      <w:lang w:eastAsia="en-US"/>
    </w:rPr>
  </w:style>
  <w:style w:customStyle="1" w:styleId="UvuenotijelotekstaChar" w:type="character">
    <w:name w:val="Uvučeno tijelo teksta Char"/>
    <w:link w:val="Uvuenotijeloteksta"/>
    <w:rsid w:val="005E114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3336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St-901/2013</izvorni_sadrzaj>
    <derivirana_varijabla naziv="DomainObject.Predmet.OznakaBroj_1">St-901/2013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PETROVA GORA zastupanog po punomoćniku Darko Maržić</izvorni_sadrzaj>
    <derivirana_varijabla naziv="DomainObject.Predmet.ProtustrankaFormated_1">  POLJOPRIVREDNA ZADRUGA PETROVA GORA zastupanog po punomoćniku Darko Maržić</derivirana_varijabla>
  </DomainObject.Predmet.ProtustrankaFormated>
  <DomainObject.Predmet.ProtustrankaFormatedOIB>
    <izvorni_sadrzaj>  POLJOPRIVREDNA ZADRUGA PETROVA GORA, OIB 69602856930 zastupanog po punomoćniku Darko Maržić</izvorni_sadrzaj>
    <derivirana_varijabla naziv="DomainObject.Predmet.ProtustrankaFormatedOIB_1">  POLJOPRIVREDNA ZADRUGA PETROVA GORA, OIB 69602856930 zastupanog po punomoćniku Darko Maržić</derivirana_varijabla>
  </DomainObject.Predmet.ProtustrankaFormatedOIB>
  <DomainObject.Predmet.ProtustrankaFormatedWithAdress>
    <izvorni_sadrzaj> POLJOPRIVREDNA ZADRUGA PETROVA GORA, KRIŽNOG PUTA 6, 44410 Gvozd zastupanog po punomoćniku Darko Maržić</izvorni_sadrzaj>
    <derivirana_varijabla naziv="DomainObject.Predmet.ProtustrankaFormatedWithAdress_1"> POLJOPRIVREDNA ZADRUGA PETROVA GORA, KRIŽNOG PUTA 6, 44410 Gvozd zastupanog po punomoćniku Darko Maržić</derivirana_varijabla>
  </DomainObject.Predmet.ProtustrankaFormatedWithAdress>
  <DomainObject.Predmet.ProtustrankaFormatedWithAdressOIB>
    <izvorni_sadrzaj> POLJOPRIVREDNA ZADRUGA PETROVA GORA, OIB 69602856930, KRIŽNOG PUTA 6, 44410 Gvozd zastupanog po punomoćniku Darko Maržić</izvorni_sadrzaj>
    <derivirana_varijabla naziv="DomainObject.Predmet.ProtustrankaFormatedWithAdressOIB_1"> POLJOPRIVREDNA ZADRUGA PETROVA GORA, OIB 69602856930, KRIŽNOG PUTA 6, 44410 Gvozd zastupanog po punomoćniku Darko Maržić</derivirana_varijabla>
  </DomainObject.Predmet.ProtustrankaFormatedWithAdressOIB>
  <DomainObject.Predmet.ProtustrankaWithAdress>
    <izvorni_sadrzaj>POLJOPRIVREDNA ZADRUGA PETROVA GORA KRIŽNOG PUTA 6, 44410 Gvozd</izvorni_sadrzaj>
    <derivirana_varijabla naziv="DomainObject.Predmet.ProtustrankaWithAdress_1">POLJOPRIVREDNA ZADRUGA PETROVA GORA KRIŽNOG PUTA 6, 44410 Gvozd</derivirana_varijabla>
  </DomainObject.Predmet.ProtustrankaWithAdress>
  <DomainObject.Predmet.ProtustrankaWithAdressOIB>
    <izvorni_sadrzaj>POLJOPRIVREDNA ZADRUGA PETROVA GORA, OIB 69602856930, KRIŽNOG PUTA 6, 44410 Gvozd</izvorni_sadrzaj>
    <derivirana_varijabla naziv="DomainObject.Predmet.ProtustrankaWithAdressOIB_1">POLJOPRIVREDNA ZADRUGA PETROVA GORA, OIB 69602856930, KRIŽNOG PUTA 6, 44410 Gvozd</derivirana_varijabla>
  </DomainObject.Predmet.ProtustrankaWithAdressOIB>
  <DomainObject.Predmet.ProtustrankaNazivFormated>
    <izvorni_sadrzaj>POLJOPRIVREDNA ZADRUGA PETROVA GORA</izvorni_sadrzaj>
    <derivirana_varijabla naziv="DomainObject.Predmet.ProtustrankaNazivFormated_1">POLJOPRIVREDNA ZADRUGA PETROVA GORA</derivirana_varijabla>
  </DomainObject.Predmet.ProtustrankaNazivFormated>
  <DomainObject.Predmet.ProtustrankaNazivFormatedOIB>
    <izvorni_sadrzaj>POLJOPRIVREDNA ZADRUGA PETROVA GORA, OIB 69602856930</izvorni_sadrzaj>
    <derivirana_varijabla naziv="DomainObject.Predmet.ProtustrankaNazivFormatedOIB_1">POLJOPRIVREDNA ZADRUGA PETROVA GORA, OIB 69602856930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EKO SELO MLIN SRNJAK d.o.o. za poljoprivredu, proizvodnju i usluge; Tomislav Tandarić; Martina Švigir; Marko Radovečki; ŠIBENSKE DELICIJE d.o.o. za trgovinu i usluge; Mineo Pejić; ZID TRADE d.o.o. za građenje, trgovinu i usluge; POPLAR d. o. o. za usluge; Ivan Milardović</izvorni_sadrzaj>
    <derivirana_varijabla naziv="DomainObject.Predmet.StrankaFormated_1">  FINA ZAGREB; EKO SELO MLIN SRNJAK d.o.o. za poljoprivredu, proizvodnju i usluge; Tomislav Tandarić; Martina Švigir; Marko Radovečki; ŠIBENSKE DELICIJE d.o.o. za trgovinu i usluge; Mineo Pejić; ZID TRADE d.o.o. za građenje, trgovinu i usluge; POPLAR d. o. o. za usluge; Ivan Milardović</derivirana_varijabla>
  </DomainObject.Predmet.StrankaFormated>
  <DomainObject.Predmet.StrankaFormatedOIB>
    <izvorni_sadrzaj>  FINA ZAGREB, OIB 85821130368; EKO SELO MLIN SRNJAK d.o.o. za poljoprivredu, proizvodnju i usluge, OIB 54178999905; Tomislav Tandarić, OIB 77355068339; Martina Švigir, OIB 97304640046; Marko Radovečki, OIB 39028211350; ŠIBENSKE DELICIJE d.o.o. za trgovinu i usluge, OIB 71685075389; Mineo Pejić, OIB 30792059646; ZID TRADE d.o.o. za građenje, trgovinu i usluge, OIB 17309934168; POPLAR d. o. o. za usluge, OIB 73164521771; Ivan Milardović</izvorni_sadrzaj>
    <derivirana_varijabla naziv="DomainObject.Predmet.StrankaFormatedOIB_1">  FINA ZAGREB, OIB 85821130368; EKO SELO MLIN SRNJAK d.o.o. za poljoprivredu, proizvodnju i usluge, OIB 54178999905; Tomislav Tandarić, OIB 77355068339; Martina Švigir, OIB 97304640046; Marko Radovečki, OIB 39028211350; ŠIBENSKE DELICIJE d.o.o. za trgovinu i usluge, OIB 71685075389; Mineo Pejić, OIB 30792059646; ZID TRADE d.o.o. za građenje, trgovinu i usluge, OIB 17309934168; POPLAR d. o. o. za usluge, OIB 73164521771; Ivan Milardović</derivirana_varijabla>
  </DomainObject.Predmet.StrankaFormatedOIB>
  <DomainObject.Predmet.StrankaFormatedWithAdress>
    <izvorni_sadrzaj> FINA ZAGREB, ILICA 307, 10000 Zagreb; EKO SELO MLIN SRNJAK d.o.o. za poljoprivredu, proizvodnju i usluge, Čremušnica 150/A, 44410 Gvozd; Tomislav Tandarić, Cvetković 165, 10450 Cvetković; Martina Švigir, Kozjak Začretski 18, 49223 Kozjak Začretski; Marko Radovečki, Kozjak Začretski 18, 49223 Kozjak Začretski; ŠIBENSKE DELICIJE d.o.o. za trgovinu i usluge, Hrvoja Macanovića 37, 10000 Zagreb; Mineo Pejić, Ulica Ivane Brlić-Mažuranić 7, 10000 Zagreb; ZID TRADE d.o.o. za građenje, trgovinu i usluge, A. Medulića 4A, 35000 Slavonski Brod; POPLAR d. o. o. za usluge, Ivana Gorana Kovačića 178, 51314 Ravna Gora; Ivan Milardović</izvorni_sadrzaj>
    <derivirana_varijabla naziv="DomainObject.Predmet.StrankaFormatedWithAdress_1"> FINA ZAGREB, ILICA 307, 10000 Zagreb; EKO SELO MLIN SRNJAK d.o.o. za poljoprivredu, proizvodnju i usluge, Čremušnica 150/A, 44410 Gvozd; Tomislav Tandarić, Cvetković 165, 10450 Cvetković; Martina Švigir, Kozjak Začretski 18, 49223 Kozjak Začretski; Marko Radovečki, Kozjak Začretski 18, 49223 Kozjak Začretski; ŠIBENSKE DELICIJE d.o.o. za trgovinu i usluge, Hrvoja Macanovića 37, 10000 Zagreb; Mineo Pejić, Ulica Ivane Brlić-Mažuranić 7, 10000 Zagreb; ZID TRADE d.o.o. za građenje, trgovinu i usluge, A. Medulića 4A, 35000 Slavonski Brod; POPLAR d. o. o. za usluge, Ivana Gorana Kovačića 178, 51314 Ravna Gora; Ivan Milardović</derivirana_varijabla>
  </DomainObject.Predmet.StrankaFormatedWithAdress>
  <DomainObject.Predmet.StrankaFormatedWithAdressOIB>
    <izvorni_sadrzaj> FINA ZAGREB, OIB 85821130368, ILICA 307, 10000 Zagreb; EKO SELO MLIN SRNJAK d.o.o. za poljoprivredu, proizvodnju i usluge, OIB 54178999905, Čremušnica 150/A, 44410 Gvozd; Tomislav Tandarić, OIB 77355068339, Cvetković 165, 10450 Cvetković; Martina Švigir, OIB 97304640046, Kozjak Začretski 18, 49223 Kozjak Začretski; Marko Radovečki, OIB 39028211350, Kozjak Začretski 18, 49223 Kozjak Začretski; ŠIBENSKE DELICIJE d.o.o. za trgovinu i usluge, OIB 71685075389, Hrvoja Macanovića 37, 10000 Zagreb; Mineo Pejić, OIB 30792059646, Ulica Ivane Brlić-Mažuranić 7, 10000 Zagreb; ZID TRADE d.o.o. za građenje, trgovinu i usluge, OIB 17309934168, A. Medulića 4A, 35000 Slavonski Brod; POPLAR d. o. o. za usluge, OIB 73164521771, Ivana Gorana Kovačića 178, 51314 Ravna Gora; Ivan Milardović</izvorni_sadrzaj>
    <derivirana_varijabla naziv="DomainObject.Predmet.StrankaFormatedWithAdressOIB_1"> FINA ZAGREB, OIB 85821130368, ILICA 307, 10000 Zagreb; EKO SELO MLIN SRNJAK d.o.o. za poljoprivredu, proizvodnju i usluge, OIB 54178999905, Čremušnica 150/A, 44410 Gvozd; Tomislav Tandarić, OIB 77355068339, Cvetković 165, 10450 Cvetković; Martina Švigir, OIB 97304640046, Kozjak Začretski 18, 49223 Kozjak Začretski; Marko Radovečki, OIB 39028211350, Kozjak Začretski 18, 49223 Kozjak Začretski; ŠIBENSKE DELICIJE d.o.o. za trgovinu i usluge, OIB 71685075389, Hrvoja Macanovića 37, 10000 Zagreb; Mineo Pejić, OIB 30792059646, Ulica Ivane Brlić-Mažuranić 7, 10000 Zagreb; ZID TRADE d.o.o. za građenje, trgovinu i usluge, OIB 17309934168, A. Medulića 4A, 35000 Slavonski Brod; POPLAR d. o. o. za usluge, OIB 73164521771, Ivana Gorana Kovačića 178, 51314 Ravna Gora; Ivan Milardović</derivirana_varijabla>
  </DomainObject.Predmet.StrankaFormatedWithAdressOIB>
  <DomainObject.Predmet.StrankaWithAdress>
    <izvorni_sadrzaj>FINA ZAGREB ILICA 307,10000 Zagreb,EKO SELO MLIN SRNJAK d.o.o. za poljoprivredu, proizvodnju i usluge Čremušnica 150/A,44410 Gvozd,Tomislav Tandarić Cvetković 165,10450 Cvetković,Martina Švigir Kozjak Začretski 18,49223 Kozjak Začretski,Marko Radovečki Kozjak Začretski 18,49223 Kozjak Začretski,ŠIBENSKE DELICIJE d.o.o. za trgovinu i usluge Hrvoja Macanovića 37,10000 Zagreb,Mineo Pejić Ulica Ivane Brlić-Mažuranić 7,10000 Zagreb,ZID TRADE d.o.o. za građenje, trgovinu i usluge A. Medulića 4A,35000 Slavonski Brod,POPLAR d. o. o. za usluge Ivana Gorana Kovačića 178,51314 Ravna Gora,Ivan Milardović </izvorni_sadrzaj>
    <derivirana_varijabla naziv="DomainObject.Predmet.StrankaWithAdress_1">FINA ZAGREB ILICA 307,10000 Zagreb,EKO SELO MLIN SRNJAK d.o.o. za poljoprivredu, proizvodnju i usluge Čremušnica 150/A,44410 Gvozd,Tomislav Tandarić Cvetković 165,10450 Cvetković,Martina Švigir Kozjak Začretski 18,49223 Kozjak Začretski,Marko Radovečki Kozjak Začretski 18,49223 Kozjak Začretski,ŠIBENSKE DELICIJE d.o.o. za trgovinu i usluge Hrvoja Macanovića 37,10000 Zagreb,Mineo Pejić Ulica Ivane Brlić-Mažuranić 7,10000 Zagreb,ZID TRADE d.o.o. za građenje, trgovinu i usluge A. Medulića 4A,35000 Slavonski Brod,POPLAR d. o. o. za usluge Ivana Gorana Kovačića 178,51314 Ravna Gora,Ivan Milardović </derivirana_varijabla>
  </DomainObject.Predmet.StrankaWithAdress>
  <DomainObject.Predmet.StrankaWithAdressOIB>
    <izvorni_sadrzaj>FINA ZAGREB, OIB 85821130368, ILICA 307,10000 Zagreb,EKO SELO MLIN SRNJAK d.o.o. za poljoprivredu, proizvodnju i usluge, OIB 54178999905, Čremušnica 150/A,44410 Gvozd,Tomislav Tandarić, OIB 77355068339, Cvetković 165,10450 Cvetković,Martina Švigir, OIB 97304640046, Kozjak Začretski 18,49223 Kozjak Začretski,Marko Radovečki, OIB 39028211350, Kozjak Začretski 18,49223 Kozjak Začretski,ŠIBENSKE DELICIJE d.o.o. za trgovinu i usluge, OIB 71685075389, Hrvoja Macanovića 37,10000 Zagreb,Mineo Pejić, OIB 30792059646, Ulica Ivane Brlić-Mažuranić 7,10000 Zagreb,ZID TRADE d.o.o. za građenje, trgovinu i usluge, OIB 17309934168, A. Medulića 4A,35000 Slavonski Brod,POPLAR d. o. o. za usluge, OIB 73164521771, Ivana Gorana Kovačića 178,51314 Ravna Gora,Ivan Milardović</izvorni_sadrzaj>
    <derivirana_varijabla naziv="DomainObject.Predmet.StrankaWithAdressOIB_1">FINA ZAGREB, OIB 85821130368, ILICA 307,10000 Zagreb,EKO SELO MLIN SRNJAK d.o.o. za poljoprivredu, proizvodnju i usluge, OIB 54178999905, Čremušnica 150/A,44410 Gvozd,Tomislav Tandarić, OIB 77355068339, Cvetković 165,10450 Cvetković,Martina Švigir, OIB 97304640046, Kozjak Začretski 18,49223 Kozjak Začretski,Marko Radovečki, OIB 39028211350, Kozjak Začretski 18,49223 Kozjak Začretski,ŠIBENSKE DELICIJE d.o.o. za trgovinu i usluge, OIB 71685075389, Hrvoja Macanovića 37,10000 Zagreb,Mineo Pejić, OIB 30792059646, Ulica Ivane Brlić-Mažuranić 7,10000 Zagreb,ZID TRADE d.o.o. za građenje, trgovinu i usluge, OIB 17309934168, A. Medulića 4A,35000 Slavonski Brod,POPLAR d. o. o. za usluge, OIB 73164521771, Ivana Gorana Kovačića 178,51314 Ravna Gora,Ivan Milardović</derivirana_varijabla>
  </DomainObject.Predmet.StrankaWithAdressOIB>
  <DomainObject.Predmet.StrankaNazivFormated>
    <izvorni_sadrzaj>FINA ZAGREB,EKO SELO MLIN SRNJAK d.o.o. za poljoprivredu, proizvodnju i usluge,Tomislav Tandarić,Martina Švigir,Marko Radovečki,ŠIBENSKE DELICIJE d.o.o. za trgovinu i usluge,Mineo Pejić,ZID TRADE d.o.o. za građenje, trgovinu i usluge,POPLAR d. o. o. za usluge,Ivan Milardović</izvorni_sadrzaj>
    <derivirana_varijabla naziv="DomainObject.Predmet.StrankaNazivFormated_1">FINA ZAGREB,EKO SELO MLIN SRNJAK d.o.o. za poljoprivredu, proizvodnju i usluge,Tomislav Tandarić,Martina Švigir,Marko Radovečki,ŠIBENSKE DELICIJE d.o.o. za trgovinu i usluge,Mineo Pejić,ZID TRADE d.o.o. za građenje, trgovinu i usluge,POPLAR d. o. o. za usluge,Ivan Milardović</derivirana_varijabla>
  </DomainObject.Predmet.StrankaNazivFormated>
  <DomainObject.Predmet.StrankaNazivFormatedOIB>
    <izvorni_sadrzaj>FINA ZAGREB, OIB 85821130368,EKO SELO MLIN SRNJAK d.o.o. za poljoprivredu, proizvodnju i usluge, OIB 54178999905,Tomislav Tandarić, OIB 77355068339,Martina Švigir, OIB 97304640046,Marko Radovečki, OIB 39028211350,ŠIBENSKE DELICIJE d.o.o. za trgovinu i usluge, OIB 71685075389,Mineo Pejić, OIB 30792059646,ZID TRADE d.o.o. za građenje, trgovinu i usluge, OIB 17309934168,POPLAR d. o. o. za usluge, OIB 73164521771,Ivan Milardović</izvorni_sadrzaj>
    <derivirana_varijabla naziv="DomainObject.Predmet.StrankaNazivFormatedOIB_1">FINA ZAGREB, OIB 85821130368,EKO SELO MLIN SRNJAK d.o.o. za poljoprivredu, proizvodnju i usluge, OIB 54178999905,Tomislav Tandarić, OIB 77355068339,Martina Švigir, OIB 97304640046,Marko Radovečki, OIB 39028211350,ŠIBENSKE DELICIJE d.o.o. za trgovinu i usluge, OIB 71685075389,Mineo Pejić, OIB 30792059646,ZID TRADE d.o.o. za građenje, trgovinu i usluge, OIB 17309934168,POPLAR d. o. o. za usluge, OIB 73164521771,Ivan Milardović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EKO SELO MLIN SRNJAK d.o.o. za poljoprivredu, proizvodnju i usluge</item>
      <item>Tomislav Tandarić</item>
      <item>Martina Švigir</item>
      <item>Marko Radovečki</item>
      <item>ŠIBENSKE DELICIJE d.o.o. za trgovinu i usluge</item>
      <item>Mineo Pejić</item>
      <item>ZID TRADE d.o.o. za građenje, trgovinu i usluge</item>
      <item>POPLAR d. o. o. za usluge</item>
      <item>Ivan Milardović</item>
    </izvorni_sadrzaj>
    <derivirana_varijabla naziv="DomainObject.Predmet.StrankaListFormated_1">
      <item>FINA ZAGREB</item>
      <item>EKO SELO MLIN SRNJAK d.o.o. za poljoprivredu, proizvodnju i usluge</item>
      <item>Tomislav Tandarić</item>
      <item>Martina Švigir</item>
      <item>Marko Radovečki</item>
      <item>ŠIBENSKE DELICIJE d.o.o. za trgovinu i usluge</item>
      <item>Mineo Pejić</item>
      <item>ZID TRADE d.o.o. za građenje, trgovinu i usluge</item>
      <item>POPLAR d. o. o. za usluge</item>
      <item>Ivan Milardović</item>
    </derivirana_varijabla>
  </DomainObject.Predmet.StrankaListFormated>
  <DomainObject.Predmet.StrankaListFormatedOIB>
    <izvorni_sadrzaj>
      <item>FINA ZAGREB, OIB 85821130368</item>
      <item>EKO SELO MLIN SRNJAK d.o.o. za poljoprivredu, proizvodnju i usluge, OIB 54178999905</item>
      <item>Tomislav Tandarić, OIB 77355068339</item>
      <item>Martina Švigir, OIB 97304640046</item>
      <item>Marko Radovečki, OIB 39028211350</item>
      <item>ŠIBENSKE DELICIJE d.o.o. za trgovinu i usluge, OIB 71685075389</item>
      <item>Mineo Pejić, OIB 30792059646</item>
      <item>ZID TRADE d.o.o. za građenje, trgovinu i usluge, OIB 17309934168</item>
      <item>POPLAR d. o. o. za usluge, OIB 73164521771</item>
      <item>Ivan Milardović</item>
    </izvorni_sadrzaj>
    <derivirana_varijabla naziv="DomainObject.Predmet.StrankaListFormatedOIB_1">
      <item>FINA ZAGREB, OIB 85821130368</item>
      <item>EKO SELO MLIN SRNJAK d.o.o. za poljoprivredu, proizvodnju i usluge, OIB 54178999905</item>
      <item>Tomislav Tandarić, OIB 77355068339</item>
      <item>Martina Švigir, OIB 97304640046</item>
      <item>Marko Radovečki, OIB 39028211350</item>
      <item>ŠIBENSKE DELICIJE d.o.o. za trgovinu i usluge, OIB 71685075389</item>
      <item>Mineo Pejić, OIB 30792059646</item>
      <item>ZID TRADE d.o.o. za građenje, trgovinu i usluge, OIB 17309934168</item>
      <item>POPLAR d. o. o. za usluge, OIB 73164521771</item>
      <item>Ivan Milardović</item>
    </derivirana_varijabla>
  </DomainObject.Predmet.StrankaListFormatedOIB>
  <DomainObject.Predmet.StrankaListFormatedWithAdress>
    <izvorni_sadrzaj>
      <item>FINA ZAGREB, ILICA 307, 10000 Zagreb</item>
      <item>EKO SELO MLIN SRNJAK d.o.o. za poljoprivredu, proizvodnju i usluge, Čremušnica 150/A, 44410 Gvozd</item>
      <item>Tomislav Tandarić, Cvetković 165, 10450 Cvetković</item>
      <item>Martina Švigir, Kozjak Začretski 18, 49223 Kozjak Začretski</item>
      <item>Marko Radovečki, Kozjak Začretski 18, 49223 Kozjak Začretski</item>
      <item>ŠIBENSKE DELICIJE d.o.o. za trgovinu i usluge, Hrvoja Macanovića 37, 10000 Zagreb</item>
      <item>Mineo Pejić, Ulica Ivane Brlić-Mažuranić 7, 10000 Zagreb</item>
      <item>ZID TRADE d.o.o. za građenje, trgovinu i usluge, A. Medulića 4A, 35000 Slavonski Brod</item>
      <item>POPLAR d. o. o. za usluge, Ivana Gorana Kovačića 178, 51314 Ravna Gora</item>
      <item>Ivan Milardović</item>
    </izvorni_sadrzaj>
    <derivirana_varijabla naziv="DomainObject.Predmet.StrankaListFormatedWithAdress_1">
      <item>FINA ZAGREB, ILICA 307, 10000 Zagreb</item>
      <item>EKO SELO MLIN SRNJAK d.o.o. za poljoprivredu, proizvodnju i usluge, Čremušnica 150/A, 44410 Gvozd</item>
      <item>Tomislav Tandarić, Cvetković 165, 10450 Cvetković</item>
      <item>Martina Švigir, Kozjak Začretski 18, 49223 Kozjak Začretski</item>
      <item>Marko Radovečki, Kozjak Začretski 18, 49223 Kozjak Začretski</item>
      <item>ŠIBENSKE DELICIJE d.o.o. za trgovinu i usluge, Hrvoja Macanovića 37, 10000 Zagreb</item>
      <item>Mineo Pejić, Ulica Ivane Brlić-Mažuranić 7, 10000 Zagreb</item>
      <item>ZID TRADE d.o.o. za građenje, trgovinu i usluge, A. Medulića 4A, 35000 Slavonski Brod</item>
      <item>POPLAR d. o. o. za usluge, Ivana Gorana Kovačića 178, 51314 Ravna Gora</item>
      <item>Ivan Milardović</item>
    </derivirana_varijabla>
  </DomainObject.Predmet.StrankaListFormatedWithAdress>
  <DomainObject.Predmet.StrankaListFormatedWithAdressOIB>
    <izvorni_sadrzaj>
      <item>FINA ZAGREB, OIB 85821130368, ILICA 307, 10000 Zagreb</item>
      <item>EKO SELO MLIN SRNJAK d.o.o. za poljoprivredu, proizvodnju i usluge, OIB 54178999905, Čremušnica 150/A, 44410 Gvozd</item>
      <item>Tomislav Tandarić, OIB 77355068339, Cvetković 165, 10450 Cvetković</item>
      <item>Martina Švigir, OIB 97304640046, Kozjak Začretski 18, 49223 Kozjak Začretski</item>
      <item>Marko Radovečki, OIB 39028211350, Kozjak Začretski 18, 49223 Kozjak Začretski</item>
      <item>ŠIBENSKE DELICIJE d.o.o. za trgovinu i usluge, OIB 71685075389, Hrvoja Macanovića 37, 10000 Zagreb</item>
      <item>Mineo Pejić, OIB 30792059646, Ulica Ivane Brlić-Mažuranić 7, 10000 Zagreb</item>
      <item>ZID TRADE d.o.o. za građenje, trgovinu i usluge, OIB 17309934168, A. Medulića 4A, 35000 Slavonski Brod</item>
      <item>POPLAR d. o. o. za usluge, OIB 73164521771, Ivana Gorana Kovačića 178, 51314 Ravna Gora</item>
      <item>Ivan Milardović</item>
    </izvorni_sadrzaj>
    <derivirana_varijabla naziv="DomainObject.Predmet.StrankaListFormatedWithAdressOIB_1">
      <item>FINA ZAGREB, OIB 85821130368, ILICA 307, 10000 Zagreb</item>
      <item>EKO SELO MLIN SRNJAK d.o.o. za poljoprivredu, proizvodnju i usluge, OIB 54178999905, Čremušnica 150/A, 44410 Gvozd</item>
      <item>Tomislav Tandarić, OIB 77355068339, Cvetković 165, 10450 Cvetković</item>
      <item>Martina Švigir, OIB 97304640046, Kozjak Začretski 18, 49223 Kozjak Začretski</item>
      <item>Marko Radovečki, OIB 39028211350, Kozjak Začretski 18, 49223 Kozjak Začretski</item>
      <item>ŠIBENSKE DELICIJE d.o.o. za trgovinu i usluge, OIB 71685075389, Hrvoja Macanovića 37, 10000 Zagreb</item>
      <item>Mineo Pejić, OIB 30792059646, Ulica Ivane Brlić-Mažuranić 7, 10000 Zagreb</item>
      <item>ZID TRADE d.o.o. za građenje, trgovinu i usluge, OIB 17309934168, A. Medulića 4A, 35000 Slavonski Brod</item>
      <item>POPLAR d. o. o. za usluge, OIB 73164521771, Ivana Gorana Kovačića 178, 51314 Ravna Gora</item>
      <item>Ivan Milardović</item>
    </derivirana_varijabla>
  </DomainObject.Predmet.StrankaListFormatedWithAdressOIB>
  <DomainObject.Predmet.StrankaListNazivFormated>
    <izvorni_sadrzaj>
      <item>FINA ZAGREB</item>
      <item>EKO SELO MLIN SRNJAK d.o.o. za poljoprivredu, proizvodnju i usluge</item>
      <item>Tomislav Tandarić</item>
      <item>Martina Švigir</item>
      <item>Marko Radovečki</item>
      <item>ŠIBENSKE DELICIJE d.o.o. za trgovinu i usluge</item>
      <item>Mineo Pejić</item>
      <item>ZID TRADE d.o.o. za građenje, trgovinu i usluge</item>
      <item>POPLAR d. o. o. za usluge</item>
      <item>Ivan Milardović</item>
    </izvorni_sadrzaj>
    <derivirana_varijabla naziv="DomainObject.Predmet.StrankaListNazivFormated_1">
      <item>FINA ZAGREB</item>
      <item>EKO SELO MLIN SRNJAK d.o.o. za poljoprivredu, proizvodnju i usluge</item>
      <item>Tomislav Tandarić</item>
      <item>Martina Švigir</item>
      <item>Marko Radovečki</item>
      <item>ŠIBENSKE DELICIJE d.o.o. za trgovinu i usluge</item>
      <item>Mineo Pejić</item>
      <item>ZID TRADE d.o.o. za građenje, trgovinu i usluge</item>
      <item>POPLAR d. o. o. za usluge</item>
      <item>Ivan Milardović</item>
    </derivirana_varijabla>
  </DomainObject.Predmet.StrankaListNazivFormated>
  <DomainObject.Predmet.StrankaListNazivFormatedOIB>
    <izvorni_sadrzaj>
      <item>FINA ZAGREB, OIB 85821130368</item>
      <item>EKO SELO MLIN SRNJAK d.o.o. za poljoprivredu, proizvodnju i usluge, OIB 54178999905</item>
      <item>Tomislav Tandarić, OIB 77355068339</item>
      <item>Martina Švigir, OIB 97304640046</item>
      <item>Marko Radovečki, OIB 39028211350</item>
      <item>ŠIBENSKE DELICIJE d.o.o. za trgovinu i usluge, OIB 71685075389</item>
      <item>Mineo Pejić, OIB 30792059646</item>
      <item>ZID TRADE d.o.o. za građenje, trgovinu i usluge, OIB 17309934168</item>
      <item>POPLAR d. o. o. za usluge, OIB 73164521771</item>
      <item>Ivan Milardović</item>
    </izvorni_sadrzaj>
    <derivirana_varijabla naziv="DomainObject.Predmet.StrankaListNazivFormatedOIB_1">
      <item>FINA ZAGREB, OIB 85821130368</item>
      <item>EKO SELO MLIN SRNJAK d.o.o. za poljoprivredu, proizvodnju i usluge, OIB 54178999905</item>
      <item>Tomislav Tandarić, OIB 77355068339</item>
      <item>Martina Švigir, OIB 97304640046</item>
      <item>Marko Radovečki, OIB 39028211350</item>
      <item>ŠIBENSKE DELICIJE d.o.o. za trgovinu i usluge, OIB 71685075389</item>
      <item>Mineo Pejić, OIB 30792059646</item>
      <item>ZID TRADE d.o.o. za građenje, trgovinu i usluge, OIB 17309934168</item>
      <item>POPLAR d. o. o. za usluge, OIB 73164521771</item>
      <item>Ivan Milardović</item>
    </derivirana_varijabla>
  </DomainObject.Predmet.StrankaListNazivFormatedOIB>
  <DomainObject.Predmet.ProtuStrankaListFormated>
    <izvorni_sadrzaj>
      <item>POLJOPRIVREDNA ZADRUGA PETROVA GORA zastupanog po punomoćniku Darko Maržić</item>
    </izvorni_sadrzaj>
    <derivirana_varijabla naziv="DomainObject.Predmet.ProtuStrankaListFormated_1">
      <item>POLJOPRIVREDNA ZADRUGA PETROVA GORA zastupanog po punomoćniku Darko Maržić</item>
    </derivirana_varijabla>
  </DomainObject.Predmet.ProtuStrankaListFormated>
  <DomainObject.Predmet.ProtuStrankaListFormatedOIB>
    <izvorni_sadrzaj>
      <item>POLJOPRIVREDNA ZADRUGA PETROVA GORA, OIB 69602856930 zastupanog po punomoćniku Darko Maržić</item>
    </izvorni_sadrzaj>
    <derivirana_varijabla naziv="DomainObject.Predmet.ProtuStrankaListFormatedOIB_1">
      <item>POLJOPRIVREDNA ZADRUGA PETROVA GORA, OIB 69602856930 zastupanog po punomoćniku Darko Maržić</item>
    </derivirana_varijabla>
  </DomainObject.Predmet.ProtuStrankaListFormatedOIB>
  <DomainObject.Predmet.ProtuStrankaListFormatedWithAdress>
    <izvorni_sadrzaj>
      <item>POLJOPRIVREDNA ZADRUGA PETROVA GORA, KRIŽNOG PUTA 6, 44410 Gvozd zastupanog po punomoćniku Darko Maržić</item>
    </izvorni_sadrzaj>
    <derivirana_varijabla naziv="DomainObject.Predmet.ProtuStrankaListFormatedWithAdress_1">
      <item>POLJOPRIVREDNA ZADRUGA PETROVA GORA, KRIŽNOG PUTA 6, 44410 Gvozd zastupanog po punomoćniku Darko Maržić</item>
    </derivirana_varijabla>
  </DomainObject.Predmet.ProtuStrankaListFormatedWithAdress>
  <DomainObject.Predmet.ProtuStrankaListFormatedWithAdressOIB>
    <izvorni_sadrzaj>
      <item>POLJOPRIVREDNA ZADRUGA PETROVA GORA, OIB 69602856930, KRIŽNOG PUTA 6, 44410 Gvozd zastupanog po punomoćniku Darko Maržić</item>
    </izvorni_sadrzaj>
    <derivirana_varijabla naziv="DomainObject.Predmet.ProtuStrankaListFormatedWithAdressOIB_1">
      <item>POLJOPRIVREDNA ZADRUGA PETROVA GORA, OIB 69602856930, KRIŽNOG PUTA 6, 44410 Gvozd zastupanog po punomoćniku Darko Maržić</item>
    </derivirana_varijabla>
  </DomainObject.Predmet.ProtuStrankaListFormatedWithAdressOIB>
  <DomainObject.Predmet.ProtuStrankaListNazivFormated>
    <izvorni_sadrzaj>
      <item>POLJOPRIVREDNA ZADRUGA PETROVA GORA</item>
    </izvorni_sadrzaj>
    <derivirana_varijabla naziv="DomainObject.Predmet.ProtuStrankaListNazivFormated_1">
      <item>POLJOPRIVREDNA ZADRUGA PETROVA GORA</item>
    </derivirana_varijabla>
  </DomainObject.Predmet.ProtuStrankaListNazivFormated>
  <DomainObject.Predmet.ProtuStrankaListNazivFormatedOIB>
    <izvorni_sadrzaj>
      <item>POLJOPRIVREDNA ZADRUGA PETROVA GORA, OIB 69602856930</item>
    </izvorni_sadrzaj>
    <derivirana_varijabla naziv="DomainObject.Predmet.ProtuStrankaListNazivFormatedOIB_1">
      <item>POLJOPRIVREDNA ZADRUGA PETROVA GORA, OIB 69602856930</item>
    </derivirana_varijabla>
  </DomainObject.Predmet.ProtuStrankaListNazivFormatedOIB>
  <DomainObject.Predmet.OstaliListFormated>
    <izvorni_sadrzaj>
      <item>Dražen Antonić</item>
      <item>RH, MF, Porezna uprava</item>
      <item>Jerko-duško Suić</item>
      <item>DRAGAN IVKOVIĆ</item>
      <item>AGRIA d.o.o.</item>
      <item>MINISTARSTVO FINANCIJA POREZNA UPRAVA</item>
      <item>Darko Maržić punomoćnik sudionika u postupku POLJOPRIVREDNA ZADRUGA PETROVA GORA</item>
    </izvorni_sadrzaj>
    <derivirana_varijabla naziv="DomainObject.Predmet.OstaliListFormated_1">
      <item>Dražen Antonić</item>
      <item>RH, MF, Porezna uprava</item>
      <item>Jerko-duško Suić</item>
      <item>DRAGAN IVKOVIĆ</item>
      <item>AGRIA d.o.o.</item>
      <item>MINISTARSTVO FINANCIJA POREZNA UPRAVA</item>
      <item>Darko Maržić punomoćnik sudionika u postupku POLJOPRIVREDNA ZADRUGA PETROVA GORA</item>
    </derivirana_varijabla>
  </DomainObject.Predmet.OstaliListFormated>
  <DomainObject.Predmet.OstaliListFormatedOIB>
    <izvorni_sadrzaj>
      <item>Dražen Antonić</item>
      <item>RH, MF, Porezna uprava</item>
      <item>Jerko-duško Suić, OIB 53510817959</item>
      <item>DRAGAN IVKOVIĆ</item>
      <item>AGRIA d.o.o.</item>
      <item>MINISTARSTVO FINANCIJA POREZNA UPRAVA</item>
      <item>Darko Maržić punomoćnik sudionika u postupku POLJOPRIVREDNA ZADRUGA PETROVA GORA</item>
    </izvorni_sadrzaj>
    <derivirana_varijabla naziv="DomainObject.Predmet.OstaliListFormatedOIB_1">
      <item>Dražen Antonić</item>
      <item>RH, MF, Porezna uprava</item>
      <item>Jerko-duško Suić, OIB 53510817959</item>
      <item>DRAGAN IVKOVIĆ</item>
      <item>AGRIA d.o.o.</item>
      <item>MINISTARSTVO FINANCIJA POREZNA UPRAVA</item>
      <item>Darko Maržić punomoćnik sudionika u postupku POLJOPRIVREDNA ZADRUGA PETROVA GORA</item>
    </derivirana_varijabla>
  </DomainObject.Predmet.OstaliListFormatedOIB>
  <DomainObject.Predmet.OstaliListFormatedWithAdress>
    <izvorni_sadrzaj>
      <item>Dražen Antonić, Strmec Stubički 52, 49244 Stubičke Toplice</item>
      <item>RH, MF, Porezna uprava, Av. Dubrovnik 32, 10000 Zagreb</item>
      <item>Jerko-duško Suić, Hegedušićeva 10, 10000 Zagreb</item>
      <item>DRAGAN IVKOVIĆ</item>
      <item>AGRIA d.o.o., OBRTNIČKA 2., 40000 Pušćine</item>
      <item>MINISTARSTVO FINANCIJA POREZNA UPRAVA</item>
      <item>Darko Maržić, Palmotićeva 50/II, 10000 Zagreb punomoćnik sudionika u postupku POLJOPRIVREDNA ZADRUGA PETROVA GORA</item>
    </izvorni_sadrzaj>
    <derivirana_varijabla naziv="DomainObject.Predmet.OstaliListFormatedWithAdress_1">
      <item>Dražen Antonić, Strmec Stubički 52, 49244 Stubičke Toplice</item>
      <item>RH, MF, Porezna uprava, Av. Dubrovnik 32, 10000 Zagreb</item>
      <item>Jerko-duško Suić, Hegedušićeva 10, 10000 Zagreb</item>
      <item>DRAGAN IVKOVIĆ</item>
      <item>AGRIA d.o.o., OBRTNIČKA 2., 40000 Pušćine</item>
      <item>MINISTARSTVO FINANCIJA POREZNA UPRAVA</item>
      <item>Darko Maržić, Palmotićeva 50/II, 10000 Zagreb punomoćnik sudionika u postupku POLJOPRIVREDNA ZADRUGA PETROVA GORA</item>
    </derivirana_varijabla>
  </DomainObject.Predmet.OstaliListFormatedWithAdress>
  <DomainObject.Predmet.OstaliListFormatedWithAdressOIB>
    <izvorni_sadrzaj>
      <item>Dražen Antonić, Strmec Stubički 52, 49244 Stubičke Toplice</item>
      <item>RH, MF, Porezna uprava, Av. Dubrovnik 32, 10000 Zagreb</item>
      <item>Jerko-duško Suić, OIB 53510817959, Hegedušićeva 10, 10000 Zagreb</item>
      <item>DRAGAN IVKOVIĆ</item>
      <item>AGRIA d.o.o., OBRTNIČKA 2., 40000 Pušćine</item>
      <item>MINISTARSTVO FINANCIJA POREZNA UPRAVA</item>
      <item>Darko Maržić, Palmotićeva 50/II, 10000 Zagreb punomoćnik sudionika u postupku POLJOPRIVREDNA ZADRUGA PETROVA GORA</item>
    </izvorni_sadrzaj>
    <derivirana_varijabla naziv="DomainObject.Predmet.OstaliListFormatedWithAdressOIB_1">
      <item>Dražen Antonić, Strmec Stubički 52, 49244 Stubičke Toplice</item>
      <item>RH, MF, Porezna uprava, Av. Dubrovnik 32, 10000 Zagreb</item>
      <item>Jerko-duško Suić, OIB 53510817959, Hegedušićeva 10, 10000 Zagreb</item>
      <item>DRAGAN IVKOVIĆ</item>
      <item>AGRIA d.o.o., OBRTNIČKA 2., 40000 Pušćine</item>
      <item>MINISTARSTVO FINANCIJA POREZNA UPRAVA</item>
      <item>Darko Maržić, Palmotićeva 50/II, 10000 Zagreb punomoćnik sudionika u postupku POLJOPRIVREDNA ZADRUGA PETROVA GORA</item>
    </derivirana_varijabla>
  </DomainObject.Predmet.OstaliListFormatedWithAdressOIB>
  <DomainObject.Predmet.OstaliListNazivFormated>
    <izvorni_sadrzaj>
      <item>Dražen Antonić</item>
      <item>RH, MF, Porezna uprava</item>
      <item>Jerko-duško Suić</item>
      <item>DRAGAN IVKOVIĆ</item>
      <item>AGRIA d.o.o.</item>
      <item>MINISTARSTVO FINANCIJA POREZNA UPRAVA</item>
      <item>Darko Maržić</item>
    </izvorni_sadrzaj>
    <derivirana_varijabla naziv="DomainObject.Predmet.OstaliListNazivFormated_1">
      <item>Dražen Antonić</item>
      <item>RH, MF, Porezna uprava</item>
      <item>Jerko-duško Suić</item>
      <item>DRAGAN IVKOVIĆ</item>
      <item>AGRIA d.o.o.</item>
      <item>MINISTARSTVO FINANCIJA POREZNA UPRAVA</item>
      <item>Darko Maržić</item>
    </derivirana_varijabla>
  </DomainObject.Predmet.OstaliListNazivFormated>
  <DomainObject.Predmet.OstaliListNazivFormatedOIB>
    <izvorni_sadrzaj>
      <item>Dražen Antonić</item>
      <item>RH, MF, Porezna uprava</item>
      <item>Jerko-duško Suić, OIB 53510817959</item>
      <item>DRAGAN IVKOVIĆ</item>
      <item>AGRIA d.o.o.</item>
      <item>MINISTARSTVO FINANCIJA POREZNA UPRAVA</item>
      <item>Darko Maržić</item>
    </izvorni_sadrzaj>
    <derivirana_varijabla naziv="DomainObject.Predmet.OstaliListNazivFormatedOIB_1">
      <item>Dražen Antonić</item>
      <item>RH, MF, Porezna uprava</item>
      <item>Jerko-duško Suić, OIB 53510817959</item>
      <item>DRAGAN IVKOVIĆ</item>
      <item>AGRIA d.o.o.</item>
      <item>MINISTARSTVO FINANCIJA POREZNA UPRAVA</item>
      <item>Darko Maržić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POLJOPRIVREDNA ZADRUGA PETROVA GORA</izvorni_sadrzaj>
    <derivirana_varijabla naziv="DomainObject.Predmet.ProtustrankaIDrugi_1">POLJOPRIVREDNA ZADRUGA PETROVA GORA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POLJOPRIVREDNA ZADRUGA PETROVA GORA, OIB 69602856930, KRIŽNOG PUTA 6, 44410 Gvozd</izvorni_sadrzaj>
    <derivirana_varijabla naziv="DomainObject.Predmet.ProtustrankaIDrugiAdressOIB_1">POLJOPRIVREDNA ZADRUGA PETROVA GORA, OIB 69602856930, KRIŽNOG PUTA 6, 44410 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PETROVA GORA</item>
      <item>FINA ZAGREB</item>
      <item>Dražen Antonić</item>
      <item>RH, MF, Porezna uprava</item>
      <item>Jerko-duško Suić</item>
      <item>DRAGAN IVKOVIĆ</item>
      <item>AGRIA d.o.o.</item>
      <item>MINISTARSTVO FINANCIJA POREZNA UPRAVA</item>
      <item>Darko Maržić</item>
      <item>EKO SELO MLIN SRNJAK d.o.o. za poljoprivredu, proizvodnju i usluge</item>
      <item>Tomislav Tandarić</item>
      <item>Martina Švigir</item>
      <item>Marko Radovečki</item>
      <item>ŠIBENSKE DELICIJE d.o.o. za trgovinu i usluge</item>
      <item>Mineo Pejić</item>
      <item>ZID TRADE d.o.o. za građenje, trgovinu i usluge</item>
      <item>POPLAR d. o. o. za usluge</item>
      <item>Ivan Milardović</item>
    </izvorni_sadrzaj>
    <derivirana_varijabla naziv="DomainObject.Predmet.SudioniciListNaziv_1">
      <item>POLJOPRIVREDNA ZADRUGA PETROVA GORA</item>
      <item>FINA ZAGREB</item>
      <item>Dražen Antonić</item>
      <item>RH, MF, Porezna uprava</item>
      <item>Jerko-duško Suić</item>
      <item>DRAGAN IVKOVIĆ</item>
      <item>AGRIA d.o.o.</item>
      <item>MINISTARSTVO FINANCIJA POREZNA UPRAVA</item>
      <item>Darko Maržić</item>
      <item>EKO SELO MLIN SRNJAK d.o.o. za poljoprivredu, proizvodnju i usluge</item>
      <item>Tomislav Tandarić</item>
      <item>Martina Švigir</item>
      <item>Marko Radovečki</item>
      <item>ŠIBENSKE DELICIJE d.o.o. za trgovinu i usluge</item>
      <item>Mineo Pejić</item>
      <item>ZID TRADE d.o.o. za građenje, trgovinu i usluge</item>
      <item>POPLAR d. o. o. za usluge</item>
      <item>Ivan Milardović</item>
    </derivirana_varijabla>
  </DomainObject.Predmet.SudioniciListNaziv>
  <DomainObject.Predmet.SudioniciListAdressOIB>
    <izvorni_sadrzaj>
      <item>POLJOPRIVREDNA ZADRUGA PETROVA GORA, OIB 69602856930, KRIŽNOG PUTA 6,44410 Gvozd</item>
      <item>FINA ZAGREB, OIB 85821130368, ILICA 307,10000 Zagreb</item>
      <item>Dražen Antonić, Strmec Stubički 52,49244 Stubičke Toplice</item>
      <item>RH, MF, Porezna uprava, Av. Dubrovnik 32,10000 Zagreb</item>
      <item>Jerko-duško Suić, OIB 53510817959, Hegedušićeva 10,10000 Zagreb</item>
      <item>DRAGAN IVKOVIĆ</item>
      <item>AGRIA d.o.o., OBRTNIČKA 2.,40000 Pušćine</item>
      <item>MINISTARSTVO FINANCIJA POREZNA UPRAVA</item>
      <item>Darko Maržić, Palmotićeva 50/II,10000 Zagreb</item>
      <item>EKO SELO MLIN SRNJAK d.o.o. za poljoprivredu, proizvodnju i usluge, OIB 54178999905, Čremušnica 150/A,44410 Gvozd</item>
      <item>Tomislav Tandarić, OIB 77355068339, Cvetković 165,10450 Cvetković</item>
      <item>Martina Švigir, OIB 97304640046, Kozjak Začretski 18,49223 Kozjak Začretski</item>
      <item>Marko Radovečki, OIB 39028211350, Kozjak Začretski 18,49223 Kozjak Začretski</item>
      <item>ŠIBENSKE DELICIJE d.o.o. za trgovinu i usluge, OIB 71685075389, Hrvoja Macanovića 37,10000 Zagreb</item>
      <item>Mineo Pejić, OIB 30792059646, Ulica Ivane Brlić-Mažuranić 7,10000 Zagreb</item>
      <item>ZID TRADE d.o.o. za građenje, trgovinu i usluge, OIB 17309934168, A. Medulića 4A,35000 Slavonski Brod</item>
      <item>POPLAR d. o. o. za usluge, OIB 73164521771, Ivana Gorana Kovačića 178,51314 Ravna Gora</item>
      <item>Ivan Milardović</item>
    </izvorni_sadrzaj>
    <derivirana_varijabla naziv="DomainObject.Predmet.SudioniciListAdressOIB_1">
      <item>POLJOPRIVREDNA ZADRUGA PETROVA GORA, OIB 69602856930, KRIŽNOG PUTA 6,44410 Gvozd</item>
      <item>FINA ZAGREB, OIB 85821130368, ILICA 307,10000 Zagreb</item>
      <item>Dražen Antonić, Strmec Stubički 52,49244 Stubičke Toplice</item>
      <item>RH, MF, Porezna uprava, Av. Dubrovnik 32,10000 Zagreb</item>
      <item>Jerko-duško Suić, OIB 53510817959, Hegedušićeva 10,10000 Zagreb</item>
      <item>DRAGAN IVKOVIĆ</item>
      <item>AGRIA d.o.o., OBRTNIČKA 2.,40000 Pušćine</item>
      <item>MINISTARSTVO FINANCIJA POREZNA UPRAVA</item>
      <item>Darko Maržić, Palmotićeva 50/II,10000 Zagreb</item>
      <item>EKO SELO MLIN SRNJAK d.o.o. za poljoprivredu, proizvodnju i usluge, OIB 54178999905, Čremušnica 150/A,44410 Gvozd</item>
      <item>Tomislav Tandarić, OIB 77355068339, Cvetković 165,10450 Cvetković</item>
      <item>Martina Švigir, OIB 97304640046, Kozjak Začretski 18,49223 Kozjak Začretski</item>
      <item>Marko Radovečki, OIB 39028211350, Kozjak Začretski 18,49223 Kozjak Začretski</item>
      <item>ŠIBENSKE DELICIJE d.o.o. za trgovinu i usluge, OIB 71685075389, Hrvoja Macanovića 37,10000 Zagreb</item>
      <item>Mineo Pejić, OIB 30792059646, Ulica Ivane Brlić-Mažuranić 7,10000 Zagreb</item>
      <item>ZID TRADE d.o.o. za građenje, trgovinu i usluge, OIB 17309934168, A. Medulića 4A,35000 Slavonski Brod</item>
      <item>POPLAR d. o. o. za usluge, OIB 73164521771, Ivana Gorana Kovačića 178,51314 Ravna Gora</item>
      <item>Ivan Milardović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69602856930</item>
      <item>, OIB 85821130368</item>
      <item>, OIB null</item>
      <item>, OIB null</item>
      <item>, OIB 53510817959</item>
      <item>, OIB null</item>
      <item>, OIB null</item>
      <item>, OIB null</item>
      <item>, OIB null</item>
      <item>, OIB 54178999905</item>
      <item>, OIB 77355068339</item>
      <item>, OIB 97304640046</item>
      <item>, OIB 39028211350</item>
      <item>, OIB 71685075389</item>
      <item>, OIB 30792059646</item>
      <item>, OIB 17309934168</item>
      <item>, OIB 73164521771</item>
      <item>, OIB null</item>
    </izvorni_sadrzaj>
    <derivirana_varijabla naziv="DomainObject.Predmet.SudioniciListNazivOIB_1">
      <item>, OIB 69602856930</item>
      <item>, OIB 85821130368</item>
      <item>, OIB null</item>
      <item>, OIB null</item>
      <item>, OIB 53510817959</item>
      <item>, OIB null</item>
      <item>, OIB null</item>
      <item>, OIB null</item>
      <item>, OIB null</item>
      <item>, OIB 54178999905</item>
      <item>, OIB 77355068339</item>
      <item>, OIB 97304640046</item>
      <item>, OIB 39028211350</item>
      <item>, OIB 71685075389</item>
      <item>, OIB 30792059646</item>
      <item>, OIB 17309934168</item>
      <item>, OIB 73164521771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8</properties:Pages>
  <properties:Words>2949</properties:Words>
  <properties:Characters>14723</properties:Characters>
  <properties:Lines>361</properties:Lines>
  <properties:Paragraphs>236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17708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2019-01-08T09:44:00Z</dcterms:created>
  <dc:creator>BISERKA CALIC</dc:creator>
  <cp:lastModifiedBy>Matea Bizjak</cp:lastModifiedBy>
  <cp:lastPrinted>2019-01-08T10:46:00Z</cp:lastPrinted>
  <dcterms:modified xmlns:xsi="http://www.w3.org/2001/XMLSchema-instance" xsi:type="dcterms:W3CDTF">2019-01-08T10:46:00Z</dcterms:modified>
  <cp:revision>9</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(st-901-13-zaključak treća dražba  CREDO BANKA.docx)</vt:lpwstr>
  </prop:property>
  <prop:property name="CC_coloring" pid="4" fmtid="{D5CDD505-2E9C-101B-9397-08002B2CF9AE}">
    <vt:bool>false</vt:bool>
  </prop:property>
  <prop:property name="BrojStranica" pid="5" fmtid="{D5CDD505-2E9C-101B-9397-08002B2CF9AE}">
    <vt:i4>8</vt:i4>
  </prop:property>
</prop:Properties>
</file>