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fff7" w14:paraId="d9efff7" w:rsidRDefault="00E42FE7" w:rsidP="00E42FE7" w:rsidR="00E42FE7" w:rsidRPr="00285517">
      <w:pPr>
        <w15:collapsed w:val="false"/>
      </w:pPr>
      <w:bookmarkStart w:name="_GoBack" w:id="0"/>
      <w:bookmarkEnd w:id="0"/>
      <w:r>
        <w:t xml:space="preserve">           </w:t>
      </w:r>
      <w:r w:rsidRPr="00285517">
        <w:t xml:space="preserve">        </w:t>
      </w:r>
      <w:r w:rsidRPr="00285517">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285517">
        <w:t xml:space="preserve">                                                            </w:t>
      </w:r>
    </w:p>
    <w:p w:rsidRDefault="00E42FE7" w:rsidP="00E42FE7" w:rsidR="00E42FE7" w:rsidRPr="00285517">
      <w:r w:rsidRPr="00285517">
        <w:t xml:space="preserve">    REPUBLIKA HRVATSKA </w:t>
      </w:r>
      <w:r w:rsidRPr="00285517">
        <w:tab/>
      </w:r>
      <w:r w:rsidRPr="00285517">
        <w:tab/>
      </w:r>
      <w:r w:rsidRPr="00285517">
        <w:tab/>
      </w:r>
      <w:r w:rsidRPr="00285517">
        <w:tab/>
      </w:r>
      <w:r w:rsidRPr="00285517">
        <w:tab/>
      </w:r>
      <w:r>
        <w:tab/>
        <w:t xml:space="preserve">       2 St-188</w:t>
      </w:r>
      <w:r w:rsidRPr="00285517">
        <w:t>/</w:t>
      </w:r>
      <w:r>
        <w:t>20</w:t>
      </w:r>
      <w:r w:rsidRPr="0061517F">
        <w:t>1</w:t>
      </w:r>
      <w:r>
        <w:t>8</w:t>
      </w:r>
      <w:r w:rsidRPr="0061517F">
        <w:t>-</w:t>
      </w:r>
      <w:r>
        <w:t>9</w:t>
      </w:r>
    </w:p>
    <w:p w:rsidRDefault="00E42FE7" w:rsidP="00E42FE7" w:rsidR="00E42FE7" w:rsidRPr="00285517">
      <w:r w:rsidRPr="00285517">
        <w:t>TRGOVAČKI SUD U PAZINU</w:t>
      </w:r>
    </w:p>
    <w:p w:rsidRDefault="00E42FE7" w:rsidP="00E42FE7" w:rsidR="00E42FE7" w:rsidRPr="00285517">
      <w:r w:rsidRPr="00285517">
        <w:t xml:space="preserve">    52000 PAZIN, Dršćevka 1 </w:t>
      </w:r>
      <w:r w:rsidRPr="00285517">
        <w:tab/>
      </w:r>
      <w:r w:rsidRPr="00285517">
        <w:tab/>
      </w:r>
      <w:r w:rsidRPr="00285517">
        <w:tab/>
      </w:r>
      <w:r w:rsidRPr="00285517">
        <w:tab/>
      </w:r>
      <w:r w:rsidRPr="00285517">
        <w:tab/>
        <w:t xml:space="preserve">    </w:t>
      </w:r>
      <w:r>
        <w:t xml:space="preserve">   </w:t>
      </w:r>
    </w:p>
    <w:p w:rsidRDefault="00E42FE7" w:rsidP="00E42FE7" w:rsidR="00E42FE7">
      <w:pPr>
        <w:jc w:val="both"/>
      </w:pPr>
      <w:r w:rsidRPr="00285517">
        <w:tab/>
      </w:r>
    </w:p>
    <w:p w:rsidRDefault="00E42FE7" w:rsidP="00E42FE7" w:rsidR="00E42FE7" w:rsidRPr="00285517">
      <w:pPr>
        <w:jc w:val="both"/>
      </w:pPr>
    </w:p>
    <w:p w:rsidRDefault="00E42FE7" w:rsidP="00E42FE7" w:rsidR="00E42FE7" w:rsidRPr="00285517">
      <w:pPr>
        <w:jc w:val="center"/>
      </w:pPr>
      <w:r w:rsidRPr="00285517">
        <w:t>R E P U B L I K A  H R V A T S K A</w:t>
      </w:r>
    </w:p>
    <w:p w:rsidRDefault="00E42FE7" w:rsidP="00E42FE7" w:rsidR="00E42FE7" w:rsidRPr="00285517"/>
    <w:p w:rsidRDefault="00E42FE7" w:rsidP="00E42FE7" w:rsidR="00E42FE7" w:rsidRPr="00285517">
      <w:pPr>
        <w:jc w:val="center"/>
      </w:pPr>
      <w:r w:rsidRPr="00285517">
        <w:t>R J E Š E NJ E</w:t>
      </w:r>
    </w:p>
    <w:p w:rsidRDefault="00E42FE7" w:rsidP="00E42FE7" w:rsidR="00E42FE7" w:rsidRPr="00285517"/>
    <w:p w:rsidRDefault="00E42FE7" w:rsidP="00E42FE7" w:rsidR="00E42FE7" w:rsidRPr="0061517F">
      <w:pPr>
        <w:jc w:val="both"/>
      </w:pPr>
      <w:r w:rsidRPr="00285517">
        <w:tab/>
        <w:t xml:space="preserve">Trgovački sud u Pazinu, po sucu Adrijani Labinjan Skok, radi otvaranja stečajnog postupka nad dužnikom </w:t>
      </w:r>
      <w:r w:rsidRPr="00F276E7">
        <w:t>TECHNIC SYSTEMS j.d.o.o., Galižana, Limido dele Roje 29, OIB: 35408068702</w:t>
      </w:r>
      <w:r w:rsidRPr="0061517F">
        <w:t xml:space="preserve">, </w:t>
      </w:r>
      <w:r>
        <w:t>27. kolovoza 2018</w:t>
      </w:r>
      <w:r w:rsidRPr="0061517F">
        <w:t xml:space="preserve">. </w:t>
      </w:r>
    </w:p>
    <w:p w:rsidRDefault="00E42FE7" w:rsidP="00E42FE7" w:rsidR="00E42FE7" w:rsidRPr="00285517">
      <w:pPr>
        <w:jc w:val="both"/>
      </w:pPr>
    </w:p>
    <w:p w:rsidRDefault="00E42FE7" w:rsidP="00E42FE7" w:rsidR="00E42FE7">
      <w:pPr>
        <w:jc w:val="center"/>
      </w:pPr>
      <w:r w:rsidRPr="00285517">
        <w:t>r i j e š i o    j e</w:t>
      </w:r>
    </w:p>
    <w:p w:rsidRDefault="00E42FE7" w:rsidP="00E42FE7" w:rsidR="00E42FE7" w:rsidRPr="00285517">
      <w:pPr>
        <w:jc w:val="both"/>
      </w:pPr>
    </w:p>
    <w:p w:rsidRDefault="00E42FE7" w:rsidP="00E42FE7" w:rsidR="00E42FE7" w:rsidRPr="00285517">
      <w:pPr>
        <w:jc w:val="both"/>
      </w:pPr>
      <w:r w:rsidRPr="00285517">
        <w:tab/>
        <w:t>I.</w:t>
      </w:r>
      <w:r w:rsidRPr="00285517">
        <w:tab/>
        <w:t xml:space="preserve">Pozivaju se osobe koje imaju pravni interes za provedbom stečajnog postupka nad dužnikom </w:t>
      </w:r>
      <w:r w:rsidRPr="00F276E7">
        <w:t>TECHNIC SYSTEMS j.d.o.o., Galižana, Limido dele Roje 29, OIB: 35408068702</w:t>
      </w:r>
      <w:r w:rsidRPr="00285517">
        <w:t>, da u roku od 15 dana od dostave ovog rješenja sukladno čl.</w:t>
      </w:r>
      <w:r>
        <w:t xml:space="preserve"> 12. st. 1. Stečajnog zakona (Narodne novine</w:t>
      </w:r>
      <w:r w:rsidRPr="00285517">
        <w:t xml:space="preserve"> 71/15)</w:t>
      </w:r>
      <w:r>
        <w:t>, uplate predujam u iznosu od 30</w:t>
      </w:r>
      <w:r w:rsidRPr="00285517">
        <w:t>.000,00 kuna za pokriće troškova prethodnog postupka te stečajnog postupka, na depozit ovog suda broj: HR43 2390001 1300029763, poziv na broj 020-</w:t>
      </w:r>
      <w:r>
        <w:t>188</w:t>
      </w:r>
      <w:r w:rsidRPr="00285517">
        <w:t>-1</w:t>
      </w:r>
      <w:r>
        <w:t>8</w:t>
      </w:r>
      <w:r w:rsidRPr="00285517">
        <w:rPr>
          <w:bCs w:val="false"/>
        </w:rPr>
        <w:t xml:space="preserve">.  </w:t>
      </w:r>
    </w:p>
    <w:p w:rsidRDefault="00E42FE7" w:rsidP="00E42FE7" w:rsidR="00E42FE7" w:rsidRPr="00285517">
      <w:pPr>
        <w:jc w:val="both"/>
      </w:pPr>
    </w:p>
    <w:p w:rsidRDefault="00E42FE7" w:rsidP="00E42FE7" w:rsidR="00E42FE7" w:rsidRPr="00285517">
      <w:pPr>
        <w:jc w:val="both"/>
        <w:rPr>
          <w:bCs w:val="false"/>
        </w:rPr>
      </w:pPr>
      <w:r w:rsidRPr="00285517">
        <w:tab/>
        <w:t>II.</w:t>
      </w:r>
      <w:r w:rsidRPr="00285517">
        <w:tab/>
      </w:r>
      <w:r w:rsidRPr="00285517">
        <w:rPr>
          <w:bCs w:val="false"/>
        </w:rPr>
        <w:t>Ako osobe iz točke I. ovoga rješenja ne predujme određeni iznos u roku iz točke I. ovog rješenja, sud će donijeti rješenje o otvaranju i zaključenju stečajnoga postupka.</w:t>
      </w:r>
    </w:p>
    <w:p w:rsidRDefault="00E42FE7" w:rsidP="00E42FE7" w:rsidR="00E42FE7">
      <w:pPr>
        <w:jc w:val="both"/>
        <w:rPr>
          <w:bCs w:val="false"/>
        </w:rPr>
      </w:pPr>
    </w:p>
    <w:p w:rsidRDefault="00E42FE7" w:rsidP="00E42FE7" w:rsidR="00E42FE7" w:rsidRPr="00285517">
      <w:pPr>
        <w:jc w:val="both"/>
        <w:rPr>
          <w:bCs w:val="false"/>
        </w:rPr>
      </w:pPr>
    </w:p>
    <w:p w:rsidRDefault="00E42FE7" w:rsidP="00E42FE7" w:rsidR="00E42FE7" w:rsidRPr="00285517">
      <w:pPr>
        <w:jc w:val="center"/>
        <w:rPr>
          <w:bCs w:val="false"/>
        </w:rPr>
      </w:pPr>
      <w:r w:rsidRPr="00285517">
        <w:rPr>
          <w:bCs w:val="false"/>
        </w:rPr>
        <w:t>Obrazloženje</w:t>
      </w:r>
    </w:p>
    <w:p w:rsidRDefault="00E42FE7" w:rsidP="00E42FE7" w:rsidR="00E42FE7" w:rsidRPr="00C9145D">
      <w:pPr>
        <w:jc w:val="both"/>
        <w:rPr>
          <w:lang w:val="pl-PL"/>
        </w:rPr>
      </w:pPr>
    </w:p>
    <w:p w:rsidRDefault="00E42FE7" w:rsidP="00E42FE7" w:rsidR="00E42FE7" w:rsidRPr="00C9145D">
      <w:pPr>
        <w:jc w:val="both"/>
        <w:rPr>
          <w:lang w:val="pl-PL"/>
        </w:rPr>
      </w:pPr>
      <w:r w:rsidRPr="00C9145D">
        <w:rPr>
          <w:lang w:val="pl-PL"/>
        </w:rPr>
        <w:tab/>
        <w:t>U predmetu je pokrenut prethodni postupak te je zakazano ročište radi utvrđivanja pretpostavki za otvaranje stečajnog postupka nad d</w:t>
      </w:r>
      <w:r w:rsidR="00C9145D" w:rsidRPr="00C9145D">
        <w:rPr>
          <w:lang w:val="pl-PL"/>
        </w:rPr>
        <w:t>užnikom, na koje nije pristupio nitko.</w:t>
      </w:r>
    </w:p>
    <w:p w:rsidRDefault="00C9145D" w:rsidP="00C9145D" w:rsidR="00E42FE7" w:rsidRPr="00C9145D">
      <w:pPr>
        <w:jc w:val="both"/>
      </w:pPr>
      <w:r w:rsidRPr="00C9145D">
        <w:rPr>
          <w:lang w:val="pl-PL"/>
        </w:rPr>
        <w:tab/>
      </w:r>
      <w:r w:rsidR="00E42FE7" w:rsidRPr="00C9145D">
        <w:t xml:space="preserve">Iz prijedloga za otvaranje stečajnog postupka proizlazi da dužnik u Očevidniku redoslijeda osnova za plaćanje na dan </w:t>
      </w:r>
      <w:r w:rsidRPr="00C9145D">
        <w:t>25.5</w:t>
      </w:r>
      <w:r w:rsidR="00E42FE7" w:rsidRPr="00C9145D">
        <w:t>.2018. ima evidentirane neizvršene osnove za plaćanje u neprekinutom razdoblju od 120 dana. Stoga je utvrđeno da postoji pretpostavka za otvaranje stečajnog postupka nad dužnikom – nesposobnost za plaćanje, iz čl. 6. Stečajnog zakona (dalje: SZ).</w:t>
      </w:r>
    </w:p>
    <w:p w:rsidRDefault="00E42FE7" w:rsidP="00E42FE7" w:rsidR="00E42FE7" w:rsidRPr="00C9145D">
      <w:pPr>
        <w:jc w:val="both"/>
      </w:pPr>
      <w:r w:rsidRPr="00C9145D">
        <w:tab/>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w:t>
      </w:r>
    </w:p>
    <w:p w:rsidRDefault="00C9145D" w:rsidP="00E42FE7" w:rsidR="00C9145D" w:rsidRPr="00C9145D">
      <w:pPr>
        <w:jc w:val="both"/>
      </w:pPr>
      <w:r w:rsidRPr="00C9145D">
        <w:tab/>
        <w:t xml:space="preserve">Iz izvješća privremenog stečajnog upravitelja Kristijana Mijandrušića utvrđeno je, osim da postoji stečajni razlog da dužnik nema dugotrajne imovine a od kratkotrajne imovine ima potraživanja od cca 7.000,00 kn koja se, prema poslovnim knjigama, sastoje od više računa od kojih niti jedan ne prelazi iznos od 1.000,00 kn te je potrebno pozvati osobe da ih </w:t>
      </w:r>
      <w:r w:rsidRPr="00C9145D">
        <w:lastRenderedPageBreak/>
        <w:t>podmire, a ako to ne učine pokrenuti postupak naplate. Dužnik ima obveze prema bivšem zakupodavatelju, obveze za plaće radnika, obveze prema knjigovodstvenom servisu te Poreznoj upravi u iznosu od cca 6.840,00 kn. Slijedom navedenog privremeni stečajni upravitelj zaključuje da se imovinom društva ne mogu pokriti troškovi stečajnog postupka.</w:t>
      </w:r>
    </w:p>
    <w:p w:rsidRDefault="00C9145D" w:rsidP="00E42FE7" w:rsidR="00C9145D" w:rsidRPr="00D00E4E">
      <w:pPr>
        <w:jc w:val="both"/>
      </w:pPr>
      <w:r w:rsidRPr="00C9145D">
        <w:tab/>
        <w:t>Ukoliko postoji interes za provedbom stečajnog postupka, privremeni stečajni upravitelj predložio je da se zainteresirane osobe pozove na uplatu predujma od 35.000,00 kn</w:t>
      </w:r>
      <w:r>
        <w:t xml:space="preserve"> za pokriće osnovnih troškova stečajnog postupka kao što su otvaranje i vođenje žiro računa, utvrđivanje početne bilance, arhiviranje arhivske građe, procjena vrijednosti imovine, troškovi </w:t>
      </w:r>
      <w:r w:rsidRPr="00D00E4E">
        <w:t>i nagrada stečajnom upravitelju, vođenje parnice i sl.</w:t>
      </w:r>
    </w:p>
    <w:p w:rsidRDefault="00E42FE7" w:rsidP="00E42FE7" w:rsidR="00E42FE7" w:rsidRPr="00D00E4E">
      <w:pPr>
        <w:jc w:val="both"/>
      </w:pPr>
      <w:r w:rsidRPr="00D00E4E">
        <w:tab/>
        <w:t>Iz prijedloga FINA-e za otvaranje stečajnog postupka proizlazi da</w:t>
      </w:r>
      <w:r w:rsidR="00D00E4E">
        <w:t xml:space="preserve"> su</w:t>
      </w:r>
      <w:r w:rsidRPr="00D00E4E">
        <w:t xml:space="preserve"> na temelju čl. 112. st. 5. SZ-a na računu dužnika zaplijenjena novčana sredstva</w:t>
      </w:r>
      <w:r w:rsidR="00C9145D" w:rsidRPr="00D00E4E">
        <w:t xml:space="preserve"> u iznosu od 5.000,00 kn, pa je sukladno prijedlogu privremenog stečajnog upravitelja, radi podmirivanja predvidivih troškova stečajnog postupka potrebno još 30.000,00 kn, a kako dužnik nema likvidne imovine iz koje bi se mogli namiriti ti troškovi</w:t>
      </w:r>
      <w:r w:rsidR="00D00E4E" w:rsidRPr="00D00E4E">
        <w:t>, t</w:t>
      </w:r>
      <w:r w:rsidRPr="00D00E4E">
        <w:t xml:space="preserve">o je temeljem čl. 132. st. 1. SZ-a odlučeno kao u izreci. </w:t>
      </w:r>
    </w:p>
    <w:p w:rsidRDefault="00E42FE7" w:rsidP="00E42FE7" w:rsidR="00E42FE7"/>
    <w:p w:rsidRDefault="00E42FE7" w:rsidP="00E42FE7" w:rsidR="00E42FE7" w:rsidRPr="00285517"/>
    <w:p w:rsidRDefault="00E42FE7" w:rsidP="00E42FE7" w:rsidR="00E42FE7" w:rsidRPr="00285517">
      <w:pPr>
        <w:jc w:val="center"/>
      </w:pPr>
      <w:r>
        <w:t>U Pa</w:t>
      </w:r>
      <w:r w:rsidRPr="00785BCC">
        <w:t>zi</w:t>
      </w:r>
      <w:r>
        <w:t>nu 27. kolovoza 2018</w:t>
      </w:r>
      <w:r w:rsidRPr="00785BCC">
        <w:t>.</w:t>
      </w:r>
    </w:p>
    <w:p w:rsidRDefault="00E42FE7" w:rsidP="00E42FE7" w:rsidR="00E42FE7" w:rsidRPr="00285517">
      <w:pPr>
        <w:ind w:firstLine="720" w:left="2880"/>
        <w:jc w:val="both"/>
      </w:pPr>
    </w:p>
    <w:p w:rsidRDefault="00E42FE7" w:rsidP="00E42FE7" w:rsidR="00E42FE7" w:rsidRPr="00285517">
      <w:pPr>
        <w:ind w:firstLine="720" w:left="2880"/>
        <w:jc w:val="both"/>
      </w:pPr>
    </w:p>
    <w:p w:rsidRDefault="00E42FE7" w:rsidP="00E42FE7" w:rsidR="00E42FE7" w:rsidRPr="00285517">
      <w:pPr>
        <w:ind w:firstLine="720" w:left="5652"/>
        <w:jc w:val="both"/>
      </w:pPr>
      <w:r>
        <w:t xml:space="preserve">        Stečajna sutkinja</w:t>
      </w:r>
      <w:r w:rsidRPr="00285517">
        <w:t xml:space="preserve"> </w:t>
      </w:r>
    </w:p>
    <w:p w:rsidRDefault="00E42FE7" w:rsidP="00E42FE7" w:rsidR="00E42FE7" w:rsidRPr="00285517">
      <w:pPr>
        <w:ind w:left="5712"/>
        <w:jc w:val="both"/>
      </w:pPr>
      <w:r w:rsidRPr="00285517">
        <w:t xml:space="preserve">         Adrijana Labinjan Skok, v.r.</w:t>
      </w:r>
    </w:p>
    <w:p w:rsidRDefault="00E42FE7" w:rsidP="00E42FE7" w:rsidR="00E42FE7">
      <w:pPr>
        <w:jc w:val="both"/>
      </w:pPr>
    </w:p>
    <w:p w:rsidRDefault="00E42FE7" w:rsidP="00E42FE7" w:rsidR="00E42FE7" w:rsidRPr="00285517">
      <w:pPr>
        <w:jc w:val="both"/>
      </w:pPr>
    </w:p>
    <w:p w:rsidRDefault="00E42FE7" w:rsidP="00E42FE7" w:rsidR="00E42FE7">
      <w:r>
        <w:t>UPUTA O PRAVNOM LIJEKU:</w:t>
      </w:r>
    </w:p>
    <w:p w:rsidRDefault="00E42FE7" w:rsidP="00E42FE7" w:rsidR="00E42FE7">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E42FE7" w:rsidP="00E42FE7" w:rsidR="00E42FE7" w:rsidRPr="00E70646"/>
    <w:p w:rsidRDefault="00E42FE7" w:rsidP="00E42FE7" w:rsidR="00E42FE7" w:rsidRPr="00E70646">
      <w:pPr>
        <w:jc w:val="both"/>
      </w:pPr>
      <w:r w:rsidRPr="00E70646">
        <w:t>DNA:</w:t>
      </w:r>
    </w:p>
    <w:p w:rsidRDefault="00E42FE7" w:rsidP="00E42FE7" w:rsidR="00E42FE7">
      <w:pPr>
        <w:jc w:val="both"/>
      </w:pPr>
      <w:r w:rsidRPr="00E70646">
        <w:t>- e-Oglasna ploča s</w:t>
      </w:r>
      <w:r w:rsidRPr="0061517F">
        <w:t xml:space="preserve">uda </w:t>
      </w:r>
      <w:r>
        <w:t>27. kolovoza 2018</w:t>
      </w:r>
      <w:r w:rsidRPr="00E70646">
        <w:t>. (čl. 132. st. 3. SZ-a)</w:t>
      </w:r>
    </w:p>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E42FE7" w:rsidP="00E42FE7" w:rsidR="00E42FE7"/>
    <w:p w:rsidRDefault="00192EF6" w:rsidR="00500701"/>
    <w:sectPr w:rsidSect="00092984" w:rsidR="00500701">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FE7" w:rsidP="00E42FE7" w:rsidR="00E42FE7">
      <w:r>
        <w:separator/>
      </w:r>
    </w:p>
  </w:endnote>
  <w:endnote w:id="0" w:type="continuationSeparator">
    <w:p w:rsidRDefault="00E42FE7" w:rsidP="00E42FE7" w:rsidR="00E42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FE7" w:rsidP="00E42FE7" w:rsidR="00E42FE7">
      <w:r>
        <w:separator/>
      </w:r>
    </w:p>
  </w:footnote>
  <w:footnote w:id="0" w:type="continuationSeparator">
    <w:p w:rsidRDefault="00E42FE7" w:rsidP="00E42FE7" w:rsidR="00E42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CA167B" w:rsidP="00BF6EAD" w:rsidR="00BF6EAD" w:rsidRPr="00285517">
        <w:r>
          <w:tab/>
        </w:r>
        <w:r>
          <w:tab/>
        </w:r>
        <w:r>
          <w:tab/>
        </w:r>
        <w:r>
          <w:tab/>
        </w:r>
        <w:r>
          <w:tab/>
        </w:r>
        <w:r>
          <w:tab/>
        </w:r>
        <w:r>
          <w:fldChar w:fldCharType="begin"/>
        </w:r>
        <w:r>
          <w:instrText>PAGE   \* MERGEFORMAT</w:instrText>
        </w:r>
        <w:r>
          <w:fldChar w:fldCharType="separate"/>
        </w:r>
        <w:r w:rsidR="00192EF6">
          <w:rPr>
            <w:noProof/>
          </w:rPr>
          <w:t>2</w:t>
        </w:r>
        <w:r>
          <w:fldChar w:fldCharType="end"/>
        </w:r>
        <w:r>
          <w:tab/>
        </w:r>
        <w:r>
          <w:tab/>
        </w:r>
        <w:r>
          <w:tab/>
          <w:t xml:space="preserve">         </w:t>
        </w:r>
        <w:r>
          <w:tab/>
          <w:t xml:space="preserve">       </w:t>
        </w:r>
        <w:r w:rsidR="00E42FE7">
          <w:t>2 St-188</w:t>
        </w:r>
        <w:r w:rsidR="00E42FE7" w:rsidRPr="00285517">
          <w:t>/</w:t>
        </w:r>
        <w:r w:rsidR="00E42FE7">
          <w:t>20</w:t>
        </w:r>
        <w:r w:rsidR="00E42FE7" w:rsidRPr="0061517F">
          <w:t>1</w:t>
        </w:r>
        <w:r w:rsidR="00E42FE7">
          <w:t>8</w:t>
        </w:r>
        <w:r w:rsidR="00E42FE7" w:rsidRPr="0061517F">
          <w:t>-</w:t>
        </w:r>
        <w:r w:rsidR="00E42FE7">
          <w:t>9</w:t>
        </w:r>
      </w:p>
      <w:p w:rsidRDefault="00192EF6" w:rsidP="00285517" w:rsidR="00DA15C9">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67B"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2FE7"/>
    <w:rsid w:val="00192EF6"/>
    <w:rsid w:val="00554328"/>
    <w:rsid w:val="00985388"/>
    <w:rsid w:val="00C9145D"/>
    <w:rsid w:val="00CA167B"/>
    <w:rsid w:val="00D00E4E"/>
    <w:rsid w:val="00E42F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2FE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42FE7"/>
    <w:pPr>
      <w:tabs>
        <w:tab w:pos="4536" w:val="center"/>
        <w:tab w:pos="9072" w:val="right"/>
      </w:tabs>
    </w:pPr>
  </w:style>
  <w:style w:customStyle="true" w:styleId="ZaglavljeChar" w:type="character">
    <w:name w:val="Zaglavlje Char"/>
    <w:basedOn w:val="Zadanifontodlomka"/>
    <w:link w:val="Zaglavlje"/>
    <w:uiPriority w:val="99"/>
    <w:rsid w:val="00E42FE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E42F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2FE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42FE7"/>
    <w:pPr>
      <w:tabs>
        <w:tab w:pos="4536" w:val="center"/>
        <w:tab w:pos="9072" w:val="right"/>
      </w:tabs>
    </w:pPr>
  </w:style>
  <w:style w:customStyle="true" w:styleId="PodnojeChar" w:type="character">
    <w:name w:val="Podnožje Char"/>
    <w:basedOn w:val="Zadanifontodlomka"/>
    <w:link w:val="Podnoje"/>
    <w:uiPriority w:val="99"/>
    <w:rsid w:val="00E42FE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192EF6"/>
    <w:rPr>
      <w:color w:val="808080"/>
      <w:bdr w:space="0" w:sz="0" w:color="auto" w:val="none"/>
      <w:shd w:fill="auto" w:color="auto" w:val="clear"/>
    </w:rPr>
  </w:style>
  <w:style w:customStyle="true" w:styleId="eSPISCCParagraphDefaultFont" w:type="character">
    <w:name w:val="eSPIS_CC_Paragraph Default Font"/>
    <w:basedOn w:val="Zadanifontodlomka"/>
    <w:rsid w:val="00192E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EF6"/>
    <w:rPr>
      <w:bdr w:space="0" w:sz="0" w:color="auto" w:val="none"/>
      <w:shd w:fill="FFFFCC" w:color="auto" w:val="clear"/>
      <w:lang w:val="hr-HR"/>
    </w:rPr>
  </w:style>
  <w:style w:customStyle="true" w:styleId="PozadinaSvijetloCrvena" w:type="character">
    <w:name w:val="Pozadina_SvijetloCrvena"/>
    <w:basedOn w:val="eSPISCCParagraphDefaultFont"/>
    <w:rsid w:val="00192E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E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2FE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42FE7"/>
    <w:pPr>
      <w:tabs>
        <w:tab w:pos="4536" w:val="center"/>
        <w:tab w:pos="9072" w:val="right"/>
      </w:tabs>
    </w:pPr>
  </w:style>
  <w:style w:customStyle="1" w:styleId="ZaglavljeChar" w:type="character">
    <w:name w:val="Zaglavlje Char"/>
    <w:basedOn w:val="Zadanifontodlomka"/>
    <w:link w:val="Zaglavlje"/>
    <w:uiPriority w:val="99"/>
    <w:rsid w:val="00E42FE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E42FE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2FE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42FE7"/>
    <w:pPr>
      <w:tabs>
        <w:tab w:pos="4536" w:val="center"/>
        <w:tab w:pos="9072" w:val="right"/>
      </w:tabs>
    </w:pPr>
  </w:style>
  <w:style w:customStyle="1" w:styleId="PodnojeChar" w:type="character">
    <w:name w:val="Podnožje Char"/>
    <w:basedOn w:val="Zadanifontodlomka"/>
    <w:link w:val="Podnoje"/>
    <w:uiPriority w:val="99"/>
    <w:rsid w:val="00E42FE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192EF6"/>
    <w:rPr>
      <w:color w:val="808080"/>
      <w:bdr w:color="auto" w:space="0" w:sz="0" w:val="none"/>
      <w:shd w:color="auto" w:fill="auto" w:val="clear"/>
    </w:rPr>
  </w:style>
  <w:style w:customStyle="1" w:styleId="eSPISCCParagraphDefaultFont" w:type="character">
    <w:name w:val="eSPIS_CC_Paragraph Default Font"/>
    <w:basedOn w:val="Zadanifontodlomka"/>
    <w:rsid w:val="00192E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EF6"/>
    <w:rPr>
      <w:bdr w:color="auto" w:space="0" w:sz="0" w:val="none"/>
      <w:shd w:color="auto" w:fill="FFFFCC" w:val="clear"/>
      <w:lang w:val="hr-HR"/>
    </w:rPr>
  </w:style>
  <w:style w:customStyle="1" w:styleId="PozadinaSvijetloCrvena" w:type="character">
    <w:name w:val="Pozadina_SvijetloCrvena"/>
    <w:basedOn w:val="eSPISCCParagraphDefaultFont"/>
    <w:rsid w:val="00192E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E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TECHNIC SYSTEMS j.d.o.o. GALIŽANA</izvorni_sadrzaj>
    <derivirana_varijabla naziv="DomainObject.Predmet.ProtustrankaFormated_1">  TECHNIC SYSTEMS j.d.o.o. GALIŽANA</derivirana_varijabla>
  </DomainObject.Predmet.ProtustrankaFormated>
  <DomainObject.Predmet.ProtustrankaFormatedOIB>
    <izvorni_sadrzaj>  TECHNIC SYSTEMS j.d.o.o. GALIŽANA, OIB 35408068702</izvorni_sadrzaj>
    <derivirana_varijabla naziv="DomainObject.Predmet.ProtustrankaFormatedOIB_1">  TECHNIC SYSTEMS j.d.o.o. GALIŽANA, OIB 35408068702</derivirana_varijabla>
  </DomainObject.Predmet.ProtustrankaFormatedOIB>
  <DomainObject.Predmet.ProtustrankaFormatedWithAdress>
    <izvorni_sadrzaj> TECHNIC SYSTEMS j.d.o.o. GALIŽANA, Limido dele Roje 29, 52100 Galižana</izvorni_sadrzaj>
    <derivirana_varijabla naziv="DomainObject.Predmet.ProtustrankaFormatedWithAdress_1"> TECHNIC SYSTEMS j.d.o.o. GALIŽANA, Limido dele Roje 29, 52100 Galižana</derivirana_varijabla>
  </DomainObject.Predmet.ProtustrankaFormatedWithAdress>
  <DomainObject.Predmet.ProtustrankaFormatedWithAdressOIB>
    <izvorni_sadrzaj> TECHNIC SYSTEMS j.d.o.o. GALIŽANA, OIB 35408068702, Limido dele Roje 29, 52100 Galižana</izvorni_sadrzaj>
    <derivirana_varijabla naziv="DomainObject.Predmet.ProtustrankaFormatedWithAdressOIB_1"> TECHNIC SYSTEMS j.d.o.o. GALIŽANA, OIB 35408068702, Limido dele Roje 29, 52100 Galižana</derivirana_varijabla>
  </DomainObject.Predmet.ProtustrankaFormatedWithAdressOIB>
  <DomainObject.Predmet.ProtustrankaWithAdress>
    <izvorni_sadrzaj>TECHNIC SYSTEMS j.d.o.o. GALIŽANA Limido dele Roje 29, 52100 Galižana</izvorni_sadrzaj>
    <derivirana_varijabla naziv="DomainObject.Predmet.ProtustrankaWithAdress_1">TECHNIC SYSTEMS j.d.o.o. GALIŽANA Limido dele Roje 29, 52100 Galižana</derivirana_varijabla>
  </DomainObject.Predmet.ProtustrankaWithAdress>
  <DomainObject.Predmet.ProtustrankaWithAdressOIB>
    <izvorni_sadrzaj>TECHNIC SYSTEMS j.d.o.o. GALIŽANA, OIB 35408068702, Limido dele Roje 29, 52100 Galižana</izvorni_sadrzaj>
    <derivirana_varijabla naziv="DomainObject.Predmet.ProtustrankaWithAdressOIB_1">TECHNIC SYSTEMS j.d.o.o. GALIŽANA, OIB 35408068702, Limido dele Roje 29, 52100 Galižana</derivirana_varijabla>
  </DomainObject.Predmet.ProtustrankaWithAdressOIB>
  <DomainObject.Predmet.ProtustrankaNazivFormated>
    <izvorni_sadrzaj>TECHNIC SYSTEMS j.d.o.o. GALIŽANA</izvorni_sadrzaj>
    <derivirana_varijabla naziv="DomainObject.Predmet.ProtustrankaNazivFormated_1">TECHNIC SYSTEMS j.d.o.o. GALIŽANA</derivirana_varijabla>
  </DomainObject.Predmet.ProtustrankaNazivFormated>
  <DomainObject.Predmet.ProtustrankaNazivFormatedOIB>
    <izvorni_sadrzaj>TECHNIC SYSTEMS j.d.o.o. GALIŽANA, OIB 35408068702</izvorni_sadrzaj>
    <derivirana_varijabla naziv="DomainObject.Predmet.ProtustrankaNazivFormatedOIB_1">TECHNIC SYSTEMS j.d.o.o. GALIŽANA, OIB 35408068702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124720.15</izvorni_sadrzaj>
    <derivirana_varijabla naziv="DomainObject.Predmet.TrenutnaVrijednost_1">124720.15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TECHNIC SYSTEMS j.d.o.o. GALIŽANA</item>
    </izvorni_sadrzaj>
    <derivirana_varijabla naziv="DomainObject.Predmet.ProtuStrankaListFormated_1">
      <item>TECHNIC SYSTEMS j.d.o.o. GALIŽANA</item>
    </derivirana_varijabla>
  </DomainObject.Predmet.ProtuStrankaListFormated>
  <DomainObject.Predmet.ProtuStrankaListFormatedOIB>
    <izvorni_sadrzaj>
      <item>TECHNIC SYSTEMS j.d.o.o. GALIŽANA, OIB 35408068702</item>
    </izvorni_sadrzaj>
    <derivirana_varijabla naziv="DomainObject.Predmet.ProtuStrankaListFormatedOIB_1">
      <item>TECHNIC SYSTEMS j.d.o.o. GALIŽANA, OIB 35408068702</item>
    </derivirana_varijabla>
  </DomainObject.Predmet.ProtuStrankaListFormatedOIB>
  <DomainObject.Predmet.ProtuStrankaListFormatedWithAdress>
    <izvorni_sadrzaj>
      <item>TECHNIC SYSTEMS j.d.o.o. GALIŽANA, Limido dele Roje 29, 52100 Galižana</item>
    </izvorni_sadrzaj>
    <derivirana_varijabla naziv="DomainObject.Predmet.ProtuStrankaListFormatedWithAdress_1">
      <item>TECHNIC SYSTEMS j.d.o.o. GALIŽANA, Limido dele Roje 29, 52100 Galižana</item>
    </derivirana_varijabla>
  </DomainObject.Predmet.ProtuStrankaListFormatedWithAdress>
  <DomainObject.Predmet.ProtuStrankaListFormatedWithAdressOIB>
    <izvorni_sadrzaj>
      <item>TECHNIC SYSTEMS j.d.o.o. GALIŽANA, OIB 35408068702, Limido dele Roje 29, 52100 Galižana</item>
    </izvorni_sadrzaj>
    <derivirana_varijabla naziv="DomainObject.Predmet.ProtuStrankaListFormatedWithAdressOIB_1">
      <item>TECHNIC SYSTEMS j.d.o.o. GALIŽANA, OIB 35408068702, Limido dele Roje 29, 52100 Galižana</item>
    </derivirana_varijabla>
  </DomainObject.Predmet.ProtuStrankaListFormatedWithAdressOIB>
  <DomainObject.Predmet.ProtuStrankaListNazivFormated>
    <izvorni_sadrzaj>
      <item>TECHNIC SYSTEMS j.d.o.o. GALIŽANA</item>
    </izvorni_sadrzaj>
    <derivirana_varijabla naziv="DomainObject.Predmet.ProtuStrankaListNazivFormated_1">
      <item>TECHNIC SYSTEMS j.d.o.o. GALIŽANA</item>
    </derivirana_varijabla>
  </DomainObject.Predmet.ProtuStrankaListNazivFormated>
  <DomainObject.Predmet.ProtuStrankaListNazivFormatedOIB>
    <izvorni_sadrzaj>
      <item>TECHNIC SYSTEMS j.d.o.o. GALIŽANA, OIB 35408068702</item>
    </izvorni_sadrzaj>
    <derivirana_varijabla naziv="DomainObject.Predmet.ProtuStrankaListNazivFormatedOIB_1">
      <item>TECHNIC SYSTEMS j.d.o.o. GALIŽANA, OIB 35408068702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TECHNIC SYSTEMS j.d.o.o. GALIŽANA</izvorni_sadrzaj>
    <derivirana_varijabla naziv="DomainObject.Predmet.ProtustrankaIDrugi_1">TECHNIC SYSTEMS j.d.o.o. GALIŽANA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TECHNIC SYSTEMS j.d.o.o. GALIŽANA, OIB 35408068702, Limido dele Roje 29, 52100 Galižana</izvorni_sadrzaj>
    <derivirana_varijabla naziv="DomainObject.Predmet.ProtustrankaIDrugiAdressOIB_1">TECHNIC SYSTEMS j.d.o.o. GALIŽANA, OIB 35408068702, Limido dele Roje 29, 52100 Galižana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TECHNIC SYSTEMS j.d.o.o. GALIŽANA</item>
    </izvorni_sadrzaj>
    <derivirana_varijabla naziv="DomainObject.Predmet.SudioniciListNaziv_1">
      <item>FINANCIJSKA AGENCIJA, RC RIJEKA, PODRUŽNICA PULA, PULA</item>
      <item>TECHNIC SYSTEMS j.d.o.o. GALIŽANA</item>
    </derivirana_varijabla>
  </DomainObject.Predmet.SudioniciListNaziv>
  <DomainObject.Predmet.SudioniciListAdressOIB>
    <izvorni_sadrzaj>
      <item>FINANCIJSKA AGENCIJA, RC RIJEKA, PODRUŽNICA PULA, PULA, OIB 85821130368, Ulica grada Vukovara 70,10000 Zagreb</item>
      <item>TECHNIC SYSTEMS j.d.o.o. GALIŽANA, OIB 35408068702, Limido dele Roje 29,52100 Galižana</item>
    </izvorni_sadrzaj>
    <derivirana_varijabla naziv="DomainObject.Predmet.SudioniciListAdressOIB_1">
      <item>FINANCIJSKA AGENCIJA, RC RIJEKA, PODRUŽNICA PULA, PULA, OIB 85821130368, Ulica grada Vukovara 70,10000 Zagreb</item>
      <item>TECHNIC SYSTEMS j.d.o.o. GALIŽANA, OIB 35408068702, Limido dele Roje 29,52100 Galižana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35408068702</item>
    </izvorni_sadrzaj>
    <derivirana_varijabla naziv="DomainObject.Predmet.SudioniciListNazivOIB_1">
      <item>, OIB 85821130368</item>
      <item>, OIB 35408068702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3535</properties:Characters>
  <properties:Lines>92</properties:Lines>
  <properties:Paragraphs>23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2018-08-27T12:31:00Z</dcterms:created>
  <dc:creator>Jasmina Matika</dc:creator>
  <cp:lastModifiedBy>Jasmina Matika</cp:lastModifiedBy>
  <dcterms:modified xmlns:xsi="http://www.w3.org/2001/XMLSchema-instance" xsi:type="dcterms:W3CDTF">2018-08-27T13:10:00Z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(St-188-18 - RJEŠENJE - POZIV VJEROVNICIMA ZA UPLATU PREDUJMA - kada je bio imenovan privr.steč.upr..docx)</vt:lpwstr>
  </prop:property>
  <prop:property name="CC_coloring" pid="4" fmtid="{D5CDD505-2E9C-101B-9397-08002B2CF9AE}">
    <vt:bool>false</vt:bool>
  </prop:property>
  <prop:property name="BrojStranica" pid="5" fmtid="{D5CDD505-2E9C-101B-9397-08002B2CF9AE}">
    <vt:i4>2</vt:i4>
  </prop:property>
</prop:Properties>
</file>