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679f" w14:paraId="602679f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8D1590" w:rsidRPr="006F529A">
        <w:rPr>
          <w:rFonts w:hAnsi="Times New Roman" w:ascii="Times New Roman"/>
          <w:szCs w:val="24"/>
          <w:lang w:val="hr-HR"/>
        </w:rPr>
        <w:t>CONFIDO-CONSTRUO d.o.o. za promet nekretninama, OIB: 51172899423</w:t>
      </w:r>
      <w:r w:rsidR="008D1590">
        <w:rPr>
          <w:rFonts w:hAnsi="Times New Roman" w:ascii="Times New Roman"/>
          <w:szCs w:val="24"/>
          <w:lang w:val="hr-HR"/>
        </w:rPr>
        <w:t xml:space="preserve">, </w:t>
      </w:r>
      <w:r w:rsidR="008D1590" w:rsidRPr="006F529A">
        <w:rPr>
          <w:rFonts w:hAnsi="Times New Roman" w:ascii="Times New Roman"/>
          <w:szCs w:val="24"/>
          <w:lang w:val="hr-HR"/>
        </w:rPr>
        <w:t xml:space="preserve">Zagreb (Grad Zagreb), </w:t>
      </w:r>
      <w:r w:rsidR="008D1590" w:rsidRPr="008D1590">
        <w:rPr>
          <w:rFonts w:hAnsi="Times New Roman" w:ascii="Times New Roman"/>
          <w:szCs w:val="24"/>
          <w:lang w:val="hr-HR"/>
        </w:rPr>
        <w:t>Jurkovićeva 19</w:t>
      </w:r>
      <w:r w:rsidR="00FE5E1F" w:rsidRPr="008D1590">
        <w:rPr>
          <w:rFonts w:hAnsi="Times New Roman" w:ascii="Times New Roman"/>
          <w:szCs w:val="24"/>
          <w:lang w:val="hr-HR"/>
        </w:rPr>
        <w:t>,</w:t>
      </w:r>
      <w:r w:rsidR="00951D00" w:rsidRPr="008D1590">
        <w:rPr>
          <w:rFonts w:hAnsi="Times New Roman" w:ascii="Times New Roman"/>
          <w:szCs w:val="24"/>
          <w:lang w:val="hr-HR"/>
        </w:rPr>
        <w:t xml:space="preserve"> dana</w:t>
      </w:r>
      <w:r w:rsidR="00F2310C" w:rsidRPr="008D1590">
        <w:rPr>
          <w:rFonts w:hAnsi="Times New Roman" w:ascii="Times New Roman"/>
          <w:szCs w:val="24"/>
          <w:lang w:val="hr-HR"/>
        </w:rPr>
        <w:t xml:space="preserve"> </w:t>
      </w:r>
      <w:r w:rsidR="008D1590" w:rsidRPr="008D1590">
        <w:rPr>
          <w:rFonts w:hAnsi="Times New Roman" w:ascii="Times New Roman"/>
          <w:szCs w:val="24"/>
          <w:lang w:val="hr-HR"/>
        </w:rPr>
        <w:t>9</w:t>
      </w:r>
      <w:r w:rsidR="00995579" w:rsidRPr="008D1590">
        <w:rPr>
          <w:rFonts w:hAnsi="Times New Roman" w:ascii="Times New Roman"/>
          <w:szCs w:val="24"/>
          <w:lang w:val="hr-HR"/>
        </w:rPr>
        <w:t xml:space="preserve">. </w:t>
      </w:r>
      <w:r w:rsidR="008D1590" w:rsidRPr="008D1590">
        <w:rPr>
          <w:rFonts w:hAnsi="Times New Roman" w:ascii="Times New Roman"/>
          <w:szCs w:val="24"/>
          <w:lang w:val="hr-HR"/>
        </w:rPr>
        <w:t>veljače</w:t>
      </w:r>
      <w:r w:rsidR="00995579" w:rsidRPr="008D1590">
        <w:rPr>
          <w:rFonts w:hAnsi="Times New Roman" w:ascii="Times New Roman"/>
          <w:szCs w:val="24"/>
          <w:lang w:val="hr-HR"/>
        </w:rPr>
        <w:t xml:space="preserve"> 2017</w:t>
      </w:r>
      <w:r w:rsidR="009B6170" w:rsidRPr="008D1590">
        <w:rPr>
          <w:rFonts w:hAnsi="Times New Roman" w:ascii="Times New Roman"/>
          <w:szCs w:val="24"/>
          <w:lang w:val="hr-HR"/>
        </w:rPr>
        <w:t>.</w:t>
      </w:r>
      <w:r w:rsidR="00951D00" w:rsidRPr="008D1590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8D1590" w:rsidRPr="006F529A">
        <w:rPr>
          <w:rFonts w:hAnsi="Times New Roman" w:ascii="Times New Roman"/>
          <w:szCs w:val="24"/>
          <w:lang w:val="hr-HR"/>
        </w:rPr>
        <w:t>CONFIDO-CONSTRUO d.o.o. za promet nekretninama, OIB: 51172899423</w:t>
      </w:r>
      <w:r w:rsidR="008D1590">
        <w:rPr>
          <w:rFonts w:hAnsi="Times New Roman" w:ascii="Times New Roman"/>
          <w:szCs w:val="24"/>
          <w:lang w:val="hr-HR"/>
        </w:rPr>
        <w:t xml:space="preserve">, </w:t>
      </w:r>
      <w:r w:rsidR="008D1590" w:rsidRPr="006F529A">
        <w:rPr>
          <w:rFonts w:hAnsi="Times New Roman" w:ascii="Times New Roman"/>
          <w:szCs w:val="24"/>
          <w:lang w:val="hr-HR"/>
        </w:rPr>
        <w:t>Zagreb (Grad Zagreb), Jurkovićeva 19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8D1590">
        <w:rPr>
          <w:rFonts w:hAnsi="Times New Roman" w:ascii="Times New Roman"/>
          <w:szCs w:val="24"/>
          <w:lang w:val="hr-HR"/>
        </w:rPr>
        <w:t>od</w:t>
      </w:r>
      <w:r w:rsidR="00916A22" w:rsidRPr="008D1590">
        <w:rPr>
          <w:rFonts w:hAnsi="Times New Roman" w:ascii="Times New Roman"/>
          <w:szCs w:val="24"/>
          <w:lang w:val="hr-HR"/>
        </w:rPr>
        <w:t xml:space="preserve"> </w:t>
      </w:r>
      <w:r w:rsidR="008D1590" w:rsidRPr="008D1590">
        <w:rPr>
          <w:rFonts w:hAnsi="Times New Roman" w:ascii="Times New Roman"/>
          <w:szCs w:val="24"/>
          <w:u w:val="single"/>
          <w:lang w:val="hr-HR"/>
        </w:rPr>
        <w:t>27</w:t>
      </w:r>
      <w:r w:rsidR="002A7AD5" w:rsidRPr="008D1590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D1590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D1590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D1590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D1590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D1590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D1590">
        <w:rPr>
          <w:rFonts w:hAnsi="Times New Roman" w:ascii="Times New Roman"/>
          <w:szCs w:val="24"/>
          <w:lang w:val="hr-HR"/>
        </w:rPr>
        <w:t xml:space="preserve"> za pokriće </w:t>
      </w:r>
      <w:r w:rsidR="00203D64" w:rsidRPr="002D5DAA">
        <w:rPr>
          <w:rFonts w:hAnsi="Times New Roman" w:ascii="Times New Roman"/>
          <w:szCs w:val="24"/>
          <w:lang w:val="hr-HR"/>
        </w:rPr>
        <w:t>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</w:t>
      </w:r>
      <w:r w:rsidR="00203D64" w:rsidRPr="00762BBE">
        <w:rPr>
          <w:rFonts w:hAnsi="Times New Roman" w:ascii="Times New Roman"/>
          <w:szCs w:val="24"/>
          <w:lang w:val="hr-HR"/>
        </w:rPr>
        <w:t>poštanskoj banci d.d. Zagreb broj</w:t>
      </w:r>
      <w:r w:rsidR="00916A22" w:rsidRPr="00762BBE">
        <w:rPr>
          <w:rFonts w:hAnsi="Times New Roman" w:ascii="Times New Roman"/>
          <w:szCs w:val="24"/>
          <w:lang w:val="hr-HR"/>
        </w:rPr>
        <w:t xml:space="preserve"> </w:t>
      </w:r>
      <w:r w:rsidR="00B028D6" w:rsidRPr="00762BBE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762BBE">
        <w:rPr>
          <w:rFonts w:hAnsi="Times New Roman" w:ascii="Times New Roman"/>
          <w:szCs w:val="24"/>
          <w:lang w:val="hr-HR"/>
        </w:rPr>
        <w:t xml:space="preserve">: </w:t>
      </w:r>
      <w:r w:rsidR="00E649D2" w:rsidRPr="00762BBE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762BBE">
        <w:rPr>
          <w:rFonts w:hAnsi="Times New Roman" w:ascii="Times New Roman"/>
          <w:szCs w:val="24"/>
          <w:lang w:val="hr-HR"/>
        </w:rPr>
        <w:t xml:space="preserve"> </w:t>
      </w:r>
      <w:r w:rsidR="00203D64" w:rsidRPr="00762BBE">
        <w:rPr>
          <w:rFonts w:hAnsi="Times New Roman" w:ascii="Times New Roman"/>
          <w:szCs w:val="24"/>
          <w:lang w:val="hr-HR"/>
        </w:rPr>
        <w:t xml:space="preserve">pozivom na broj: </w:t>
      </w:r>
      <w:r w:rsidR="00762BBE" w:rsidRPr="00762BBE">
        <w:rPr>
          <w:rFonts w:hAnsi="Times New Roman" w:ascii="Times New Roman"/>
          <w:b/>
          <w:i/>
          <w:szCs w:val="24"/>
          <w:lang w:val="hr-HR"/>
        </w:rPr>
        <w:t>178515</w:t>
      </w:r>
      <w:r w:rsidR="00F80734" w:rsidRPr="00762BBE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762BBE">
        <w:rPr>
          <w:rFonts w:hAnsi="Times New Roman" w:ascii="Times New Roman"/>
          <w:szCs w:val="24"/>
          <w:lang w:val="hr-HR"/>
        </w:rPr>
        <w:t>9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762BBE">
        <w:rPr>
          <w:rFonts w:hAnsi="Times New Roman" w:ascii="Times New Roman"/>
          <w:szCs w:val="24"/>
          <w:lang w:val="hr-HR"/>
        </w:rPr>
        <w:t>veljače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  <w:r w:rsidR="00165A0A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65A0A" w:rsidP="00324504" w:rsidR="00165A0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65A0A" w:rsidP="00324504" w:rsidR="00165A0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D786C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5A5053" w:rsidP="00FD786C" w:rsidR="005A5053" w:rsidRPr="00165A0A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E66CE" w:rsidP="00EC0E18" w:rsidR="00EC0E18" w:rsidRPr="00165A0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65A0A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165A0A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165A0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165A0A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165A0A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165A0A">
        <w:rPr>
          <w:rFonts w:hAnsi="Times New Roman" w:ascii="Times New Roman"/>
          <w:color w:val="FFFFFF"/>
          <w:szCs w:val="24"/>
          <w:lang w:val="hr-HR"/>
        </w:rPr>
        <w:t>Oglasna ploča ovog suda</w:t>
      </w:r>
    </w:p>
    <w:p w:rsidRDefault="00325DDC" w:rsidP="005122CA" w:rsidR="00325DDC" w:rsidRPr="00165A0A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165A0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762BBE">
      <w:rPr>
        <w:rFonts w:hAnsi="Times New Roman" w:ascii="Times New Roman"/>
        <w:szCs w:val="24"/>
        <w:lang w:val="hr-HR"/>
      </w:rPr>
      <w:t>1785</w:t>
    </w:r>
    <w:r w:rsidR="00DD1C62">
      <w:rPr>
        <w:rFonts w:hAnsi="Times New Roman" w:ascii="Times New Roman"/>
        <w:szCs w:val="24"/>
        <w:lang w:val="hr-HR"/>
      </w:rPr>
      <w:t>/15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8D1590">
      <w:rPr>
        <w:rFonts w:hAnsi="Times New Roman" w:ascii="Times New Roman"/>
        <w:szCs w:val="24"/>
        <w:lang w:val="hr-HR"/>
      </w:rPr>
      <w:t>1785</w:t>
    </w:r>
    <w:r w:rsidR="00995579">
      <w:rPr>
        <w:rFonts w:hAnsi="Times New Roman" w:ascii="Times New Roman"/>
        <w:szCs w:val="24"/>
        <w:lang w:val="hr-HR"/>
      </w:rPr>
      <w:t>/15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5A0A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2BBE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D159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5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A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A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A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A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5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A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A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A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A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St-1785/2015</izvorni_sadrzaj>
    <derivirana_varijabla naziv="DomainObject.Predmet.OznakaBroj_1">St-1785/2015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CONFIDO-CONSTRUO d.o.o. za promet nekretninama zastupanog po punomoćniku odvjetnik Nenad Cetinja; Danko Vudrag; CONFIDO-CONSTRUO d.o.o.; CONFIDO-CONSTRUO d.o.o.</izvorni_sadrzaj>
    <derivirana_varijabla naziv="DomainObject.Predmet.ProtustrankaFormated_1">  CONFIDO-CONSTRUO d.o.o. za promet nekretninama zastupanog po punomoćniku odvjetnik Nenad Cetinja; Danko Vudrag; CONFIDO-CONSTRUO d.o.o.; CONFIDO-CONSTRUO d.o.o.</derivirana_varijabla>
  </DomainObject.Predmet.ProtustrankaFormated>
  <DomainObject.Predmet.ProtustrankaFormatedOIB>
    <izvorni_sadrzaj>  CONFIDO-CONSTRUO d.o.o. za promet nekretninama, OIB 51172899423 zastupanog po punomoćniku odvjetnik Nenad Cetinja; Danko Vudrag; CONFIDO-CONSTRUO d.o.o., OIB 51172899423; CONFIDO-CONSTRUO d.o.o., OIB 51172899423</izvorni_sadrzaj>
    <derivirana_varijabla naziv="DomainObject.Predmet.ProtustrankaFormatedOIB_1">  CONFIDO-CONSTRUO d.o.o. za promet nekretninama, OIB 51172899423 zastupanog po punomoćniku odvjetnik Nenad Cetinja; Danko Vudrag; CONFIDO-CONSTRUO d.o.o., OIB 51172899423; CONFIDO-CONSTRUO d.o.o., OIB 51172899423</derivirana_varijabla>
  </DomainObject.Predmet.ProtustrankaFormatedOIB>
  <DomainObject.Predmet.ProtustrankaFormatedWithAdress>
    <izvorni_sadrzaj> CONFIDO-CONSTRUO d.o.o. za promet nekretninama, Jurkovićeva 19, 10000 Zagreb zastupanog po punomoćniku odvjetnik Nenad Cetinja; Danko Vudrag; CONFIDO-CONSTRUO d.o.o., Jurkovićeva 19, 10000 Zagreb; CONFIDO-CONSTRUO d.o.o., Jurkovićeva 19, 10000 Zagreb</izvorni_sadrzaj>
    <derivirana_varijabla naziv="DomainObject.Predmet.ProtustrankaFormatedWithAdress_1"> CONFIDO-CONSTRUO d.o.o. za promet nekretninama, Jurkovićeva 19, 10000 Zagreb zastupanog po punomoćniku odvjetnik Nenad Cetinja; Danko Vudrag; CONFIDO-CONSTRUO d.o.o., Jurkovićeva 19, 10000 Zagreb; CONFIDO-CONSTRUO d.o.o., Jurkovićeva 19, 10000 Zagreb</derivirana_varijabla>
  </DomainObject.Predmet.ProtustrankaFormatedWithAdress>
  <DomainObject.Predmet.ProtustrankaFormatedWithAdressOIB>
    <izvorni_sadrzaj> CONFIDO-CONSTRUO d.o.o. za promet nekretninama, OIB 51172899423, Jurkovićeva 19, 10000 Zagreb zastupanog po punomoćniku odvjetnik Nenad Cetinja; Danko Vudrag; CONFIDO-CONSTRUO d.o.o., OIB 51172899423, Jurkovićeva 19, 10000 Zagreb; CONFIDO-CONSTRUO d.o.o., OIB 51172899423, Jurkovićeva 19, 10000 Zagreb</izvorni_sadrzaj>
    <derivirana_varijabla naziv="DomainObject.Predmet.ProtustrankaFormatedWithAdressOIB_1"> CONFIDO-CONSTRUO d.o.o. za promet nekretninama, OIB 51172899423, Jurkovićeva 19, 10000 Zagreb zastupanog po punomoćniku odvjetnik Nenad Cetinja; Danko Vudrag; CONFIDO-CONSTRUO d.o.o., OIB 51172899423, Jurkovićeva 19, 10000 Zagreb; CONFIDO-CONSTRUO d.o.o., OIB 51172899423, Jurkovićeva 19, 10000 Zagreb</derivirana_varijabla>
  </DomainObject.Predmet.ProtustrankaFormatedWithAdressOIB>
  <DomainObject.Predmet.ProtustrankaWithAdress>
    <izvorni_sadrzaj>CONFIDO-CONSTRUO d.o.o. za promet nekretninama Jurkovićeva 19, 10000 Zagreb, CONFIDO-CONSTRUO d.o.o. Jurkovićeva 19, 10000 Zagreb, CONFIDO-CONSTRUO d.o.o. Jurkovićeva 19, 10000 Zagreb</izvorni_sadrzaj>
    <derivirana_varijabla naziv="DomainObject.Predmet.ProtustrankaWithAdress_1">CONFIDO-CONSTRUO d.o.o. za promet nekretninama Jurkovićeva 19, 10000 Zagreb, CONFIDO-CONSTRUO d.o.o. Jurkovićeva 19, 10000 Zagreb, CONFIDO-CONSTRUO d.o.o. Jurkovićeva 19, 10000 Zagreb</derivirana_varijabla>
  </DomainObject.Predmet.ProtustrankaWithAdress>
  <DomainObject.Predmet.ProtustrankaWithAdressOIB>
    <izvorni_sadrzaj>CONFIDO-CONSTRUO d.o.o. za promet nekretninama, OIB 51172899423, Jurkovićeva 19, 10000 Zagreb, CONFIDO-CONSTRUO d.o.o., OIB 51172899423, Jurkovićeva 19, 10000 Zagreb, CONFIDO-CONSTRUO d.o.o., OIB 51172899423, Jurkovićeva 19, 10000 Zagreb</izvorni_sadrzaj>
    <derivirana_varijabla naziv="DomainObject.Predmet.ProtustrankaWithAdressOIB_1">CONFIDO-CONSTRUO d.o.o. za promet nekretninama, OIB 51172899423, Jurkovićeva 19, 10000 Zagreb, CONFIDO-CONSTRUO d.o.o., OIB 51172899423, Jurkovićeva 19, 10000 Zagreb, CONFIDO-CONSTRUO d.o.o., OIB 51172899423, Jurkovićeva 19, 10000 Zagreb</derivirana_varijabla>
  </DomainObject.Predmet.ProtustrankaWithAdressOIB>
  <DomainObject.Predmet.ProtustrankaNazivFormated>
    <izvorni_sadrzaj>CONFIDO-CONSTRUO d.o.o. za promet nekretninama,CONFIDO-CONSTRUO d.o.o.,CONFIDO-CONSTRUO d.o.o.</izvorni_sadrzaj>
    <derivirana_varijabla naziv="DomainObject.Predmet.ProtustrankaNazivFormated_1">CONFIDO-CONSTRUO d.o.o. za promet nekretninama,CONFIDO-CONSTRUO d.o.o.,CONFIDO-CONSTRUO d.o.o.</derivirana_varijabla>
  </DomainObject.Predmet.ProtustrankaNazivFormated>
  <DomainObject.Predmet.ProtustrankaNazivFormatedOIB>
    <izvorni_sadrzaj>CONFIDO-CONSTRUO d.o.o. za promet nekretninama, OIB 51172899423,CONFIDO-CONSTRUO d.o.o., OIB 51172899423,CONFIDO-CONSTRUO d.o.o., OIB 51172899423</izvorni_sadrzaj>
    <derivirana_varijabla naziv="DomainObject.Predmet.ProtustrankaNazivFormatedOIB_1">CONFIDO-CONSTRUO d.o.o. za promet nekretninama, OIB 51172899423,CONFIDO-CONSTRUO d.o.o., OIB 51172899423,CONFIDO-CONSTRUO d.o.o., OIB 51172899423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CONFIDO-CONSTRUO d.o.o.; FINA Regionalni centar Zagreb; Nova Ljubljanska banka d.d.</izvorni_sadrzaj>
    <derivirana_varijabla naziv="DomainObject.Predmet.StrankaFormated_1">  CONFIDO-CONSTRUO d.o.o.; FINA Regionalni centar Zagreb; Nova Ljubljanska banka d.d.</derivirana_varijabla>
  </DomainObject.Predmet.StrankaFormated>
  <DomainObject.Predmet.StrankaFormatedOIB>
    <izvorni_sadrzaj>  CONFIDO-CONSTRUO d.o.o., OIB 51172899423; FINA Regionalni centar Zagreb, OIB 85821130368; Nova Ljubljanska banka d.d., OIB 17719334242</izvorni_sadrzaj>
    <derivirana_varijabla naziv="DomainObject.Predmet.StrankaFormatedOIB_1">  CONFIDO-CONSTRUO d.o.o., OIB 51172899423; FINA Regionalni centar Zagreb, OIB 85821130368; Nova Ljubljanska banka d.d., OIB 17719334242</derivirana_varijabla>
  </DomainObject.Predmet.StrankaFormatedOIB>
  <DomainObject.Predmet.StrankaFormatedWithAdress>
    <izvorni_sadrzaj> CONFIDO-CONSTRUO d.o.o., Jurkovićeva 19, 10000 Zagreb; FINA Regionalni centar Zagreb, Trg svibanjskih žrtava 1995. 1, 10000 Zagreb; Nova Ljubljanska banka d.d., Trg Republike, 1000 Ljubljana</izvorni_sadrzaj>
    <derivirana_varijabla naziv="DomainObject.Predmet.StrankaFormatedWithAdress_1"> CONFIDO-CONSTRUO d.o.o., Jurkovićeva 19, 10000 Zagreb; FINA Regionalni centar Zagreb, Trg svibanjskih žrtava 1995. 1, 10000 Zagreb; Nova Ljubljanska banka d.d., Trg Republike, 1000 Ljubljana</derivirana_varijabla>
  </DomainObject.Predmet.StrankaFormatedWithAdress>
  <DomainObject.Predmet.StrankaFormatedWithAdressOIB>
    <izvorni_sadrzaj> CONFIDO-CONSTRUO d.o.o., OIB 51172899423, Jurkovićeva 19, 10000 Zagreb; FINA Regionalni centar Zagreb, OIB 85821130368, Trg svibanjskih žrtava 1995. 1, 10000 Zagreb; Nova Ljubljanska banka d.d., OIB 17719334242, Trg Republike, 1000 Ljubljana</izvorni_sadrzaj>
    <derivirana_varijabla naziv="DomainObject.Predmet.StrankaFormatedWithAdressOIB_1"> CONFIDO-CONSTRUO d.o.o., OIB 51172899423, Jurkovićeva 19, 10000 Zagreb; FINA Regionalni centar Zagreb, OIB 85821130368, Trg svibanjskih žrtava 1995. 1, 10000 Zagreb; Nova Ljubljanska banka d.d., OIB 17719334242, Trg Republike, 1000 Ljubljana</derivirana_varijabla>
  </DomainObject.Predmet.StrankaFormatedWithAdressOIB>
  <DomainObject.Predmet.StrankaWithAdress>
    <izvorni_sadrzaj>CONFIDO-CONSTRUO d.o.o. Jurkovićeva 19,10000 Zagreb,FINA Regionalni centar Zagreb Trg svibanjskih žrtava 1995. 1,10000 Zagreb,Nova Ljubljanska banka d.d. Trg Republike,1000 Ljubljana</izvorni_sadrzaj>
    <derivirana_varijabla naziv="DomainObject.Predmet.StrankaWithAdress_1">CONFIDO-CONSTRUO d.o.o. Jurkovićeva 19,10000 Zagreb,FINA Regionalni centar Zagreb Trg svibanjskih žrtava 1995. 1,10000 Zagreb,Nova Ljubljanska banka d.d. Trg Republike,1000 Ljubljana</derivirana_varijabla>
  </DomainObject.Predmet.StrankaWithAdress>
  <DomainObject.Predmet.StrankaWithAdressOIB>
    <izvorni_sadrzaj>CONFIDO-CONSTRUO d.o.o., OIB 51172899423, Jurkovićeva 19,10000 Zagreb,FINA Regionalni centar Zagreb, OIB 85821130368, Trg svibanjskih žrtava 1995. 1,10000 Zagreb,Nova Ljubljanska banka d.d., OIB 17719334242, Trg Republike,1000 Ljubljana</izvorni_sadrzaj>
    <derivirana_varijabla naziv="DomainObject.Predmet.StrankaWithAdressOIB_1">CONFIDO-CONSTRUO d.o.o., OIB 51172899423, Jurkovićeva 19,10000 Zagreb,FINA Regionalni centar Zagreb, OIB 85821130368, Trg svibanjskih žrtava 1995. 1,10000 Zagreb,Nova Ljubljanska banka d.d., OIB 17719334242, Trg Republike,1000 Ljubljana</derivirana_varijabla>
  </DomainObject.Predmet.StrankaWithAdressOIB>
  <DomainObject.Predmet.StrankaNazivFormated>
    <izvorni_sadrzaj>CONFIDO-CONSTRUO d.o.o.,FINA Regionalni centar Zagreb,Nova Ljubljanska banka d.d.</izvorni_sadrzaj>
    <derivirana_varijabla naziv="DomainObject.Predmet.StrankaNazivFormated_1">CONFIDO-CONSTRUO d.o.o.,FINA Regionalni centar Zagreb,Nova Ljubljanska banka d.d.</derivirana_varijabla>
  </DomainObject.Predmet.StrankaNazivFormated>
  <DomainObject.Predmet.StrankaNazivFormatedOIB>
    <izvorni_sadrzaj>CONFIDO-CONSTRUO d.o.o., OIB 51172899423,FINA Regionalni centar Zagreb, OIB 85821130368,Nova Ljubljanska banka d.d., OIB 17719334242</izvorni_sadrzaj>
    <derivirana_varijabla naziv="DomainObject.Predmet.StrankaNazivFormatedOIB_1">CONFIDO-CONSTRUO d.o.o., OIB 51172899423,FINA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CONFIDO-CONSTRUO d.o.o.</item>
      <item>FINA Regionalni centar Zagreb</item>
      <item>Nova Ljubljanska banka d.d.</item>
    </izvorni_sadrzaj>
    <derivirana_varijabla naziv="DomainObject.Predmet.StrankaListFormated_1">
      <item>CONFIDO-CONSTRUO d.o.o.</item>
      <item>FINA Regionalni centar Zagreb</item>
      <item>Nova Ljubljanska banka d.d.</item>
    </derivirana_varijabla>
  </DomainObject.Predmet.StrankaListFormated>
  <DomainObject.Predmet.StrankaListFormatedOIB>
    <izvorni_sadrzaj>
      <item>CONFIDO-CONSTRUO d.o.o., OIB 51172899423</item>
      <item>FINA Regionalni centar Zagreb, OIB 85821130368</item>
      <item>Nova Ljubljanska banka d.d., OIB 17719334242</item>
    </izvorni_sadrzaj>
    <derivirana_varijabla naziv="DomainObject.Predmet.StrankaListFormatedOIB_1">
      <item>CONFIDO-CONSTRUO d.o.o., OIB 51172899423</item>
      <item>FINA Regionalni centar Zagreb, OIB 85821130368</item>
      <item>Nova Ljubljanska banka d.d., OIB 17719334242</item>
    </derivirana_varijabla>
  </DomainObject.Predmet.StrankaListFormatedOIB>
  <DomainObject.Predmet.StrankaListFormatedWithAdress>
    <izvorni_sadrzaj>
      <item>CONFIDO-CONSTRUO d.o.o., Jurkovićeva 19, 10000 Zagreb</item>
      <item>FINA Regionalni centar Zagreb, Trg svibanjskih žrtava 1995. 1, 10000 Zagreb</item>
      <item>Nova Ljubljanska banka d.d., Trg Republike, 1000 Ljubljana</item>
    </izvorni_sadrzaj>
    <derivirana_varijabla naziv="DomainObject.Predmet.StrankaListFormatedWithAdress_1">
      <item>CONFIDO-CONSTRUO d.o.o., Jurkovićeva 19, 10000 Zagreb</item>
      <item>FINA Regionalni centar Zagreb, Trg svibanjskih žrtava 1995. 1, 10000 Zagreb</item>
      <item>Nova Ljubljanska banka d.d., Trg Republike, 1000 Ljubljana</item>
    </derivirana_varijabla>
  </DomainObject.Predmet.StrankaListFormatedWithAdress>
  <DomainObject.Predmet.StrankaListFormatedWithAdressOIB>
    <izvorni_sadrzaj>
      <item>CONFIDO-CONSTRUO d.o.o., OIB 51172899423, Jurkovićeva 19, 10000 Zagreb</item>
      <item>FINA Regionalni centar Zagreb, OIB 85821130368, Trg svibanjskih žrtava 1995. 1, 10000 Zagreb</item>
      <item>Nova Ljubljanska banka d.d., OIB 17719334242, Trg Republike, 1000 Ljubljana</item>
    </izvorni_sadrzaj>
    <derivirana_varijabla naziv="DomainObject.Predmet.StrankaListFormatedWithAdressOIB_1">
      <item>CONFIDO-CONSTRUO d.o.o., OIB 51172899423, Jurkovićeva 19, 10000 Zagreb</item>
      <item>FINA Regionalni centar Zagreb, OIB 85821130368, Trg svibanjskih žrtava 1995. 1, 10000 Zagreb</item>
      <item>Nova Ljubljanska banka d.d., OIB 17719334242, Trg Republike, 1000 Ljubljana</item>
    </derivirana_varijabla>
  </DomainObject.Predmet.StrankaListFormatedWithAdressOIB>
  <DomainObject.Predmet.StrankaListNazivFormated>
    <izvorni_sadrzaj>
      <item>CONFIDO-CONSTRUO d.o.o.</item>
      <item>FINA Regionalni centar Zagreb</item>
      <item>Nova Ljubljanska banka d.d.</item>
    </izvorni_sadrzaj>
    <derivirana_varijabla naziv="DomainObject.Predmet.StrankaListNazivFormated_1">
      <item>CONFIDO-CONSTRUO d.o.o.</item>
      <item>FINA Regionalni centar Zagreb</item>
      <item>Nova Ljubljanska banka d.d.</item>
    </derivirana_varijabla>
  </DomainObject.Predmet.StrankaListNazivFormated>
  <DomainObject.Predmet.StrankaListNazivFormatedOIB>
    <izvorni_sadrzaj>
      <item>CONFIDO-CONSTRUO d.o.o., OIB 51172899423</item>
      <item>FINA Regionalni centar Zagreb, OIB 85821130368</item>
      <item>Nova Ljubljanska banka d.d., OIB 17719334242</item>
    </izvorni_sadrzaj>
    <derivirana_varijabla naziv="DomainObject.Predmet.StrankaListNazivFormatedOIB_1">
      <item>CONFIDO-CONSTRUO d.o.o., OIB 51172899423</item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CONFIDO-CONSTRUO d.o.o. za promet nekretninama zastupanog po punomoćniku odvjetnik Nenad Cetinja; Danko Vudrag</item>
      <item>CONFIDO-CONSTRUO d.o.o.</item>
      <item>CONFIDO-CONSTRUO d.o.o.</item>
    </izvorni_sadrzaj>
    <derivirana_varijabla naziv="DomainObject.Predmet.ProtuStrankaListFormated_1">
      <item>CONFIDO-CONSTRUO d.o.o. za promet nekretninama zastupanog po punomoćniku odvjetnik Nenad Cetinja; Danko Vudrag</item>
      <item>CONFIDO-CONSTRUO d.o.o.</item>
      <item>CONFIDO-CONSTRUO d.o.o.</item>
    </derivirana_varijabla>
  </DomainObject.Predmet.ProtuStrankaListFormated>
  <DomainObject.Predmet.ProtuStrankaListFormatedOIB>
    <izvorni_sadrzaj>
      <item>CONFIDO-CONSTRUO d.o.o. za promet nekretninama, OIB 51172899423 zastupanog po punomoćniku odvjetnik Nenad Cetinja; Danko Vudrag</item>
      <item>CONFIDO-CONSTRUO d.o.o., OIB 51172899423</item>
      <item>CONFIDO-CONSTRUO d.o.o., OIB 51172899423</item>
    </izvorni_sadrzaj>
    <derivirana_varijabla naziv="DomainObject.Predmet.ProtuStrankaListFormatedOIB_1">
      <item>CONFIDO-CONSTRUO d.o.o. za promet nekretninama, OIB 51172899423 zastupanog po punomoćniku odvjetnik Nenad Cetinja; Danko Vudrag</item>
      <item>CONFIDO-CONSTRUO d.o.o., OIB 51172899423</item>
      <item>CONFIDO-CONSTRUO d.o.o., OIB 51172899423</item>
    </derivirana_varijabla>
  </DomainObject.Predmet.ProtuStrankaListFormatedOIB>
  <DomainObject.Predmet.ProtuStrankaListFormatedWithAdress>
    <izvorni_sadrzaj>
      <item>CONFIDO-CONSTRUO d.o.o. za promet nekretninama, Jurkovićeva 19, 10000 Zagreb zastupanog po punomoćniku odvjetnik Nenad Cetinja; Danko Vudrag</item>
      <item>CONFIDO-CONSTRUO d.o.o., Jurkovićeva 19, 10000 Zagreb</item>
      <item>CONFIDO-CONSTRUO d.o.o., Jurkovićeva 19, 10000 Zagreb</item>
    </izvorni_sadrzaj>
    <derivirana_varijabla naziv="DomainObject.Predmet.ProtuStrankaListFormatedWithAdress_1">
      <item>CONFIDO-CONSTRUO d.o.o. za promet nekretninama, Jurkovićeva 19, 10000 Zagreb zastupanog po punomoćniku odvjetnik Nenad Cetinja; Danko Vudrag</item>
      <item>CONFIDO-CONSTRUO d.o.o., Jurkovićeva 19, 10000 Zagreb</item>
      <item>CONFIDO-CONSTRUO d.o.o., Jurkovićeva 19, 10000 Zagreb</item>
    </derivirana_varijabla>
  </DomainObject.Predmet.ProtuStrankaListFormatedWithAdress>
  <DomainObject.Predmet.ProtuStrankaListFormatedWithAdressOIB>
    <izvorni_sadrzaj>
      <item>CONFIDO-CONSTRUO d.o.o. za promet nekretninama, OIB 51172899423, Jurkovićeva 19, 10000 Zagreb zastupanog po punomoćniku odvjetnik Nenad Cetinja; Danko Vudrag</item>
      <item>CONFIDO-CONSTRUO d.o.o., OIB 51172899423, Jurkovićeva 19, 10000 Zagreb</item>
      <item>CONFIDO-CONSTRUO d.o.o., OIB 51172899423, Jurkovićeva 19, 10000 Zagreb</item>
    </izvorni_sadrzaj>
    <derivirana_varijabla naziv="DomainObject.Predmet.ProtuStrankaListFormatedWithAdressOIB_1">
      <item>CONFIDO-CONSTRUO d.o.o. za promet nekretninama, OIB 51172899423, Jurkovićeva 19, 10000 Zagreb zastupanog po punomoćniku odvjetnik Nenad Cetinja; Danko Vudrag</item>
      <item>CONFIDO-CONSTRUO d.o.o., OIB 51172899423, Jurkovićeva 19, 10000 Zagreb</item>
      <item>CONFIDO-CONSTRUO d.o.o., OIB 51172899423, Jurkovićeva 19, 10000 Zagreb</item>
    </derivirana_varijabla>
  </DomainObject.Predmet.ProtuStrankaListFormatedWithAdressOIB>
  <DomainObject.Predmet.ProtuStrankaListNazivFormated>
    <izvorni_sadrzaj>
      <item>CONFIDO-CONSTRUO d.o.o. za promet nekretninama</item>
      <item>CONFIDO-CONSTRUO d.o.o.</item>
      <item>CONFIDO-CONSTRUO d.o.o.</item>
    </izvorni_sadrzaj>
    <derivirana_varijabla naziv="DomainObject.Predmet.ProtuStrankaListNazivFormated_1">
      <item>CONFIDO-CONSTRUO d.o.o. za promet nekretninama</item>
      <item>CONFIDO-CONSTRUO d.o.o.</item>
      <item>CONFIDO-CONSTRUO d.o.o.</item>
    </derivirana_varijabla>
  </DomainObject.Predmet.ProtuStrankaListNazivFormated>
  <DomainObject.Predmet.ProtuStrankaListNazivFormatedOIB>
    <izvorni_sadrzaj>
      <item>CONFIDO-CONSTRUO d.o.o. za promet nekretninama, OIB 51172899423</item>
      <item>CONFIDO-CONSTRUO d.o.o., OIB 51172899423</item>
      <item>CONFIDO-CONSTRUO d.o.o., OIB 51172899423</item>
    </izvorni_sadrzaj>
    <derivirana_varijabla naziv="DomainObject.Predmet.ProtuStrankaListNazivFormatedOIB_1">
      <item>CONFIDO-CONSTRUO d.o.o. za promet nekretninama, OIB 51172899423</item>
      <item>CONFIDO-CONSTRUO d.o.o., OIB 51172899423</item>
      <item>CONFIDO-CONSTRUO d.o.o., OIB 51172899423</item>
    </derivirana_varijabla>
  </DomainObject.Predmet.ProtuStrankaListNazivFormatedOIB>
  <DomainObject.Predmet.OstaliListFormated>
    <izvorni_sadrzaj>
      <item>odvjetnik Nenad Cetinja punomoćnik sudionika u postupku CONFIDO-CONSTRUO d.o.o. za promet nekretninama</item>
      <item>Danko Vudrag punomoćnik sudionika u postupku CONFIDO-CONSTRUO d.o.o. za promet nekretninama</item>
      <item>odvjetnik Boris Trgovec</item>
    </izvorni_sadrzaj>
    <derivirana_varijabla naziv="DomainObject.Predmet.OstaliListFormated_1">
      <item>odvjetnik Nenad Cetinja punomoćnik sudionika u postupku CONFIDO-CONSTRUO d.o.o. za promet nekretninama</item>
      <item>Danko Vudrag punomoćnik sudionika u postupku CONFIDO-CONSTRUO d.o.o. za promet nekretninama</item>
      <item>odvjetnik Boris Trgovec</item>
    </derivirana_varijabla>
  </DomainObject.Predmet.OstaliListFormated>
  <DomainObject.Predmet.OstaliListFormatedOIB>
    <izvorni_sadrzaj>
      <item>odvjetnik Nenad Cetinja, OIB 15489081131 punomoćnik sudionika u postupku CONFIDO-CONSTRUO d.o.o. za promet nekretninama</item>
      <item>Danko Vudrag, OIB 65310302735 punomoćnik sudionika u postupku CONFIDO-CONSTRUO d.o.o. za promet nekretninama</item>
      <item>odvjetnik Boris Trgovec</item>
    </izvorni_sadrzaj>
    <derivirana_varijabla naziv="DomainObject.Predmet.OstaliListFormatedOIB_1">
      <item>odvjetnik Nenad Cetinja, OIB 15489081131 punomoćnik sudionika u postupku CONFIDO-CONSTRUO d.o.o. za promet nekretninama</item>
      <item>Danko Vudrag, OIB 65310302735 punomoćnik sudionika u postupku CONFIDO-CONSTRUO d.o.o. za promet nekretninama</item>
      <item>odvjetnik Boris Trgovec</item>
    </derivirana_varijabla>
  </DomainObject.Predmet.OstaliListFormatedOIB>
  <DomainObject.Predmet.OstaliListFormatedWithAdress>
    <izvorni_sadrzaj>
      <item>odvjetnik Nenad Cetinja, Horvaćanska cesta 17A/VII, 10000 Zagreb punomoćnik sudionika u postupku CONFIDO-CONSTRUO d.o.o. za promet nekretninama</item>
      <item>Danko Vudrag, Jurkovićeva 26, 10000 Zagreb punomoćnik sudionika u postupku CONFIDO-CONSTRUO d.o.o. za promet nekretninama</item>
      <item>odvjetnik Boris Trgovec, Kneza Ljudevita Posavskog 36, 10000 Zagreb</item>
    </izvorni_sadrzaj>
    <derivirana_varijabla naziv="DomainObject.Predmet.OstaliListFormatedWithAdress_1">
      <item>odvjetnik Nenad Cetinja, Horvaćanska cesta 17A/VII, 10000 Zagreb punomoćnik sudionika u postupku CONFIDO-CONSTRUO d.o.o. za promet nekretninama</item>
      <item>Danko Vudrag, Jurkovićeva 26, 10000 Zagreb punomoćnik sudionika u postupku CONFIDO-CONSTRUO d.o.o. za promet nekretninama</item>
      <item>odvjetnik Boris Trgovec, Kneza Ljudevita Posavskog 36, 10000 Zagreb</item>
    </derivirana_varijabla>
  </DomainObject.Predmet.OstaliListFormatedWithAdress>
  <DomainObject.Predmet.OstaliListFormatedWithAdressOIB>
    <izvorni_sadrzaj>
      <item>odvjetnik Nenad Cetinja, OIB 15489081131, Horvaćanska cesta 17A/VII, 10000 Zagreb punomoćnik sudionika u postupku CONFIDO-CONSTRUO d.o.o. za promet nekretninama</item>
      <item>Danko Vudrag, OIB 65310302735, Jurkovićeva 26, 10000 Zagreb punomoćnik sudionika u postupku CONFIDO-CONSTRUO d.o.o. za promet nekretninama</item>
      <item>odvjetnik Boris Trgovec, Kneza Ljudevita Posavskog 36, 10000 Zagreb</item>
    </izvorni_sadrzaj>
    <derivirana_varijabla naziv="DomainObject.Predmet.OstaliListFormatedWithAdressOIB_1">
      <item>odvjetnik Nenad Cetinja, OIB 15489081131, Horvaćanska cesta 17A/VII, 10000 Zagreb punomoćnik sudionika u postupku CONFIDO-CONSTRUO d.o.o. za promet nekretninama</item>
      <item>Danko Vudrag, OIB 65310302735, Jurkovićeva 26, 10000 Zagreb punomoćnik sudionika u postupku CONFIDO-CONSTRUO d.o.o. za promet nekretninama</item>
      <item>odvjetnik Boris Trgovec, Kneza Ljudevita Posavskog 36, 10000 Zagreb</item>
    </derivirana_varijabla>
  </DomainObject.Predmet.OstaliListFormatedWithAdressOIB>
  <DomainObject.Predmet.OstaliListNazivFormated>
    <izvorni_sadrzaj>
      <item>odvjetnik Nenad Cetinja</item>
      <item>Danko Vudrag</item>
      <item>odvjetnik Boris Trgovec</item>
    </izvorni_sadrzaj>
    <derivirana_varijabla naziv="DomainObject.Predmet.OstaliListNazivFormated_1">
      <item>odvjetnik Nenad Cetinja</item>
      <item>Danko Vudrag</item>
      <item>odvjetnik Boris Trgovec</item>
    </derivirana_varijabla>
  </DomainObject.Predmet.OstaliListNazivFormated>
  <DomainObject.Predmet.OstaliListNazivFormatedOIB>
    <izvorni_sadrzaj>
      <item>odvjetnik Nenad Cetinja, OIB 15489081131</item>
      <item>Danko Vudrag, OIB 65310302735</item>
      <item>odvjetnik Boris Trgovec</item>
    </izvorni_sadrzaj>
    <derivirana_varijabla naziv="DomainObject.Predmet.OstaliListNazivFormatedOIB_1">
      <item>odvjetnik Nenad Cetinja, OIB 15489081131</item>
      <item>Danko Vudrag, OIB 65310302735</item>
      <item>odvjetnik Boris Trgovec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CONFIDO-CONSTRUO d.o.o. i dr.</izvorni_sadrzaj>
    <derivirana_varijabla naziv="DomainObject.Predmet.StrankaIDrugi_1">CONFIDO-CONSTRUO d.o.o. i dr.</derivirana_varijabla>
  </DomainObject.Predmet.StrankaIDrugi>
  <DomainObject.Predmet.ProtustrankaIDrugi>
    <izvorni_sadrzaj>CONFIDO-CONSTRUO d.o.o. za promet nekretninama i dr.</izvorni_sadrzaj>
    <derivirana_varijabla naziv="DomainObject.Predmet.ProtustrankaIDrugi_1">CONFIDO-CONSTRUO d.o.o. za promet nekretninama i dr.</derivirana_varijabla>
  </DomainObject.Predmet.ProtustrankaIDrugi>
  <DomainObject.Predmet.StrankaIDrugiAdressOIB>
    <izvorni_sadrzaj>CONFIDO-CONSTRUO d.o.o., OIB 51172899423, Jurkovićeva 19, 10000 Zagreb i dr.</izvorni_sadrzaj>
    <derivirana_varijabla naziv="DomainObject.Predmet.StrankaIDrugiAdressOIB_1">CONFIDO-CONSTRUO d.o.o., OIB 51172899423, Jurkovićeva 19, 10000 Zagreb i dr.</derivirana_varijabla>
  </DomainObject.Predmet.StrankaIDrugiAdressOIB>
  <DomainObject.Predmet.ProtustrankaIDrugiAdressOIB>
    <izvorni_sadrzaj>CONFIDO-CONSTRUO d.o.o. za promet nekretninama, OIB 51172899423, Jurkovićeva 19, 10000 Zagreb i dr.</izvorni_sadrzaj>
    <derivirana_varijabla naziv="DomainObject.Predmet.ProtustrankaIDrugiAdressOIB_1">CONFIDO-CONSTRUO d.o.o. za promet nekretninama, OIB 51172899423, Jurkovićeva 19,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CONFIDO-CONSTRUO d.o.o.</item>
      <item>CONFIDO-CONSTRUO d.o.o. za promet nekretninama</item>
      <item>odvjetnik Nenad Cetinja</item>
      <item>Danko Vudrag</item>
      <item>CONFIDO-CONSTRUO d.o.o.</item>
      <item>FINA Regionalni centar Zagreb</item>
      <item>Nova Ljubljanska banka d.d.</item>
      <item>CONFIDO-CONSTRUO d.o.o.</item>
      <item>odvjetnik Boris Trgovec</item>
    </izvorni_sadrzaj>
    <derivirana_varijabla naziv="DomainObject.Predmet.SudioniciListNaziv_1">
      <item>CONFIDO-CONSTRUO d.o.o.</item>
      <item>CONFIDO-CONSTRUO d.o.o. za promet nekretninama</item>
      <item>odvjetnik Nenad Cetinja</item>
      <item>Danko Vudrag</item>
      <item>CONFIDO-CONSTRUO d.o.o.</item>
      <item>FINA Regionalni centar Zagreb</item>
      <item>Nova Ljubljanska banka d.d.</item>
      <item>CONFIDO-CONSTRUO d.o.o.</item>
      <item>odvjetnik Boris Trgovec</item>
    </derivirana_varijabla>
  </DomainObject.Predmet.SudioniciListNaziv>
  <DomainObject.Predmet.SudioniciListAdressOIB>
    <izvorni_sadrzaj>
      <item>CONFIDO-CONSTRUO d.o.o., OIB 51172899423, Jurkovićeva 19,10000 Zagreb</item>
      <item>CONFIDO-CONSTRUO d.o.o. za promet nekretninama, OIB 51172899423, Jurkovićeva 19,10000 Zagreb</item>
      <item>odvjetnik Nenad Cetinja, OIB 15489081131, Horvaćanska cesta 17A/VII,10000 Zagreb</item>
      <item>Danko Vudrag, OIB 65310302735, Jurkovićeva 26,10000 Zagreb</item>
      <item>CONFIDO-CONSTRUO d.o.o., OIB 51172899423, Jurkovićeva 19,10000 Zagreb</item>
      <item>FINA Regionalni centar Zagreb, OIB 85821130368, Trg svibanjskih žrtava 1995. 1,10000 Zagreb</item>
      <item>Nova Ljubljanska banka d.d., OIB 17719334242, Trg Republike,1000 Ljubljana</item>
      <item>CONFIDO-CONSTRUO d.o.o., OIB 51172899423, Jurkovićeva 19,10000 Zagreb</item>
      <item>odvjetnik Boris Trgovec, Kneza Ljudevita Posavskog 36,10000 Zagreb</item>
    </izvorni_sadrzaj>
    <derivirana_varijabla naziv="DomainObject.Predmet.SudioniciListAdressOIB_1">
      <item>CONFIDO-CONSTRUO d.o.o., OIB 51172899423, Jurkovićeva 19,10000 Zagreb</item>
      <item>CONFIDO-CONSTRUO d.o.o. za promet nekretninama, OIB 51172899423, Jurkovićeva 19,10000 Zagreb</item>
      <item>odvjetnik Nenad Cetinja, OIB 15489081131, Horvaćanska cesta 17A/VII,10000 Zagreb</item>
      <item>Danko Vudrag, OIB 65310302735, Jurkovićeva 26,10000 Zagreb</item>
      <item>CONFIDO-CONSTRUO d.o.o., OIB 51172899423, Jurkovićeva 19,10000 Zagreb</item>
      <item>FINA Regionalni centar Zagreb, OIB 85821130368, Trg svibanjskih žrtava 1995. 1,10000 Zagreb</item>
      <item>Nova Ljubljanska banka d.d., OIB 17719334242, Trg Republike,1000 Ljubljana</item>
      <item>CONFIDO-CONSTRUO d.o.o., OIB 51172899423, Jurkovićeva 19,10000 Zagreb</item>
      <item>odvjetnik Boris Trgovec, Kneza Ljudevita Posavskog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51172899423</item>
      <item>, OIB 51172899423</item>
      <item>, OIB 15489081131</item>
      <item>, OIB 65310302735</item>
      <item>, OIB 51172899423</item>
      <item>, OIB 85821130368</item>
      <item>, OIB 17719334242</item>
      <item>, OIB 51172899423</item>
      <item>, OIB null</item>
    </izvorni_sadrzaj>
    <derivirana_varijabla naziv="DomainObject.Predmet.SudioniciListNazivOIB_1">
      <item>, OIB 51172899423</item>
      <item>, OIB 51172899423</item>
      <item>, OIB 15489081131</item>
      <item>, OIB 65310302735</item>
      <item>, OIB 51172899423</item>
      <item>, OIB 85821130368</item>
      <item>, OIB 17719334242</item>
      <item>, OIB 51172899423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2947</properties:Characters>
  <properties:Lines>81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2017-02-09T07:53:00Z</dcterms:created>
  <dc:creator>rsticn</dc:creator>
  <cp:lastModifiedBy>Monika Grbac</cp:lastModifiedBy>
  <cp:lastPrinted>2017-01-24T09:27:00Z</cp:lastPrinted>
  <dcterms:modified xmlns:xsi="http://www.w3.org/2001/XMLSchema-instance" xsi:type="dcterms:W3CDTF">2017-02-09T07:55:00Z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