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5bae" w14:paraId="a545ba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16327">
        <w:rPr>
          <w:szCs w:val="24"/>
          <w:lang w:val="hr-HR"/>
        </w:rPr>
        <w:t>1</w:t>
      </w:r>
      <w:r w:rsidR="00747BBB">
        <w:rPr>
          <w:szCs w:val="24"/>
          <w:lang w:val="hr-HR"/>
        </w:rPr>
        <w:t>23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747BBB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47BBB">
        <w:rPr>
          <w:lang w:val="hr-HR"/>
        </w:rPr>
        <w:t xml:space="preserve">AUTOEDIT društvo s ograničenom odgovornošću za trgovinu, proizvodnju i usluge, Bjelovar, Banovine Hrvatske 39, </w:t>
      </w:r>
      <w:r w:rsidR="00747BBB" w:rsidRPr="000664E3">
        <w:rPr>
          <w:lang w:val="hr-HR"/>
        </w:rPr>
        <w:t>MB</w:t>
      </w:r>
      <w:r w:rsidR="00747BBB">
        <w:rPr>
          <w:lang w:val="hr-HR"/>
        </w:rPr>
        <w:t>S: 010083519, OIB: 75566779662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16327">
        <w:rPr>
          <w:lang w:val="hr-HR"/>
        </w:rPr>
        <w:t>13</w:t>
      </w:r>
      <w:r w:rsidR="00230207">
        <w:rPr>
          <w:lang w:val="hr-HR"/>
        </w:rPr>
        <w:t xml:space="preserve">. </w:t>
      </w:r>
      <w:r w:rsidR="00E16327">
        <w:rPr>
          <w:lang w:val="hr-HR"/>
        </w:rPr>
        <w:t>travnja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47BBB">
        <w:rPr>
          <w:lang w:val="hr-HR"/>
        </w:rPr>
        <w:t xml:space="preserve">AUTOEDIT društvo s ograničenom odgovornošću za trgovinu, proizvodnju i usluge, Bjelovar, Banovine Hrvatske 39, </w:t>
      </w:r>
      <w:r w:rsidR="00747BBB" w:rsidRPr="000664E3">
        <w:rPr>
          <w:lang w:val="hr-HR"/>
        </w:rPr>
        <w:t>MB</w:t>
      </w:r>
      <w:r w:rsidR="00747BBB">
        <w:rPr>
          <w:lang w:val="hr-HR"/>
        </w:rPr>
        <w:t>S: 010083519, OIB: 75566779662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D31BD1">
        <w:rPr>
          <w:szCs w:val="24"/>
          <w:lang w:val="hr-HR"/>
        </w:rPr>
        <w:t xml:space="preserve">IVAN </w:t>
      </w:r>
      <w:r w:rsidR="00747BBB">
        <w:rPr>
          <w:szCs w:val="24"/>
          <w:lang w:val="hr-HR"/>
        </w:rPr>
        <w:t>PRPIĆ</w:t>
      </w:r>
      <w:r w:rsidR="009018C2">
        <w:rPr>
          <w:szCs w:val="24"/>
          <w:lang w:val="hr-HR"/>
        </w:rPr>
        <w:t xml:space="preserve">, </w:t>
      </w:r>
      <w:r w:rsidR="00D31BD1">
        <w:rPr>
          <w:szCs w:val="24"/>
          <w:lang w:val="hr-HR"/>
        </w:rPr>
        <w:t>Zagreb</w:t>
      </w:r>
      <w:r w:rsidR="00941AE4">
        <w:rPr>
          <w:szCs w:val="24"/>
          <w:lang w:val="hr-HR"/>
        </w:rPr>
        <w:t xml:space="preserve">, </w:t>
      </w:r>
      <w:r w:rsidR="00747BBB">
        <w:rPr>
          <w:szCs w:val="24"/>
          <w:lang w:val="hr-HR"/>
        </w:rPr>
        <w:t>Hruševečka ulica 11</w:t>
      </w:r>
      <w:r w:rsidR="00E21ABB">
        <w:rPr>
          <w:szCs w:val="24"/>
          <w:lang w:val="hr-HR"/>
        </w:rPr>
        <w:t>,</w:t>
      </w:r>
      <w:r w:rsidR="009018C2">
        <w:rPr>
          <w:szCs w:val="24"/>
          <w:lang w:val="hr-HR"/>
        </w:rPr>
        <w:t xml:space="preserve"> OIB:</w:t>
      </w:r>
      <w:r w:rsidR="00747BBB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747BBB">
        <w:rPr>
          <w:lang w:val="hr-HR"/>
        </w:rPr>
        <w:t xml:space="preserve">AUTOEDIT društvo s ograničenom odgovornošću za trgovinu, proizvodnju i usluge, Bjelovar, Banovine Hrvatske 39, </w:t>
      </w:r>
      <w:r w:rsidR="00747BBB" w:rsidRPr="000664E3">
        <w:rPr>
          <w:lang w:val="hr-HR"/>
        </w:rPr>
        <w:t>MB</w:t>
      </w:r>
      <w:r w:rsidR="00747BBB">
        <w:rPr>
          <w:lang w:val="hr-HR"/>
        </w:rPr>
        <w:t>S: 010083519, OIB: 75566779662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36E8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A36E8B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747BB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47BBB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E16327">
        <w:rPr>
          <w:szCs w:val="24"/>
          <w:lang w:val="hr-HR"/>
        </w:rPr>
        <w:t>1</w:t>
      </w:r>
      <w:r w:rsidR="00747BBB">
        <w:rPr>
          <w:szCs w:val="24"/>
          <w:lang w:val="hr-HR"/>
        </w:rPr>
        <w:t>23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16327">
        <w:rPr>
          <w:szCs w:val="24"/>
          <w:lang w:val="hr-HR"/>
        </w:rPr>
        <w:t>2</w:t>
      </w:r>
      <w:r w:rsidR="00747BBB">
        <w:rPr>
          <w:szCs w:val="24"/>
          <w:lang w:val="hr-HR"/>
        </w:rPr>
        <w:t>4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</w:t>
      </w:r>
      <w:r w:rsidR="00A36E8B">
        <w:rPr>
          <w:szCs w:val="24"/>
          <w:lang w:val="hr-HR"/>
        </w:rPr>
        <w:t>4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</w:t>
      </w:r>
      <w:r w:rsidR="00A36E8B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E16327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9A3" w:rsidR="004509A3">
      <w:r>
        <w:separator/>
      </w:r>
    </w:p>
  </w:endnote>
  <w:endnote w:id="0" w:type="continuationSeparator">
    <w:p w:rsidRDefault="004509A3" w:rsidR="00450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9A3" w:rsidR="004509A3">
      <w:r>
        <w:separator/>
      </w:r>
    </w:p>
  </w:footnote>
  <w:footnote w:id="0" w:type="continuationSeparator">
    <w:p w:rsidRDefault="004509A3" w:rsidR="00450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ED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E16327">
      <w:t>1</w:t>
    </w:r>
    <w:r w:rsidR="00747BBB">
      <w:t>23</w:t>
    </w:r>
    <w:r w:rsidR="00864F33">
      <w:t>/201</w:t>
    </w:r>
    <w:r w:rsidR="008F6F4D">
      <w:t>6</w:t>
    </w:r>
    <w:r w:rsidR="00864F33">
      <w:t>-</w:t>
    </w:r>
    <w:r w:rsidR="00747BBB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87EDB"/>
    <w:rsid w:val="000931A1"/>
    <w:rsid w:val="0009624A"/>
    <w:rsid w:val="000A3975"/>
    <w:rsid w:val="000A5ACC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67F36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25BCB"/>
    <w:rsid w:val="007441A3"/>
    <w:rsid w:val="00747BBB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7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E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ED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E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E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7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E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E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E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E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AUTOEDIT društvo s ograničenom odgovornošću za trgovinu, proizvodnju i usluge, Bjelovar zastupanog po punomoćniku Vanja Jagušić</izvorni_sadrzaj>
    <derivirana_varijabla naziv="DomainObject.Predmet.ProtustrankaFormated_1">  AUTOEDIT društvo s ograničenom odgovornošću za trgovinu, proizvodnju i usluge, Bjelovar zastupanog po punomoćniku Vanja Jagušić</derivirana_varijabla>
  </DomainObject.Predmet.ProtustrankaFormated>
  <DomainObject.Predmet.ProtustrankaFormatedOIB>
    <izvorni_sadrzaj>  AUTOEDIT društvo s ograničenom odgovornošću za trgovinu, proizvodnju i usluge, Bjelovar, OIB 75566779662 zastupanog po punomoćniku Vanja Jagušić</izvorni_sadrzaj>
    <derivirana_varijabla naziv="DomainObject.Predmet.ProtustrankaFormatedOIB_1">  AUTOEDIT društvo s ograničenom odgovornošću za trgovinu, proizvodnju i usluge, Bjelovar, OIB 75566779662 zastupanog po punomoćniku Vanja Jagušić</derivirana_varijabla>
  </DomainObject.Predmet.ProtustrankaFormatedOIB>
  <DomainObject.Predmet.ProtustrankaFormatedWithAdress>
    <izvorni_sadrzaj> AUTOEDIT društvo s ograničenom odgovornošću za trgovinu, proizvodnju i usluge, Bjelovar, Banovine Hrvatske 39, 43000 Bjelovar zastupanog po punomoćniku Vanja Jagušić</izvorni_sadrzaj>
    <derivirana_varijabla naziv="DomainObject.Predmet.ProtustrankaFormatedWithAdress_1"> AUTOEDIT društvo s ograničenom odgovornošću za trgovinu, proizvodnju i usluge, Bjelovar, Banovine Hrvatske 39, 43000 Bjelovar zastupanog po punomoćniku Vanja Jagušić</derivirana_varijabla>
  </DomainObject.Predmet.ProtustrankaFormatedWithAdress>
  <DomainObject.Predmet.ProtustrankaFormatedWithAdressOIB>
    <izvorni_sadrzaj> AUTOEDIT društvo s ograničenom odgovornošću za trgovinu, proizvodnju i usluge, Bjelovar, OIB 75566779662, Banovine Hrvatske 39, 43000 Bjelovar zastupanog po punomoćniku Vanja Jagušić</izvorni_sadrzaj>
    <derivirana_varijabla naziv="DomainObject.Predmet.ProtustrankaFormatedWithAdressOIB_1"> AUTOEDIT društvo s ograničenom odgovornošću za trgovinu, proizvodnju i usluge, Bjelovar, OIB 75566779662, Banovine Hrvatske 39, 43000 Bjelovar zastupanog po punomoćniku Vanja Jagušić</derivirana_varijabla>
  </DomainObject.Predmet.ProtustrankaFormatedWithAdressOIB>
  <DomainObject.Predmet.ProtustrankaWithAdress>
    <izvorni_sadrzaj>AUTOEDIT društvo s ograničenom odgovornošću za trgovinu, proizvodnju i usluge, Bjelovar Banovine Hrvatske 39, 43000 Bjelovar</izvorni_sadrzaj>
    <derivirana_varijabla naziv="DomainObject.Predmet.ProtustrankaWithAdress_1">AUTOEDIT društvo s ograničenom odgovornošću za trgovinu, proizvodnju i usluge, Bjelovar Banovine Hrvatske 39, 43000 Bjelovar</derivirana_varijabla>
  </DomainObject.Predmet.ProtustrankaWithAdress>
  <DomainObject.Predmet.ProtustrankaWithAdressOIB>
    <izvorni_sadrzaj>AUTOEDIT društvo s ograničenom odgovornošću za trgovinu, proizvodnju i usluge, Bjelovar, OIB 75566779662, Banovine Hrvatske 39, 43000 Bjelovar</izvorni_sadrzaj>
    <derivirana_varijabla naziv="DomainObject.Predmet.ProtustrankaWithAdressOIB_1">AUTOEDIT društvo s ograničenom odgovornošću za trgovinu, proizvodnju i usluge, Bjelovar, OIB 75566779662, Banovine Hrvatske 39, 43000 Bjelovar</derivirana_varijabla>
  </DomainObject.Predmet.ProtustrankaWithAdressOIB>
  <DomainObject.Predmet.ProtustrankaNazivFormated>
    <izvorni_sadrzaj>AUTOEDIT društvo s ograničenom odgovornošću za trgovinu, proizvodnju i usluge, Bjelovar</izvorni_sadrzaj>
    <derivirana_varijabla naziv="DomainObject.Predmet.ProtustrankaNazivFormated_1">AUTOEDIT društvo s ograničenom odgovornošću za trgovinu, proizvodnju i usluge, Bjelovar</derivirana_varijabla>
  </DomainObject.Predmet.ProtustrankaNazivFormated>
  <DomainObject.Predmet.ProtustrankaNazivFormatedOIB>
    <izvorni_sadrzaj>AUTOEDIT društvo s ograničenom odgovornošću za trgovinu, proizvodnju i usluge, Bjelovar, OIB 75566779662</izvorni_sadrzaj>
    <derivirana_varijabla naziv="DomainObject.Predmet.ProtustrankaNazivFormatedOIB_1">AUTOEDIT društvo s ograničenom odgovornošću za trgovinu, proizvodnju i usluge, Bjelovar, OIB 75566779662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AUTOEDIT društvo s ograničenom odgovornošću za trgovinu, proizvodnju i usluge, Bjelovar zastupanog po punomoćniku Vanja Jagušić</item>
    </izvorni_sadrzaj>
    <derivirana_varijabla naziv="DomainObject.Predmet.ProtuStrankaListFormated_1">
      <item>AUTOEDIT društvo s ograničenom odgovornošću za trgovinu, proizvodnju i usluge, Bjelovar zastupanog po punomoćniku Vanja Jagušić</item>
    </derivirana_varijabla>
  </DomainObject.Predmet.ProtuStrankaListFormated>
  <DomainObject.Predmet.ProtuStrankaListFormatedOIB>
    <izvorni_sadrzaj>
      <item>AUTOEDIT društvo s ograničenom odgovornošću za trgovinu, proizvodnju i usluge, Bjelovar, OIB 75566779662 zastupanog po punomoćniku Vanja Jagušić</item>
    </izvorni_sadrzaj>
    <derivirana_varijabla naziv="DomainObject.Predmet.ProtuStrankaListFormatedOIB_1">
      <item>AUTOEDIT društvo s ograničenom odgovornošću za trgovinu, proizvodnju i usluge, Bjelovar, OIB 75566779662 zastupanog po punomoćniku Vanja Jagušić</item>
    </derivirana_varijabla>
  </DomainObject.Predmet.ProtuStrankaListFormatedOIB>
  <DomainObject.Predmet.ProtuStrankaListFormatedWithAdress>
    <izvorni_sadrzaj>
      <item>AUTOEDIT društvo s ograničenom odgovornošću za trgovinu, proizvodnju i usluge, Bjelovar, Banovine Hrvatske 39, 43000 Bjelovar zastupanog po punomoćniku Vanja Jagušić</item>
    </izvorni_sadrzaj>
    <derivirana_varijabla naziv="DomainObject.Predmet.ProtuStrankaListFormatedWithAdress_1">
      <item>AUTOEDIT društvo s ograničenom odgovornošću za trgovinu, proizvodnju i usluge, Bjelovar, Banovine Hrvatske 39, 43000 Bjelovar zastupanog po punomoćniku Vanja Jagušić</item>
    </derivirana_varijabla>
  </DomainObject.Predmet.ProtuStrankaListFormatedWithAdress>
  <DomainObject.Predmet.ProtuStrankaListFormatedWithAdressOIB>
    <izvorni_sadrzaj>
      <item>AUTOEDIT društvo s ograničenom odgovornošću za trgovinu, proizvodnju i usluge, Bjelovar, OIB 75566779662, Banovine Hrvatske 39, 43000 Bjelovar zastupanog po punomoćniku Vanja Jagušić</item>
    </izvorni_sadrzaj>
    <derivirana_varijabla naziv="DomainObject.Predmet.ProtuStrankaListFormatedWithAdressOIB_1">
      <item>AUTOEDIT društvo s ograničenom odgovornošću za trgovinu, proizvodnju i usluge, Bjelovar, OIB 75566779662, Banovine Hrvatske 39, 43000 Bjelovar zastupanog po punomoćniku Vanja Jagušić</item>
    </derivirana_varijabla>
  </DomainObject.Predmet.ProtuStrankaListFormatedWithAdressOIB>
  <DomainObject.Predmet.ProtuStrankaListNazivFormated>
    <izvorni_sadrzaj>
      <item>AUTOEDIT društvo s ograničenom odgovornošću za trgovinu, proizvodnju i usluge, Bjelovar</item>
    </izvorni_sadrzaj>
    <derivirana_varijabla naziv="DomainObject.Predmet.ProtuStrankaListNazivFormated_1">
      <item>AUTOEDIT društvo s ograničenom odgovornošću za trgovinu, proizvodnju i usluge, Bjelovar</item>
    </derivirana_varijabla>
  </DomainObject.Predmet.ProtuStrankaListNazivFormated>
  <DomainObject.Predmet.ProtuStrankaListNazivFormatedOIB>
    <izvorni_sadrzaj>
      <item>AUTOEDIT društvo s ograničenom odgovornošću za trgovinu, proizvodnju i usluge, Bjelovar, OIB 75566779662</item>
    </izvorni_sadrzaj>
    <derivirana_varijabla naziv="DomainObject.Predmet.ProtuStrankaListNazivFormatedOIB_1">
      <item>AUTOEDIT društvo s ograničenom odgovornošću za trgovinu, proizvodnju i usluge, Bjelovar, OIB 75566779662</item>
    </derivirana_varijabla>
  </DomainObject.Predmet.ProtuStrankaListNazivFormatedOIB>
  <DomainObject.Predmet.OstaliListFormated>
    <izvorni_sadrzaj>
      <item>Vanja Jagušić punomoćnik sudionika u postupku AUTOEDIT društvo s ograničenom odgovornošću za trgovinu, proizvodnju i usluge, Bjelovar</item>
    </izvorni_sadrzaj>
    <derivirana_varijabla naziv="DomainObject.Predmet.OstaliListFormated_1">
      <item>Vanja Jagušić punomoćnik sudionika u postupku AUTOEDIT društvo s ograničenom odgovornošću za trgovinu, proizvodnju i usluge, Bjelovar</item>
    </derivirana_varijabla>
  </DomainObject.Predmet.OstaliListFormated>
  <DomainObject.Predmet.OstaliListFormatedOIB>
    <izvorni_sadrzaj>
      <item>Vanja Jagušić, OIB 04207713688 punomoćnik sudionika u postupku AUTOEDIT društvo s ograničenom odgovornošću za trgovinu, proizvodnju i usluge, Bjelovar</item>
    </izvorni_sadrzaj>
    <derivirana_varijabla naziv="DomainObject.Predmet.OstaliListFormatedOIB_1">
      <item>Vanja Jagušić, OIB 04207713688 punomoćnik sudionika u postupku AUTOEDIT društvo s ograničenom odgovornošću za trgovinu, proizvodnju i usluge, Bjelovar</item>
    </derivirana_varijabla>
  </DomainObject.Predmet.OstaliListFormatedOIB>
  <DomainObject.Predmet.OstaliListFormatedWithAdress>
    <izvorni_sadrzaj>
      <item>Vanja Jagušić, Banovine Hrvatske 39, 43000 Bjelovar punomoćnik sudionika u postupku AUTOEDIT društvo s ograničenom odgovornošću za trgovinu, proizvodnju i usluge, Bjelovar</item>
    </izvorni_sadrzaj>
    <derivirana_varijabla naziv="DomainObject.Predmet.OstaliListFormatedWithAdress_1">
      <item>Vanja Jagušić, Banovine Hrvatske 39, 43000 Bjelovar punomoćnik sudionika u postupku AUTOEDIT društvo s ograničenom odgovornošću za trgovinu, proizvodnju i usluge, Bjelovar</item>
    </derivirana_varijabla>
  </DomainObject.Predmet.OstaliListFormatedWithAdress>
  <DomainObject.Predmet.OstaliListFormatedWithAdressOIB>
    <izvorni_sadrzaj>
      <item>Vanja Jagušić, OIB 04207713688, Banovine Hrvatske 39, 43000 Bjelovar punomoćnik sudionika u postupku AUTOEDIT društvo s ograničenom odgovornošću za trgovinu, proizvodnju i usluge, Bjelovar</item>
    </izvorni_sadrzaj>
    <derivirana_varijabla naziv="DomainObject.Predmet.OstaliListFormatedWithAdressOIB_1">
      <item>Vanja Jagušić, OIB 04207713688, Banovine Hrvatske 39, 43000 Bjelovar punomoćnik sudionika u postupku AUTOEDIT društvo s ograničenom odgovornošću za trgovinu, proizvodnju i usluge, Bjelovar</item>
    </derivirana_varijabla>
  </DomainObject.Predmet.OstaliListFormatedWithAdressOIB>
  <DomainObject.Predmet.OstaliListNazivFormated>
    <izvorni_sadrzaj>
      <item>Vanja Jagušić</item>
    </izvorni_sadrzaj>
    <derivirana_varijabla naziv="DomainObject.Predmet.OstaliListNazivFormated_1">
      <item>Vanja Jagušić</item>
    </derivirana_varijabla>
  </DomainObject.Predmet.OstaliListNazivFormated>
  <DomainObject.Predmet.OstaliListNazivFormatedOIB>
    <izvorni_sadrzaj>
      <item>Vanja Jagušić, OIB 04207713688</item>
    </izvorni_sadrzaj>
    <derivirana_varijabla naziv="DomainObject.Predmet.OstaliListNazivFormatedOIB_1">
      <item>Vanja Jagušić, OIB 04207713688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AUTOEDIT društvo s ograničenom odgovornošću za trgovinu, proizvodnju i usluge, Bjelovar</izvorni_sadrzaj>
    <derivirana_varijabla naziv="DomainObject.Predmet.ProtustrankaIDrugi_1">AUTOEDIT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AUTOEDIT društvo s ograničenom odgovornošću za trgovinu, proizvodnju i usluge, Bjelovar, OIB 75566779662, Banovine Hrvatske 39, 43000 Bjelovar</izvorni_sadrzaj>
    <derivirana_varijabla naziv="DomainObject.Predmet.ProtustrankaIDrugiAdressOIB_1">AUTOEDIT društvo s ograničenom odgovornošću za trgovinu, proizvodnju i usluge, Bjelovar, OIB 75566779662, Banovine Hrvatske 39,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AUTOEDIT društvo s ograničenom odgovornošću za trgovinu, proizvodnju i usluge, Bjelovar</item>
      <item>Vanja Jagušić</item>
    </izvorni_sadrzaj>
    <derivirana_varijabla naziv="DomainObject.Predmet.SudioniciListNaziv_1">
      <item>FINA, RC ZAGREB, Podružnica Bjelovar</item>
      <item>AUTOEDIT društvo s ograničenom odgovornošću za trgovinu, proizvodnju i usluge, Bjelovar</item>
      <item>Vanja Jagušić</item>
    </derivirana_varijabla>
  </DomainObject.Predmet.SudioniciListNaziv>
  <DomainObject.Predmet.SudioniciListAdressOIB>
    <izvorni_sadrzaj>
      <item>FINA, RC ZAGREB, Podružnica Bjelovar, OIB 85821130368, F. Supila 4,43000 Bjelovar</item>
      <item>AUTOEDIT društvo s ograničenom odgovornošću za trgovinu, proizvodnju i usluge, Bjelovar, OIB 75566779662, Banovine Hrvatske 39,43000 Bjelovar</item>
      <item>Vanja Jagušić, OIB 04207713688, Banovine Hrvatske 39,43000 Bjelovar</item>
    </izvorni_sadrzaj>
    <derivirana_varijabla naziv="DomainObject.Predmet.SudioniciListAdressOIB_1">
      <item>FINA, RC ZAGREB, Podružnica Bjelovar, OIB 85821130368, F. Supila 4,43000 Bjelovar</item>
      <item>AUTOEDIT društvo s ograničenom odgovornošću za trgovinu, proizvodnju i usluge, Bjelovar, OIB 75566779662, Banovine Hrvatske 39,43000 Bjelovar</item>
      <item>Vanja Jagušić, OIB 04207713688, Banovine Hrvatske 39,43000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75566779662</item>
      <item>, OIB 04207713688</item>
    </izvorni_sadrzaj>
    <derivirana_varijabla naziv="DomainObject.Predmet.SudioniciListNazivOIB_1">
      <item>, OIB 85821130368</item>
      <item>, OIB 75566779662</item>
      <item>, OIB 04207713688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F2095-D86D-41C0-A2BA-9E36C0B24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723</properties:Words>
  <properties:Characters>3923</properties:Characters>
  <properties:Lines>112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2016-04-14T05:57:00Z</dcterms:created>
  <dc:creator>553y7k3</dc:creator>
  <cp:lastModifiedBy>Miroslav Lovreković</cp:lastModifiedBy>
  <cp:lastPrinted>2016-04-13T10:51:00Z</cp:lastPrinted>
  <dcterms:modified xmlns:xsi="http://www.w3.org/2001/XMLSchema-instance" xsi:type="dcterms:W3CDTF">2016-04-14T05:58:00Z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