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169e" w14:paraId="f15169e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B6FB1">
        <w:t>6870</w:t>
      </w:r>
      <w:r w:rsidR="002E1656">
        <w:t>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2E1656" w:rsidRPr="002E1656">
        <w:t>07</w:t>
      </w:r>
      <w:r w:rsidR="008511FB" w:rsidRPr="002E1656">
        <w:t xml:space="preserve">. </w:t>
      </w:r>
      <w:r w:rsidR="00316CE0" w:rsidRPr="002E1656">
        <w:t>ožujka 2017</w:t>
      </w:r>
      <w:r w:rsidR="003E5D1C" w:rsidRPr="002E1656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 w:rsidRPr="004B6FB1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4B6FB1" w:rsidRPr="004B6FB1">
        <w:t>LOZAR d.o.o.</w:t>
      </w:r>
      <w:r w:rsidR="008511FB" w:rsidRPr="002E1656">
        <w:t>,</w:t>
      </w:r>
      <w:r w:rsidR="002E1656" w:rsidRPr="002E1656">
        <w:t xml:space="preserve"> </w:t>
      </w:r>
      <w:r w:rsidR="004B6FB1" w:rsidRPr="004B6FB1">
        <w:t xml:space="preserve">Gornji </w:t>
      </w:r>
      <w:proofErr w:type="spellStart"/>
      <w:r w:rsidR="004B6FB1" w:rsidRPr="004B6FB1">
        <w:t>Laduč</w:t>
      </w:r>
      <w:proofErr w:type="spellEnd"/>
      <w:r w:rsidR="008511FB" w:rsidRPr="002E1656">
        <w:t xml:space="preserve">, </w:t>
      </w:r>
      <w:r w:rsidR="004B6FB1" w:rsidRPr="004B6FB1">
        <w:t>Zagorskih Brigada 44</w:t>
      </w:r>
      <w:r w:rsidR="008511FB" w:rsidRPr="002E1656">
        <w:t>, MBS:</w:t>
      </w:r>
      <w:r w:rsidR="008511FB" w:rsidRPr="004B6FB1">
        <w:rPr>
          <w:color w:themeColor="text1" w:val="000000"/>
        </w:rPr>
        <w:t xml:space="preserve"> </w:t>
      </w:r>
      <w:r w:rsidR="004B6FB1" w:rsidRPr="004B6FB1">
        <w:rPr>
          <w:color w:themeColor="text1" w:val="000000"/>
        </w:rPr>
        <w:t>080163311</w:t>
      </w:r>
      <w:r w:rsidR="008511FB" w:rsidRPr="002E1656">
        <w:t xml:space="preserve">, OIB: </w:t>
      </w:r>
      <w:r w:rsidR="004B6FB1" w:rsidRPr="004B6FB1">
        <w:t>46523455329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4B6FB1">
        <w:t>82.304,92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215914" w:rsidRPr="00215914">
        <w:t>7.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1656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B6FB1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52A22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B7ECD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A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A22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A22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A22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A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A22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A22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A22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67391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22246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29420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4593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431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10899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468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63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1402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882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6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6870</izvorni_sadrzaj>
    <derivirana_varijabla naziv="DomainObject.Predmet.Broj_1">6870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St-6870/2016</izvorni_sadrzaj>
    <derivirana_varijabla naziv="DomainObject.Predmet.OznakaBroj_1">St-6870/2016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LOZAR d.o.o.</izvorni_sadrzaj>
    <derivirana_varijabla naziv="DomainObject.Predmet.ProtustrankaFormated_1">  LOZAR d.o.o.</derivirana_varijabla>
  </DomainObject.Predmet.ProtustrankaFormated>
  <DomainObject.Predmet.ProtustrankaFormatedOIB>
    <izvorni_sadrzaj>  LOZAR d.o.o., OIB 46523455329</izvorni_sadrzaj>
    <derivirana_varijabla naziv="DomainObject.Predmet.ProtustrankaFormatedOIB_1">  LOZAR d.o.o., OIB 46523455329</derivirana_varijabla>
  </DomainObject.Predmet.ProtustrankaFormatedOIB>
  <DomainObject.Predmet.ProtustrankaFormatedWithAdress>
    <izvorni_sadrzaj> LOZAR d.o.o., Zagorskih Brigada 44, 10292 Gornji Laduč</izvorni_sadrzaj>
    <derivirana_varijabla naziv="DomainObject.Predmet.ProtustrankaFormatedWithAdress_1"> LOZAR d.o.o., Zagorskih Brigada 44, 10292 Gornji Laduč</derivirana_varijabla>
  </DomainObject.Predmet.ProtustrankaFormatedWithAdress>
  <DomainObject.Predmet.ProtustrankaFormatedWithAdressOIB>
    <izvorni_sadrzaj> LOZAR d.o.o., OIB 46523455329, Zagorskih Brigada 44, 10292 Gornji Laduč</izvorni_sadrzaj>
    <derivirana_varijabla naziv="DomainObject.Predmet.ProtustrankaFormatedWithAdressOIB_1"> LOZAR d.o.o., OIB 46523455329, Zagorskih Brigada 44, 10292 Gornji Laduč</derivirana_varijabla>
  </DomainObject.Predmet.ProtustrankaFormatedWithAdressOIB>
  <DomainObject.Predmet.ProtustrankaWithAdress>
    <izvorni_sadrzaj>LOZAR d.o.o. Zagorskih Brigada 44, 10292 Gornji Laduč</izvorni_sadrzaj>
    <derivirana_varijabla naziv="DomainObject.Predmet.ProtustrankaWithAdress_1">LOZAR d.o.o. Zagorskih Brigada 44, 10292 Gornji Laduč</derivirana_varijabla>
  </DomainObject.Predmet.ProtustrankaWithAdress>
  <DomainObject.Predmet.ProtustrankaWithAdressOIB>
    <izvorni_sadrzaj>LOZAR d.o.o., OIB 46523455329, Zagorskih Brigada 44, 10292 Gornji Laduč</izvorni_sadrzaj>
    <derivirana_varijabla naziv="DomainObject.Predmet.ProtustrankaWithAdressOIB_1">LOZAR d.o.o., OIB 46523455329, Zagorskih Brigada 44, 10292 Gornji Laduč</derivirana_varijabla>
  </DomainObject.Predmet.ProtustrankaWithAdressOIB>
  <DomainObject.Predmet.ProtustrankaNazivFormated>
    <izvorni_sadrzaj>LOZAR d.o.o.</izvorni_sadrzaj>
    <derivirana_varijabla naziv="DomainObject.Predmet.ProtustrankaNazivFormated_1">LOZAR d.o.o.</derivirana_varijabla>
  </DomainObject.Predmet.ProtustrankaNazivFormated>
  <DomainObject.Predmet.ProtustrankaNazivFormatedOIB>
    <izvorni_sadrzaj>LOZAR d.o.o., OIB 46523455329</izvorni_sadrzaj>
    <derivirana_varijabla naziv="DomainObject.Predmet.ProtustrankaNazivFormatedOIB_1">LOZAR d.o.o., OIB 46523455329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LOZAR d.o.o.</item>
    </izvorni_sadrzaj>
    <derivirana_varijabla naziv="DomainObject.Predmet.ProtuStrankaListFormated_1">
      <item>LOZAR d.o.o.</item>
    </derivirana_varijabla>
  </DomainObject.Predmet.ProtuStrankaListFormated>
  <DomainObject.Predmet.ProtuStrankaListFormatedOIB>
    <izvorni_sadrzaj>
      <item>LOZAR d.o.o., OIB 46523455329</item>
    </izvorni_sadrzaj>
    <derivirana_varijabla naziv="DomainObject.Predmet.ProtuStrankaListFormatedOIB_1">
      <item>LOZAR d.o.o., OIB 46523455329</item>
    </derivirana_varijabla>
  </DomainObject.Predmet.ProtuStrankaListFormatedOIB>
  <DomainObject.Predmet.ProtuStrankaListFormatedWithAdress>
    <izvorni_sadrzaj>
      <item>LOZAR d.o.o., Zagorskih Brigada 44, 10292 Gornji Laduč</item>
    </izvorni_sadrzaj>
    <derivirana_varijabla naziv="DomainObject.Predmet.ProtuStrankaListFormatedWithAdress_1">
      <item>LOZAR d.o.o., Zagorskih Brigada 44, 10292 Gornji Laduč</item>
    </derivirana_varijabla>
  </DomainObject.Predmet.ProtuStrankaListFormatedWithAdress>
  <DomainObject.Predmet.ProtuStrankaListFormatedWithAdressOIB>
    <izvorni_sadrzaj>
      <item>LOZAR d.o.o., OIB 46523455329, Zagorskih Brigada 44, 10292 Gornji Laduč</item>
    </izvorni_sadrzaj>
    <derivirana_varijabla naziv="DomainObject.Predmet.ProtuStrankaListFormatedWithAdressOIB_1">
      <item>LOZAR d.o.o., OIB 46523455329, Zagorskih Brigada 44, 10292 Gornji Laduč</item>
    </derivirana_varijabla>
  </DomainObject.Predmet.ProtuStrankaListFormatedWithAdressOIB>
  <DomainObject.Predmet.ProtuStrankaListNazivFormated>
    <izvorni_sadrzaj>
      <item>LOZAR d.o.o.</item>
    </izvorni_sadrzaj>
    <derivirana_varijabla naziv="DomainObject.Predmet.ProtuStrankaListNazivFormated_1">
      <item>LOZAR d.o.o.</item>
    </derivirana_varijabla>
  </DomainObject.Predmet.ProtuStrankaListNazivFormated>
  <DomainObject.Predmet.ProtuStrankaListNazivFormatedOIB>
    <izvorni_sadrzaj>
      <item>LOZAR d.o.o., OIB 46523455329</item>
    </izvorni_sadrzaj>
    <derivirana_varijabla naziv="DomainObject.Predmet.ProtuStrankaListNazivFormatedOIB_1">
      <item>LOZAR d.o.o., OIB 46523455329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LOZAR d.o.o.</izvorni_sadrzaj>
    <derivirana_varijabla naziv="DomainObject.Predmet.ProtustrankaIDrugi_1">LOZAR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LOZAR d.o.o., OIB 46523455329, Zagorskih Brigada 44, 10292 Gornji Laduč</izvorni_sadrzaj>
    <derivirana_varijabla naziv="DomainObject.Predmet.ProtustrankaIDrugiAdressOIB_1">LOZAR d.o.o., OIB 46523455329, Zagorskih Brigada 44,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LOZAR d.o.o.</item>
    </izvorni_sadrzaj>
    <derivirana_varijabla naziv="DomainObject.Predmet.SudioniciListNaziv_1">
      <item>FINA Regionalni centar Zagreb</item>
      <item>LOZAR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LOZAR d.o.o., OIB 46523455329, Zagorskih Brigada 44,10292 Gornji Laduč</item>
    </izvorni_sadrzaj>
    <derivirana_varijabla naziv="DomainObject.Predmet.SudioniciListAdressOIB_1">
      <item>FINA Regionalni centar Zagreb, OIB 85821130368, Trg svibanjskih žrtava 1995.1,10000 Zagreb</item>
      <item>LOZAR d.o.o., OIB 46523455329, Zagorskih Brigada 44,10292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46523455329</item>
    </izvorni_sadrzaj>
    <derivirana_varijabla naziv="DomainObject.Predmet.SudioniciListNazivOIB_1">
      <item>, OIB 85821130368</item>
      <item>, OIB 46523455329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1300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2017-03-07T09:23:00Z</dcterms:created>
  <dc:creator>ilukac</dc:creator>
  <cp:lastModifiedBy>Marijan Marković</cp:lastModifiedBy>
  <cp:lastPrinted>2017-03-07T09:19:00Z</cp:lastPrinted>
  <dcterms:modified xmlns:xsi="http://www.w3.org/2001/XMLSchema-instance" xsi:type="dcterms:W3CDTF">2017-03-07T09:33:00Z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