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2275" w14:paraId="7742275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626E33" w:rsidP="00D91298" w:rsidR="00D91298">
      <w:pPr>
        <w:jc w:val="right"/>
        <w:rPr>
          <w:b/>
        </w:rPr>
      </w:pPr>
      <w:r>
        <w:rPr>
          <w:b/>
        </w:rPr>
        <w:t>Posl. br. 6</w:t>
      </w:r>
      <w:r w:rsidR="0077593D" w:rsidRPr="0032210A">
        <w:rPr>
          <w:b/>
        </w:rPr>
        <w:t>-St.</w:t>
      </w:r>
      <w:r w:rsidR="00C102B7">
        <w:rPr>
          <w:b/>
        </w:rPr>
        <w:t xml:space="preserve"> </w:t>
      </w:r>
      <w:r w:rsidR="00320BF9">
        <w:rPr>
          <w:b/>
        </w:rPr>
        <w:t>251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</w:t>
      </w:r>
      <w:r w:rsidR="00320BF9">
        <w:rPr>
          <w:b/>
        </w:rPr>
        <w:t>7</w:t>
      </w:r>
      <w:r w:rsidR="003310C2">
        <w:rPr>
          <w:b/>
        </w:rPr>
        <w:t>-</w:t>
      </w:r>
      <w:r w:rsidR="00320BF9">
        <w:rPr>
          <w:b/>
        </w:rPr>
        <w:t>2</w:t>
      </w:r>
      <w:r w:rsidR="00027CDF">
        <w:rPr>
          <w:b/>
        </w:rPr>
        <w:t>1</w:t>
      </w:r>
    </w:p>
    <w:p w:rsidRDefault="00320BF9" w:rsidP="00D91298" w:rsidR="00320BF9" w:rsidRPr="0032210A">
      <w:pPr>
        <w:jc w:val="right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4C0B8D" w:rsidP="00D91298" w:rsidR="004C0B8D">
      <w:pPr>
        <w:jc w:val="center"/>
        <w:rPr>
          <w:b/>
        </w:rPr>
      </w:pPr>
    </w:p>
    <w:p w:rsidRDefault="004C0B8D" w:rsidP="00D91298" w:rsidR="00D91298" w:rsidRPr="0032210A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C102B7" w:rsidR="00C102B7" w:rsidRPr="00C102B7">
      <w:pPr>
        <w:jc w:val="both"/>
      </w:pPr>
      <w:r w:rsidRPr="0032210A">
        <w:tab/>
      </w:r>
      <w:r w:rsidR="00C102B7" w:rsidRPr="00C102B7">
        <w:t xml:space="preserve">Trgovački sud u Splitu, Stalna služba u Dubrovniku, u ime Republike Hrvatske, po stečajnom sucu tog suda Srđanu Gavraniću, kao sucu pojedincu, u stečajnom postupku nad dužnikom </w:t>
      </w:r>
      <w:r w:rsidR="00320BF9" w:rsidRPr="00320BF9">
        <w:t>MARCHETTI ANGELO društvo s ograničenom odgovornošću za trgovinu, Vis, Poljana Sv. Duha b.b., MBS: 060187985, OIB: 87970114212</w:t>
      </w:r>
      <w:r w:rsidR="00C102B7" w:rsidRPr="00C102B7">
        <w:rPr>
          <w:lang w:val="en-AU"/>
        </w:rPr>
        <w:t>,</w:t>
      </w:r>
      <w:r w:rsidR="00C102B7" w:rsidRPr="00C102B7">
        <w:t xml:space="preserve"> izvan ročišta, dana </w:t>
      </w:r>
      <w:r w:rsidR="00320BF9">
        <w:t>25</w:t>
      </w:r>
      <w:r w:rsidR="00C102B7" w:rsidRPr="00C102B7">
        <w:t xml:space="preserve">. </w:t>
      </w:r>
      <w:r w:rsidR="00320BF9">
        <w:t>travnja</w:t>
      </w:r>
      <w:r w:rsidR="00C102B7" w:rsidRPr="00C102B7">
        <w:t xml:space="preserve"> 201</w:t>
      </w:r>
      <w:r w:rsidR="00320BF9">
        <w:t>8</w:t>
      </w:r>
      <w:r w:rsidR="00C102B7" w:rsidRPr="00C102B7">
        <w:t>. godine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320BF9" w:rsidRPr="00320BF9">
        <w:rPr>
          <w:bCs/>
        </w:rPr>
        <w:t>Zdenka Marušić iz Brista, Miošići 15 A, OIB: 96351529646</w:t>
      </w:r>
      <w:r w:rsidRPr="0032210A">
        <w:rPr>
          <w:bCs/>
        </w:rPr>
        <w:t xml:space="preserve">dužnosti </w:t>
      </w:r>
      <w:r w:rsidR="007F5968">
        <w:rPr>
          <w:bCs/>
        </w:rPr>
        <w:t xml:space="preserve">stečajnog </w:t>
      </w:r>
      <w:r w:rsidR="00BA1048">
        <w:rPr>
          <w:bCs/>
        </w:rPr>
        <w:t xml:space="preserve">upravitelja </w:t>
      </w:r>
      <w:r w:rsidRPr="0032210A">
        <w:rPr>
          <w:bCs/>
        </w:rPr>
        <w:t>d</w:t>
      </w:r>
      <w:r w:rsidR="00BA1048">
        <w:rPr>
          <w:bCs/>
        </w:rPr>
        <w:t>užnika</w:t>
      </w:r>
      <w:r w:rsidR="00CC74AD" w:rsidRPr="0032210A">
        <w:t xml:space="preserve"> </w:t>
      </w:r>
      <w:r w:rsidR="00320BF9" w:rsidRPr="00320BF9">
        <w:t>MARCHETTI ANGELO društvo s ograničenom odgovornošću za trgovinu, Vis, Poljana Sv. Duha b.b., MBS: 060187985, OIB: 87970114212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7F5968">
        <w:rPr>
          <w:bCs/>
        </w:rPr>
        <w:t>Stečajnim up</w:t>
      </w:r>
      <w:r w:rsidRPr="0032210A">
        <w:rPr>
          <w:bCs/>
        </w:rPr>
        <w:t>raviteljem</w:t>
      </w:r>
      <w:r w:rsidR="00BA1048">
        <w:rPr>
          <w:bCs/>
        </w:rPr>
        <w:t xml:space="preserve"> </w:t>
      </w:r>
      <w:r w:rsidRPr="0032210A">
        <w:rPr>
          <w:bCs/>
        </w:rPr>
        <w:t>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320BF9" w:rsidRPr="00320BF9">
        <w:t>MARCHETTI ANGELO društvo s ograničenom odgovornošću za trgovinu, Vis, Poljana Sv. Duha b.b., MBS: 060187985, OIB: 87970114212</w:t>
      </w:r>
      <w:r w:rsidR="00990C80" w:rsidRPr="00990C80">
        <w:t>,</w:t>
      </w:r>
      <w:r w:rsidR="00323274">
        <w:t xml:space="preserve"> imenuje se </w:t>
      </w:r>
      <w:r w:rsidR="001745C9">
        <w:rPr>
          <w:bCs/>
        </w:rPr>
        <w:t xml:space="preserve">NIKOLA KRULJAC, Bana Jelačića 48, Martin, Našice, </w:t>
      </w:r>
      <w:r w:rsidR="00DD28B9" w:rsidRPr="00DD28B9">
        <w:rPr>
          <w:bCs/>
        </w:rPr>
        <w:t xml:space="preserve">OIB: </w:t>
      </w:r>
      <w:r w:rsidR="001745C9">
        <w:rPr>
          <w:bCs/>
        </w:rPr>
        <w:t>49223643131</w:t>
      </w:r>
      <w:r w:rsidR="003477C9">
        <w:t>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DD31D3">
        <w:rPr>
          <w:bCs/>
        </w:rPr>
        <w:t>Zdenka Marušić</w:t>
      </w:r>
      <w:r w:rsidR="00C779C3" w:rsidRPr="00C779C3">
        <w:rPr>
          <w:bCs/>
        </w:rPr>
        <w:t xml:space="preserve">, </w:t>
      </w:r>
      <w:r w:rsidRPr="0032210A">
        <w:rPr>
          <w:bCs/>
        </w:rPr>
        <w:t>duž</w:t>
      </w:r>
      <w:r w:rsidR="00DD31D3">
        <w:rPr>
          <w:bCs/>
        </w:rPr>
        <w:t>na</w:t>
      </w:r>
      <w:r w:rsidRPr="0032210A">
        <w:rPr>
          <w:bCs/>
        </w:rPr>
        <w:t xml:space="preserve"> je u roku od tri dana predati svoju dužnost novom stečajnom upravitelju</w:t>
      </w:r>
      <w:r w:rsidR="00D1297D">
        <w:rPr>
          <w:bCs/>
        </w:rPr>
        <w:t>, a novi stečajni upravitelj dužan je dostaviti izvješće o primopredaji</w:t>
      </w:r>
      <w:r w:rsidRPr="0032210A">
        <w:rPr>
          <w:bCs/>
        </w:rPr>
        <w:t>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DD31D3">
        <w:t>251</w:t>
      </w:r>
      <w:r w:rsidRPr="0032210A">
        <w:t>/201</w:t>
      </w:r>
      <w:r w:rsidR="00DD31D3">
        <w:t>7</w:t>
      </w:r>
      <w:r w:rsidR="00626E33">
        <w:t>-</w:t>
      </w:r>
      <w:r w:rsidR="00DD31D3">
        <w:t>13</w:t>
      </w:r>
      <w:r w:rsidR="00C102B7">
        <w:t xml:space="preserve"> od </w:t>
      </w:r>
      <w:r w:rsidR="00DD31D3">
        <w:t>12</w:t>
      </w:r>
      <w:r w:rsidR="009852CE" w:rsidRPr="009852CE">
        <w:t xml:space="preserve">. </w:t>
      </w:r>
      <w:r w:rsidR="00DD31D3">
        <w:t>travnja</w:t>
      </w:r>
      <w:r w:rsidR="009852CE" w:rsidRPr="009852CE">
        <w:t xml:space="preserve"> 201</w:t>
      </w:r>
      <w:r w:rsidR="00DD31D3">
        <w:t>8</w:t>
      </w:r>
      <w:r w:rsidR="009852CE" w:rsidRPr="009852CE">
        <w:t xml:space="preserve">. godine </w:t>
      </w:r>
      <w:r w:rsidRPr="0032210A">
        <w:t>metodom slučajnog odabira za stečajnog upravitelja imenovan</w:t>
      </w:r>
      <w:r w:rsidR="00C102B7">
        <w:t>a</w:t>
      </w:r>
      <w:r w:rsidRPr="0032210A">
        <w:t xml:space="preserve"> je </w:t>
      </w:r>
      <w:r w:rsidR="00DD31D3">
        <w:t>Zdenka Marušić</w:t>
      </w:r>
      <w:r w:rsidR="003D1ACE" w:rsidRPr="0032210A">
        <w:rPr>
          <w:bCs/>
        </w:rPr>
        <w:t>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</w:t>
      </w:r>
      <w:r w:rsidR="00DD31D3">
        <w:t>7</w:t>
      </w:r>
      <w:r w:rsidR="003D1ACE" w:rsidRPr="0032210A">
        <w:t>-01/</w:t>
      </w:r>
      <w:r w:rsidR="00DD31D3">
        <w:t>47</w:t>
      </w:r>
      <w:r w:rsidRPr="0032210A">
        <w:t xml:space="preserve"> Urbroj: 514-0</w:t>
      </w:r>
      <w:r w:rsidR="00355B60">
        <w:t>4</w:t>
      </w:r>
      <w:r w:rsidRPr="0032210A">
        <w:t>-02-02-</w:t>
      </w:r>
      <w:r w:rsidR="002822E2">
        <w:t>0</w:t>
      </w:r>
      <w:r w:rsidR="00355B60">
        <w:t>2</w:t>
      </w:r>
      <w:r w:rsidRPr="0032210A">
        <w:t>-</w:t>
      </w:r>
      <w:r w:rsidR="003D1ACE" w:rsidRPr="0032210A">
        <w:t>1</w:t>
      </w:r>
      <w:r w:rsidR="00355B60">
        <w:t>8</w:t>
      </w:r>
      <w:r w:rsidR="002822E2">
        <w:t>-</w:t>
      </w:r>
      <w:r w:rsidR="00355B60">
        <w:t>08</w:t>
      </w:r>
      <w:r w:rsidRPr="0032210A">
        <w:t xml:space="preserve"> od </w:t>
      </w:r>
      <w:r w:rsidR="00355B60">
        <w:t>9</w:t>
      </w:r>
      <w:r w:rsidRPr="0032210A">
        <w:t xml:space="preserve">. </w:t>
      </w:r>
      <w:r w:rsidR="00355B60">
        <w:t>travnja</w:t>
      </w:r>
      <w:r w:rsidRPr="0032210A">
        <w:t xml:space="preserve"> 201</w:t>
      </w:r>
      <w:r w:rsidR="00355B60">
        <w:t>8</w:t>
      </w:r>
      <w:r w:rsidRPr="0032210A">
        <w:t xml:space="preserve">. godine </w:t>
      </w:r>
      <w:r w:rsidR="003D1ACE" w:rsidRPr="0032210A">
        <w:t>stečaj</w:t>
      </w:r>
      <w:r w:rsidR="00355B60">
        <w:t>nu</w:t>
      </w:r>
      <w:r w:rsidR="003D1ACE" w:rsidRPr="0032210A">
        <w:t xml:space="preserve"> upravitelj</w:t>
      </w:r>
      <w:r w:rsidR="00F77F17">
        <w:t>ic</w:t>
      </w:r>
      <w:r w:rsidR="00355B60">
        <w:t xml:space="preserve">u Zdenku Marušić </w:t>
      </w:r>
      <w:r w:rsidR="003D1ACE" w:rsidRPr="0032210A">
        <w:t>brisa</w:t>
      </w:r>
      <w:r w:rsidR="00355B60">
        <w:t>lo</w:t>
      </w:r>
      <w:r w:rsidR="002822E2">
        <w:t xml:space="preserve"> </w:t>
      </w:r>
      <w:r w:rsidR="003D1ACE" w:rsidRPr="0032210A">
        <w:t>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CE3030">
      <w:pPr>
        <w:ind w:firstLine="708"/>
        <w:jc w:val="both"/>
      </w:pPr>
      <w:r w:rsidRPr="0032210A">
        <w:lastRenderedPageBreak/>
        <w:t xml:space="preserve">Izbor novog stečajnog upravitelja izvršen je primjenom odredbe čl. 84. </w:t>
      </w:r>
      <w:r w:rsidR="00DE6846" w:rsidRPr="00DE6846">
        <w:t>Stečajnog zakona (NN 71/15, 104/17, dalje u tekstu SZ)</w:t>
      </w:r>
      <w:r w:rsidR="00DE6846">
        <w:t xml:space="preserve">. </w:t>
      </w:r>
      <w:r w:rsidRPr="0032210A">
        <w:t>Metodom slučajnog odabira z</w:t>
      </w:r>
      <w:r w:rsidR="003D1ACE" w:rsidRPr="0032210A">
        <w:t>a stečajnog upravitelja izabran</w:t>
      </w:r>
      <w:r w:rsidRPr="0032210A">
        <w:t xml:space="preserve"> je </w:t>
      </w:r>
      <w:r w:rsidR="00DE6846">
        <w:rPr>
          <w:bCs/>
        </w:rPr>
        <w:t>Nikola Kruljac</w:t>
      </w:r>
      <w:r w:rsidR="000C7F28" w:rsidRPr="00CE3030">
        <w:t xml:space="preserve">, </w:t>
      </w:r>
      <w:r w:rsidRPr="00CE3030">
        <w:rPr>
          <w:bCs/>
        </w:rPr>
        <w:t xml:space="preserve">pa je </w:t>
      </w:r>
      <w:r w:rsidRPr="00CE3030">
        <w:t>sud ovim rješenjem imenovao istog stečajnog upravitelja.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DE6846">
        <w:rPr>
          <w:szCs w:val="24"/>
        </w:rPr>
        <w:t>25</w:t>
      </w:r>
      <w:r w:rsidR="00CC74AD" w:rsidRPr="0032210A">
        <w:rPr>
          <w:szCs w:val="24"/>
        </w:rPr>
        <w:t xml:space="preserve">. </w:t>
      </w:r>
      <w:r w:rsidR="00DE6846">
        <w:rPr>
          <w:szCs w:val="24"/>
        </w:rPr>
        <w:t>travnja</w:t>
      </w:r>
      <w:r w:rsidR="00CC74AD" w:rsidRPr="0032210A">
        <w:rPr>
          <w:szCs w:val="24"/>
        </w:rPr>
        <w:t xml:space="preserve"> 201</w:t>
      </w:r>
      <w:r w:rsidR="00DE6846">
        <w:rPr>
          <w:szCs w:val="24"/>
        </w:rPr>
        <w:t>8</w:t>
      </w:r>
      <w:r w:rsidR="00CC74AD" w:rsidRPr="0032210A">
        <w:rPr>
          <w:szCs w:val="24"/>
        </w:rPr>
        <w:t>.g.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Pr="0032210A">
        <w:rPr>
          <w:b/>
        </w:rPr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="00626E33">
        <w:rPr>
          <w:b/>
        </w:rPr>
        <w:t>Srđan Gavranić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135DAD">
        <w:t>9</w:t>
      </w:r>
      <w:r w:rsidRPr="0032210A">
        <w:t xml:space="preserve">. st. </w:t>
      </w:r>
      <w:r w:rsidR="00135DAD">
        <w:t>3. S</w:t>
      </w:r>
      <w:r w:rsidRPr="0032210A">
        <w:t>Z).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</w:t>
      </w:r>
      <w:r w:rsidR="00BD3217">
        <w:rPr>
          <w:b/>
        </w:rPr>
        <w:t xml:space="preserve"> </w:t>
      </w:r>
      <w:r w:rsidR="00BD3217">
        <w:t>(</w:t>
      </w:r>
      <w:r w:rsidR="00DE6846">
        <w:t>25</w:t>
      </w:r>
      <w:r w:rsidR="00BD3217">
        <w:t>.0</w:t>
      </w:r>
      <w:r w:rsidR="00DE6846">
        <w:t>4</w:t>
      </w:r>
      <w:r w:rsidR="00BD3217">
        <w:t>.201</w:t>
      </w:r>
      <w:r w:rsidR="00DE6846">
        <w:t>8</w:t>
      </w:r>
      <w:r w:rsidR="00BD3217">
        <w:t>.g.)</w:t>
      </w:r>
      <w:r w:rsidRPr="0032210A">
        <w:rPr>
          <w:b/>
        </w:rPr>
        <w:t>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  <w:r w:rsidR="00DE6846">
        <w:t xml:space="preserve"> Zdenka Marušić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  <w:r w:rsidR="000D7E37">
        <w:t>,</w:t>
      </w:r>
    </w:p>
    <w:p w:rsidRDefault="00D91298" w:rsidP="00D91298" w:rsidR="00D91298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  <w:r w:rsidR="000D7E37">
        <w:t>, ovdje,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0D7E37">
        <w:t xml:space="preserve"> </w:t>
      </w:r>
      <w:r w:rsidR="0032210A">
        <w:t>- nakon pravomoćnosti</w:t>
      </w:r>
      <w:r w:rsidR="000D7E37">
        <w:t>.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DE6846" w:rsidR="00F77F17" w:rsidRPr="00F77F17">
        <w:pPr>
          <w:pStyle w:val="Zaglavlje"/>
          <w:ind w:firstLine="4248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CDF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r w:rsidR="00DE6846" w:rsidRPr="00DE6846">
          <w:rPr>
            <w:b/>
          </w:rPr>
          <w:t>Posl. br. 6-St. 251/2017-</w:t>
        </w:r>
        <w:r w:rsidR="00DE6846">
          <w:rPr>
            <w:b/>
          </w:rPr>
          <w:t>20</w:t>
        </w:r>
      </w:p>
      <w:p w:rsidRDefault="00027CDF" w:rsidP="00C779C3" w:rsidR="0077593D" w:rsidRPr="00C779C3">
        <w:pPr>
          <w:pStyle w:val="Zaglavlje"/>
          <w:ind w:firstLine="4248"/>
          <w:jc w:val="center"/>
          <w:rPr>
            <w:b/>
          </w:rPr>
        </w:pP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027CDF"/>
    <w:rsid w:val="000C7F28"/>
    <w:rsid w:val="000D7E37"/>
    <w:rsid w:val="00135DAD"/>
    <w:rsid w:val="001745C9"/>
    <w:rsid w:val="00266464"/>
    <w:rsid w:val="002822E2"/>
    <w:rsid w:val="00292504"/>
    <w:rsid w:val="003171D9"/>
    <w:rsid w:val="003201FE"/>
    <w:rsid w:val="00320BF9"/>
    <w:rsid w:val="0032210A"/>
    <w:rsid w:val="00323274"/>
    <w:rsid w:val="003310C2"/>
    <w:rsid w:val="00346F3C"/>
    <w:rsid w:val="003477C9"/>
    <w:rsid w:val="00355B60"/>
    <w:rsid w:val="003C0935"/>
    <w:rsid w:val="003D1ACE"/>
    <w:rsid w:val="004C0B8D"/>
    <w:rsid w:val="005169FE"/>
    <w:rsid w:val="00626E33"/>
    <w:rsid w:val="0077593D"/>
    <w:rsid w:val="007F5968"/>
    <w:rsid w:val="008019B6"/>
    <w:rsid w:val="008A3D60"/>
    <w:rsid w:val="008F6B05"/>
    <w:rsid w:val="009852CE"/>
    <w:rsid w:val="00990C80"/>
    <w:rsid w:val="009F0A58"/>
    <w:rsid w:val="00A03761"/>
    <w:rsid w:val="00AF1C94"/>
    <w:rsid w:val="00B555F7"/>
    <w:rsid w:val="00BA1048"/>
    <w:rsid w:val="00BD3217"/>
    <w:rsid w:val="00BE0412"/>
    <w:rsid w:val="00C102B7"/>
    <w:rsid w:val="00C53EE5"/>
    <w:rsid w:val="00C779C3"/>
    <w:rsid w:val="00CC74AD"/>
    <w:rsid w:val="00CE3030"/>
    <w:rsid w:val="00D05D1A"/>
    <w:rsid w:val="00D1297D"/>
    <w:rsid w:val="00D2250D"/>
    <w:rsid w:val="00D91298"/>
    <w:rsid w:val="00DD28B9"/>
    <w:rsid w:val="00DD31D3"/>
    <w:rsid w:val="00DE6846"/>
    <w:rsid w:val="00DF5DD6"/>
    <w:rsid w:val="00E141FA"/>
    <w:rsid w:val="00E540CE"/>
    <w:rsid w:val="00E5732C"/>
    <w:rsid w:val="00E61E51"/>
    <w:rsid w:val="00E64C8B"/>
    <w:rsid w:val="00EF5640"/>
    <w:rsid w:val="00F379BF"/>
    <w:rsid w:val="00F77F17"/>
    <w:rsid w:val="00F85790"/>
    <w:rsid w:val="00F9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9F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9F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9F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9F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9F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9F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9F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9F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St-251/2017-21</izvorni_sadrzaj>
    <derivirana_varijabla naziv="DomainObject.Oznaka_1">St-251/2017-21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St-251/2017-21</izvorni_sadrzaj>
    <derivirana_varijabla naziv="DomainObject.PoslovniBrojDokumenta_1">St-251/2017-21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2498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2018-04-25T11:26:00Z</dcterms:created>
  <dc:creator>Diana Butigan Granić</dc:creator>
  <cp:lastModifiedBy>Srđan Gavranić</cp:lastModifiedBy>
  <cp:lastPrinted>2017-07-31T07:51:00Z</cp:lastPrinted>
  <dcterms:modified xmlns:xsi="http://www.w3.org/2001/XMLSchema-instance" xsi:type="dcterms:W3CDTF">2018-04-25T11:28:00Z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St-251/2017-21 / Odluka - Rješenje - razrješenje stečajnog upravitelja (rješenje_-_razrješenje_stečajnog_upravitelja_-_brisana_s_liste_Marušić.docx)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