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06ca" w14:paraId="42906ca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236A8">
        <w:rPr>
          <w:rFonts w:cs="Times New Roman" w:hAnsi="Times New Roman" w:ascii="Times New Roman"/>
          <w:sz w:val="24"/>
          <w:szCs w:val="24"/>
        </w:rPr>
        <w:t xml:space="preserve"> </w:t>
      </w:r>
      <w:r w:rsidR="00F93D72">
        <w:rPr>
          <w:rFonts w:cs="Times New Roman" w:hAnsi="Times New Roman" w:ascii="Times New Roman"/>
          <w:sz w:val="24"/>
          <w:szCs w:val="24"/>
        </w:rPr>
        <w:t>FARMA KELEMEN</w:t>
      </w:r>
      <w:r w:rsidR="008917D5">
        <w:rPr>
          <w:rFonts w:cs="Times New Roman" w:hAnsi="Times New Roman" w:ascii="Times New Roman"/>
          <w:sz w:val="24"/>
          <w:szCs w:val="24"/>
        </w:rPr>
        <w:t xml:space="preserve"> d.o.o.</w:t>
      </w:r>
      <w:r w:rsidR="00F93D72">
        <w:rPr>
          <w:rFonts w:cs="Times New Roman" w:hAnsi="Times New Roman" w:ascii="Times New Roman"/>
          <w:sz w:val="24"/>
          <w:szCs w:val="24"/>
        </w:rPr>
        <w:t>, OIB: 28685393958, Koprivnica, Kolodvorska 14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911BA6">
        <w:rPr>
          <w:rFonts w:cs="Times New Roman" w:hAnsi="Times New Roman" w:ascii="Times New Roman"/>
          <w:sz w:val="24"/>
          <w:szCs w:val="24"/>
        </w:rPr>
        <w:t xml:space="preserve">22. kolovoza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8355E">
        <w:rPr>
          <w:rFonts w:cs="Times New Roman" w:hAnsi="Times New Roman" w:ascii="Times New Roman"/>
          <w:sz w:val="24"/>
          <w:szCs w:val="24"/>
        </w:rPr>
        <w:t xml:space="preserve"> </w:t>
      </w:r>
      <w:r w:rsidR="00F93D72">
        <w:rPr>
          <w:rFonts w:cs="Times New Roman" w:hAnsi="Times New Roman" w:ascii="Times New Roman"/>
          <w:sz w:val="24"/>
          <w:szCs w:val="24"/>
        </w:rPr>
        <w:t>FARMA KELEMEN</w:t>
      </w:r>
      <w:r w:rsidR="008917D5">
        <w:rPr>
          <w:rFonts w:cs="Times New Roman" w:hAnsi="Times New Roman" w:ascii="Times New Roman"/>
          <w:sz w:val="24"/>
          <w:szCs w:val="24"/>
        </w:rPr>
        <w:t xml:space="preserve"> d.o.o.</w:t>
      </w:r>
      <w:r w:rsidR="00F93D72">
        <w:rPr>
          <w:rFonts w:cs="Times New Roman" w:hAnsi="Times New Roman" w:ascii="Times New Roman"/>
          <w:sz w:val="24"/>
          <w:szCs w:val="24"/>
        </w:rPr>
        <w:t>, OIB: 28685393958, Koprivnica, Kolodvorska 14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32152">
        <w:rPr>
          <w:rFonts w:cs="Times New Roman" w:hAnsi="Times New Roman" w:ascii="Times New Roman"/>
          <w:sz w:val="24"/>
          <w:szCs w:val="24"/>
        </w:rPr>
        <w:t xml:space="preserve"> </w:t>
      </w:r>
      <w:r w:rsidR="00911BA6">
        <w:rPr>
          <w:rFonts w:cs="Times New Roman" w:hAnsi="Times New Roman" w:ascii="Times New Roman"/>
          <w:sz w:val="24"/>
          <w:szCs w:val="24"/>
        </w:rPr>
        <w:t>Jasna Hromadko, Zelengorska br. 1, Zagreb, OIB: 22088644509.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</w:t>
      </w:r>
      <w:r w:rsidR="00387072">
        <w:rPr>
          <w:rFonts w:cs="Times New Roman" w:hAnsi="Times New Roman" w:ascii="Times New Roman"/>
          <w:sz w:val="24"/>
          <w:szCs w:val="24"/>
        </w:rPr>
        <w:t>sudskog registra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F93D72">
        <w:rPr>
          <w:rFonts w:cs="Times New Roman" w:hAnsi="Times New Roman" w:ascii="Times New Roman"/>
          <w:sz w:val="24"/>
          <w:szCs w:val="24"/>
        </w:rPr>
        <w:t>30. studenog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</w:t>
      </w:r>
      <w:r w:rsidR="0084559C">
        <w:rPr>
          <w:rFonts w:cs="Times New Roman" w:hAnsi="Times New Roman" w:ascii="Times New Roman"/>
          <w:sz w:val="24"/>
          <w:szCs w:val="24"/>
        </w:rPr>
        <w:t xml:space="preserve"> 17. ožujka 2016.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11BA6">
        <w:rPr>
          <w:rFonts w:cs="Times New Roman" w:hAnsi="Times New Roman" w:ascii="Times New Roman"/>
          <w:sz w:val="24"/>
          <w:szCs w:val="24"/>
        </w:rPr>
        <w:t>22.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F93D72">
        <w:rPr>
          <w:rFonts w:cs="Times New Roman" w:hAnsi="Times New Roman" w:ascii="Times New Roman"/>
          <w:sz w:val="24"/>
          <w:szCs w:val="24"/>
        </w:rPr>
        <w:t>FARMA KELEMEN</w:t>
      </w:r>
      <w:r w:rsidR="008917D5">
        <w:rPr>
          <w:rFonts w:cs="Times New Roman" w:hAnsi="Times New Roman" w:ascii="Times New Roman"/>
          <w:sz w:val="24"/>
          <w:szCs w:val="24"/>
        </w:rPr>
        <w:t xml:space="preserve"> d.o.o.</w:t>
      </w:r>
      <w:r w:rsidR="00F93D72">
        <w:rPr>
          <w:rFonts w:cs="Times New Roman" w:hAnsi="Times New Roman" w:ascii="Times New Roman"/>
          <w:sz w:val="24"/>
          <w:szCs w:val="24"/>
        </w:rPr>
        <w:t>, Koprivnica, Kolodvorska 14</w:t>
      </w:r>
    </w:p>
    <w:p w:rsidRDefault="000236A8" w:rsidP="000E239B" w:rsidR="000236A8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F93D72">
        <w:rPr>
          <w:rFonts w:cs="Times New Roman" w:hAnsi="Times New Roman" w:ascii="Times New Roman"/>
          <w:sz w:val="24"/>
          <w:szCs w:val="24"/>
        </w:rPr>
        <w:t>Veseljku Karačić, Zagreb, Gorenci 9</w:t>
      </w:r>
      <w:r w:rsidR="0038355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911BA6">
        <w:rPr>
          <w:rFonts w:cs="Times New Roman" w:hAnsi="Times New Roman" w:ascii="Times New Roman"/>
          <w:sz w:val="24"/>
          <w:szCs w:val="24"/>
        </w:rPr>
        <w:t>Jasna Hromadko, Zelengorska br. 1, Zagreb,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F4EE1">
        <w:rPr>
          <w:rFonts w:cs="Times New Roman" w:hAnsi="Times New Roman" w:ascii="Times New Roman"/>
          <w:sz w:val="24"/>
          <w:szCs w:val="24"/>
        </w:rPr>
        <w:t>Ispostava</w:t>
      </w:r>
      <w:r w:rsidR="0038355E">
        <w:rPr>
          <w:rFonts w:cs="Times New Roman" w:hAnsi="Times New Roman" w:ascii="Times New Roman"/>
          <w:sz w:val="24"/>
          <w:szCs w:val="24"/>
        </w:rPr>
        <w:t xml:space="preserve"> </w:t>
      </w:r>
      <w:r w:rsidR="00F93D72">
        <w:rPr>
          <w:rFonts w:cs="Times New Roman" w:hAnsi="Times New Roman" w:ascii="Times New Roman"/>
          <w:sz w:val="24"/>
          <w:szCs w:val="24"/>
        </w:rPr>
        <w:t>Koprivnica, Hrv. državnosti 7</w:t>
      </w:r>
      <w:r w:rsidR="001F4EE1">
        <w:rPr>
          <w:rFonts w:cs="Times New Roman" w:hAnsi="Times New Roman" w:ascii="Times New Roman"/>
          <w:sz w:val="24"/>
          <w:szCs w:val="24"/>
        </w:rPr>
        <w:t>,</w:t>
      </w:r>
    </w:p>
    <w:p w:rsidRDefault="000236A8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1F4EE1">
        <w:rPr>
          <w:rFonts w:cs="Times New Roman" w:hAnsi="Times New Roman" w:ascii="Times New Roman"/>
          <w:sz w:val="24"/>
          <w:szCs w:val="24"/>
        </w:rPr>
        <w:t>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11BA6" w:rsidR="001C0A31" w:rsidRPr="00B41215">
      <w:headerReference w:type="default" r:id="rId10"/>
      <w:headerReference w:type="first" r:id="rId11"/>
      <w:pgSz w:h="16838" w:w="11906"/>
      <w:pgMar w:gutter="0" w:footer="1134" w:header="1134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652" w:rsidP="00880AAB" w:rsidR="00507652">
      <w:pPr>
        <w:spacing w:lineRule="auto" w:line="240" w:after="0"/>
      </w:pPr>
      <w:r>
        <w:separator/>
      </w:r>
    </w:p>
  </w:endnote>
  <w:endnote w:id="0" w:type="continuationSeparator">
    <w:p w:rsidRDefault="00507652" w:rsidP="00880AAB" w:rsidR="005076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652" w:rsidP="00880AAB" w:rsidR="00507652">
      <w:pPr>
        <w:spacing w:lineRule="auto" w:line="240" w:after="0"/>
      </w:pPr>
      <w:r>
        <w:separator/>
      </w:r>
    </w:p>
  </w:footnote>
  <w:footnote w:id="0" w:type="continuationSeparator">
    <w:p w:rsidRDefault="00507652" w:rsidP="00880AAB" w:rsidR="005076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55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93D72">
          <w:rPr>
            <w:rFonts w:cs="Times New Roman" w:hAnsi="Times New Roman" w:ascii="Times New Roman"/>
            <w:sz w:val="24"/>
            <w:szCs w:val="24"/>
          </w:rPr>
          <w:t>350/16-9</w:t>
        </w:r>
      </w:p>
      <w:p w:rsidRDefault="000E55E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93D72">
      <w:rPr>
        <w:rFonts w:cs="Times New Roman" w:hAnsi="Times New Roman" w:ascii="Times New Roman"/>
        <w:sz w:val="24"/>
        <w:szCs w:val="24"/>
      </w:rPr>
      <w:t>-350/16-9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236A8"/>
    <w:rsid w:val="00032152"/>
    <w:rsid w:val="000B5BD6"/>
    <w:rsid w:val="000B5FBA"/>
    <w:rsid w:val="000E239B"/>
    <w:rsid w:val="000E55E1"/>
    <w:rsid w:val="000E73E6"/>
    <w:rsid w:val="00123254"/>
    <w:rsid w:val="00156BAA"/>
    <w:rsid w:val="00173491"/>
    <w:rsid w:val="001C0A31"/>
    <w:rsid w:val="001D0366"/>
    <w:rsid w:val="001F4EE1"/>
    <w:rsid w:val="002248D9"/>
    <w:rsid w:val="003511FB"/>
    <w:rsid w:val="0036366A"/>
    <w:rsid w:val="00370D34"/>
    <w:rsid w:val="0038355E"/>
    <w:rsid w:val="00387072"/>
    <w:rsid w:val="003A6C0D"/>
    <w:rsid w:val="003C6373"/>
    <w:rsid w:val="003D04C8"/>
    <w:rsid w:val="003D7114"/>
    <w:rsid w:val="003E79BD"/>
    <w:rsid w:val="00445AD3"/>
    <w:rsid w:val="004559FB"/>
    <w:rsid w:val="004F79C5"/>
    <w:rsid w:val="00506B9B"/>
    <w:rsid w:val="00507652"/>
    <w:rsid w:val="00516AD6"/>
    <w:rsid w:val="00580E66"/>
    <w:rsid w:val="0061134C"/>
    <w:rsid w:val="006636D7"/>
    <w:rsid w:val="006C6D0F"/>
    <w:rsid w:val="006D30B9"/>
    <w:rsid w:val="007B1B2C"/>
    <w:rsid w:val="007F22F1"/>
    <w:rsid w:val="008423F1"/>
    <w:rsid w:val="0084559C"/>
    <w:rsid w:val="00880AAB"/>
    <w:rsid w:val="008917D5"/>
    <w:rsid w:val="00911BA6"/>
    <w:rsid w:val="00985E03"/>
    <w:rsid w:val="009D5DC4"/>
    <w:rsid w:val="00AF75C3"/>
    <w:rsid w:val="00B00D7D"/>
    <w:rsid w:val="00B04B0E"/>
    <w:rsid w:val="00B41215"/>
    <w:rsid w:val="00B73376"/>
    <w:rsid w:val="00B9206A"/>
    <w:rsid w:val="00BD0C66"/>
    <w:rsid w:val="00C52466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  <w:rsid w:val="00F9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FB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FB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FB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FB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FB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FB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F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F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St-350/2016-9</izvorni_sadrzaj>
    <derivirana_varijabla naziv="DomainObject.Oznaka_1">St-350/2016-9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KELEMEN društvo s ograničenom odgovornošću za poljoprivredu, trgovinu i usluge</izvorni_sadrzaj>
    <derivirana_varijabla naziv="DomainObject.Predmet.ProtustrankaFormated_1">  FARMA KELEMEN društvo s ograničenom odgovornošću za poljoprivredu, trgovinu i usluge</derivirana_varijabla>
  </DomainObject.Predmet.ProtustrankaFormated>
  <DomainObject.Predmet.ProtustrankaFormatedOIB>
    <izvorni_sadrzaj>  FARMA KELEMEN društvo s ograničenom odgovornošću za poljoprivredu, trgovinu i usluge, OIB 28685393958</izvorni_sadrzaj>
    <derivirana_varijabla naziv="DomainObject.Predmet.ProtustrankaFormatedOIB_1">  FARMA KELEMEN društvo s ograničenom odgovornošću za poljoprivredu, trgovinu i usluge, OIB 28685393958</derivirana_varijabla>
  </DomainObject.Predmet.ProtustrankaFormatedOIB>
  <DomainObject.Predmet.ProtustrankaFormatedWithAdress>
    <izvorni_sadrzaj> FARMA KELEMEN društvo s ograničenom odgovornošću za poljoprivredu, trgovinu i usluge, Kolodvorska 14, 48000 Koprivnica</izvorni_sadrzaj>
    <derivirana_varijabla naziv="DomainObject.Predmet.ProtustrankaFormatedWithAdress_1"> FARMA KELEMEN društvo s ograničenom odgovornošću za poljoprivredu, trgovinu i usluge, Kolodvorska 14, 48000 Koprivnica</derivirana_varijabla>
  </DomainObject.Predmet.ProtustrankaFormatedWithAdress>
  <DomainObject.Predmet.ProtustrankaFormatedWithAdressOIB>
    <izvorni_sadrzaj> FARMA KELEMEN društvo s ograničenom odgovornošću za poljoprivredu, trgovinu i usluge, OIB 28685393958, Kolodvorska 14, 48000 Koprivnica</izvorni_sadrzaj>
    <derivirana_varijabla naziv="DomainObject.Predmet.ProtustrankaFormatedWithAdressOIB_1"> FARMA KELEMEN društvo s ograničenom odgovornošću za poljoprivredu, trgovinu i usluge, OIB 28685393958, Kolodvorska 14, 48000 Koprivnica</derivirana_varijabla>
  </DomainObject.Predmet.ProtustrankaFormatedWithAdressOIB>
  <DomainObject.Predmet.ProtustrankaWithAdress>
    <izvorni_sadrzaj>FARMA KELEMEN društvo s ograničenom odgovornošću za poljoprivredu, trgovinu i usluge Kolodvorska 14, 48000 Koprivnica</izvorni_sadrzaj>
    <derivirana_varijabla naziv="DomainObject.Predmet.ProtustrankaWithAdress_1">FARMA KELEMEN društvo s ograničenom odgovornošću za poljoprivredu, trgovinu i usluge Kolodvorska 14, 48000 Koprivnica</derivirana_varijabla>
  </DomainObject.Predmet.ProtustrankaWithAdress>
  <DomainObject.Predmet.ProtustrankaWithAdressOIB>
    <izvorni_sadrzaj>FARMA KELEMEN društvo s ograničenom odgovornošću za poljoprivredu, trgovinu i usluge, OIB 28685393958, Kolodvorska 14, 48000 Koprivnica</izvorni_sadrzaj>
    <derivirana_varijabla naziv="DomainObject.Predmet.ProtustrankaWithAdressOIB_1">FARMA KELEMEN društvo s ograničenom odgovornošću za poljoprivredu, trgovinu i usluge, OIB 28685393958, Kolodvorska 14, 48000 Koprivnica</derivirana_varijabla>
  </DomainObject.Predmet.ProtustrankaWithAdressOIB>
  <DomainObject.Predmet.ProtustrankaNazivFormated>
    <izvorni_sadrzaj>FARMA KELEMEN društvo s ograničenom odgovornošću za poljoprivredu, trgovinu i usluge</izvorni_sadrzaj>
    <derivirana_varijabla naziv="DomainObject.Predmet.ProtustrankaNazivFormated_1">FARMA KELEMEN društvo s ograničenom odgovornošću za poljoprivredu, trgovinu i usluge</derivirana_varijabla>
  </DomainObject.Predmet.ProtustrankaNazivFormated>
  <DomainObject.Predmet.ProtustrankaNazivFormatedOIB>
    <izvorni_sadrzaj>FARMA KELEMEN društvo s ograničenom odgovornošću za poljoprivredu, trgovinu i usluge, OIB 28685393958</izvorni_sadrzaj>
    <derivirana_varijabla naziv="DomainObject.Predmet.ProtustrankaNazivFormatedOIB_1">FARMA KELEMEN društvo s ograničenom odgovornošću za poljoprivredu, trgovinu i usluge, OIB 28685393958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48241.02</izvorni_sadrzaj>
    <derivirana_varijabla naziv="DomainObject.Predmet.TrenutnaVrijednost_1">48241.02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FARMA KELEMEN društvo s ograničenom odgovornošću za poljoprivredu, trgovinu i usluge</item>
    </izvorni_sadrzaj>
    <derivirana_varijabla naziv="DomainObject.Predmet.ProtuStrankaListFormated_1">
      <item>FARMA KELEMEN društvo s ograničenom odgovornošću za poljoprivredu, trgovinu i usluge</item>
    </derivirana_varijabla>
  </DomainObject.Predmet.ProtuStrankaListFormated>
  <DomainObject.Predmet.ProtuStrankaListFormatedOIB>
    <izvorni_sadrzaj>
      <item>FARMA KELEMEN društvo s ograničenom odgovornošću za poljoprivredu, trgovinu i usluge, OIB 28685393958</item>
    </izvorni_sadrzaj>
    <derivirana_varijabla naziv="DomainObject.Predmet.ProtuStrankaListFormatedOIB_1">
      <item>FARMA KELEMEN društvo s ograničenom odgovornošću za poljoprivredu, trgovinu i usluge, OIB 28685393958</item>
    </derivirana_varijabla>
  </DomainObject.Predmet.ProtuStrankaListFormatedOIB>
  <DomainObject.Predmet.ProtuStrankaListFormatedWithAdress>
    <izvorni_sadrzaj>
      <item>FARMA KELEMEN društvo s ograničenom odgovornošću za poljoprivredu, trgovinu i usluge, Kolodvorska 14, 48000 Koprivnica</item>
    </izvorni_sadrzaj>
    <derivirana_varijabla naziv="DomainObject.Predmet.ProtuStrankaListFormatedWithAdress_1">
      <item>FARMA KELEMEN društvo s ograničenom odgovornošću za poljoprivredu, trgovinu i usluge, Kolodvorska 14, 48000 Koprivnica</item>
    </derivirana_varijabla>
  </DomainObject.Predmet.ProtuStrankaListFormatedWithAdress>
  <DomainObject.Predmet.ProtuStrankaListFormatedWithAdressOIB>
    <izvorni_sadrzaj>
      <item>FARMA KELEMEN društvo s ograničenom odgovornošću za poljoprivredu, trgovinu i usluge, OIB 28685393958, Kolodvorska 14, 48000 Koprivnica</item>
    </izvorni_sadrzaj>
    <derivirana_varijabla naziv="DomainObject.Predmet.ProtuStrankaListFormatedWithAdressOIB_1">
      <item>FARMA KELEMEN društvo s ograničenom odgovornošću za poljoprivredu, trgovinu i usluge, OIB 28685393958, Kolodvorska 14, 48000 Koprivnica</item>
    </derivirana_varijabla>
  </DomainObject.Predmet.ProtuStrankaListFormatedWithAdressOIB>
  <DomainObject.Predmet.ProtuStrankaListNazivFormated>
    <izvorni_sadrzaj>
      <item>FARMA KELEMEN društvo s ograničenom odgovornošću za poljoprivredu, trgovinu i usluge</item>
    </izvorni_sadrzaj>
    <derivirana_varijabla naziv="DomainObject.Predmet.ProtuStrankaListNazivFormated_1">
      <item>FARMA KELEMEN društvo s ograničenom odgovornošću za poljoprivredu, trgovinu i usluge</item>
    </derivirana_varijabla>
  </DomainObject.Predmet.ProtuStrankaListNazivFormated>
  <DomainObject.Predmet.ProtuStrankaListNazivFormatedOIB>
    <izvorni_sadrzaj>
      <item>FARMA KELEMEN društvo s ograničenom odgovornošću za poljoprivredu, trgovinu i usluge, OIB 28685393958</item>
    </izvorni_sadrzaj>
    <derivirana_varijabla naziv="DomainObject.Predmet.ProtuStrankaListNazivFormatedOIB_1">
      <item>FARMA KELEMEN društvo s ograničenom odgovornošću za poljoprivredu, trgovinu i usluge, OIB 28685393958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St-350/2016-9</izvorni_sadrzaj>
    <derivirana_varijabla naziv="DomainObject.PoslovniBrojDokumenta_1">St-350/2016-9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FARMA KELEMEN društvo s ograničenom odgovornošću za poljoprivredu, trgovinu i usluge</izvorni_sadrzaj>
    <derivirana_varijabla naziv="DomainObject.Predmet.ProtustrankaIDrugi_1">FARMA KELEMEN društvo s ograničenom odgovornošću za poljoprivredu,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FARMA KELEMEN društvo s ograničenom odgovornošću za poljoprivredu, trgovinu i usluge, OIB 28685393958, Kolodvorska 14, 48000 Koprivnica</izvorni_sadrzaj>
    <derivirana_varijabla naziv="DomainObject.Predmet.ProtustrankaIDrugiAdressOIB_1">FARMA KELEMEN društvo s ograničenom odgovornošću za poljoprivredu, trgovinu i usluge, OIB 28685393958,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KELEMEN društvo s ograničenom odgovornošću za poljoprivredu, trgovinu i usluge</item>
      <item>Financijska agencija</item>
    </izvorni_sadrzaj>
    <derivirana_varijabla naziv="DomainObject.Predmet.SudioniciListNaziv_1">
      <item>FARMA KELEMEN društvo s ograničenom odgovornošću za poljoprivredu, trgovinu i usluge</item>
      <item>Financijska agencija</item>
    </derivirana_varijabla>
  </DomainObject.Predmet.SudioniciListNaziv>
  <DomainObject.Predmet.SudioniciListAdressOIB>
    <izvorni_sadrzaj>
      <item>FARMA KELEMEN društvo s ograničenom odgovornošću za poljoprivredu, trgovinu i usluge, OIB 28685393958, Kolodvorska 14,48000 Koprivnica</item>
      <item>Financijska agencija, OIB 85821130368, A. Cesarca 2,42000 Varaždin</item>
    </izvorni_sadrzaj>
    <derivirana_varijabla naziv="DomainObject.Predmet.SudioniciListAdressOIB_1">
      <item>FARMA KELEMEN društvo s ograničenom odgovornošću za poljoprivredu, trgovinu i usluge, OIB 28685393958, Kolodvorska 14,48000 Koprivnica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28685393958</item>
      <item>, OIB 85821130368</item>
    </izvorni_sadrzaj>
    <derivirana_varijabla naziv="DomainObject.Predmet.SudioniciListNazivOIB_1">
      <item>, OIB 28685393958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2603</properties:Characters>
  <properties:Lines>74</properties:Lines>
  <properties:Paragraphs>30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2016-08-22T07:26:00Z</cp:lastPrinted>
  <dcterms:modified xmlns:xsi="http://www.w3.org/2001/XMLSchema-instance" xsi:type="dcterms:W3CDTF">2016-08-22T07:34:00Z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