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afac" w14:paraId="da6afa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62166A">
        <w:t>409/2015-4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62166A">
        <w:t>409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8D28F6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62166A">
        <w:t xml:space="preserve">G.P.N.-KLARIĆ d.o.o., OIB 31246437491, Zagreb, </w:t>
      </w:r>
      <w:proofErr w:type="spellStart"/>
      <w:r w:rsidR="0062166A">
        <w:t>Hanamanova</w:t>
      </w:r>
      <w:proofErr w:type="spellEnd"/>
      <w:r w:rsidR="0062166A">
        <w:t xml:space="preserve"> 15.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62166A">
        <w:t>9.605.599,60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8D28F6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sectPr w:rsidSect="000F71A5" w:rsidR="000F71A5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4B4B7E"/>
    <w:rsid w:val="00524D3D"/>
    <w:rsid w:val="006156D0"/>
    <w:rsid w:val="0062166A"/>
    <w:rsid w:val="0064498B"/>
    <w:rsid w:val="00726015"/>
    <w:rsid w:val="007D6D1C"/>
    <w:rsid w:val="008C31DE"/>
    <w:rsid w:val="008D28F6"/>
    <w:rsid w:val="009A248B"/>
    <w:rsid w:val="009D741F"/>
    <w:rsid w:val="00AF31FC"/>
    <w:rsid w:val="00B00AAF"/>
    <w:rsid w:val="00BC1743"/>
    <w:rsid w:val="00C445F4"/>
    <w:rsid w:val="00D660C0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7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2409</izvorni_sadrzaj>
    <derivirana_varijabla naziv="DomainObject.Predmet.Broj_1">2409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St-2409/2015</izvorni_sadrzaj>
    <derivirana_varijabla naziv="DomainObject.Predmet.OznakaBroj_1">St-2409/2015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G.P.N.-KLARIĆ d.o.o. zastupanog po punomoćniku Stjepan Klarić</izvorni_sadrzaj>
    <derivirana_varijabla naziv="DomainObject.Predmet.ProtustrankaFormated_1">  G.P.N.-KLARIĆ d.o.o. zastupanog po punomoćniku Stjepan Klarić</derivirana_varijabla>
  </DomainObject.Predmet.ProtustrankaFormated>
  <DomainObject.Predmet.ProtustrankaFormatedOIB>
    <izvorni_sadrzaj>  G.P.N.-KLARIĆ d.o.o., OIB 31246437491 zastupanog po punomoćniku Stjepan Klarić</izvorni_sadrzaj>
    <derivirana_varijabla naziv="DomainObject.Predmet.ProtustrankaFormatedOIB_1">  G.P.N.-KLARIĆ d.o.o., OIB 31246437491 zastupanog po punomoćniku Stjepan Klarić</derivirana_varijabla>
  </DomainObject.Predmet.ProtustrankaFormatedOIB>
  <DomainObject.Predmet.ProtustrankaFormatedWithAdress>
    <izvorni_sadrzaj> G.P.N.-KLARIĆ d.o.o., Hanamanova 15, 10000 Zagreb zastupanog po punomoćniku Stjepan Klarić</izvorni_sadrzaj>
    <derivirana_varijabla naziv="DomainObject.Predmet.ProtustrankaFormatedWithAdress_1"> G.P.N.-KLARIĆ d.o.o., Hanamanova 15, 10000 Zagreb zastupanog po punomoćniku Stjepan Klarić</derivirana_varijabla>
  </DomainObject.Predmet.ProtustrankaFormatedWithAdress>
  <DomainObject.Predmet.ProtustrankaFormatedWithAdressOIB>
    <izvorni_sadrzaj> G.P.N.-KLARIĆ d.o.o., OIB 31246437491, Hanamanova 15, 10000 Zagreb zastupanog po punomoćniku Stjepan Klarić</izvorni_sadrzaj>
    <derivirana_varijabla naziv="DomainObject.Predmet.ProtustrankaFormatedWithAdressOIB_1"> G.P.N.-KLARIĆ d.o.o., OIB 31246437491, Hanamanova 15, 10000 Zagreb zastupanog po punomoćniku Stjepan Klarić</derivirana_varijabla>
  </DomainObject.Predmet.ProtustrankaFormatedWithAdressOIB>
  <DomainObject.Predmet.ProtustrankaWithAdress>
    <izvorni_sadrzaj>G.P.N.-KLARIĆ d.o.o. Hanamanova 15, 10000 Zagreb</izvorni_sadrzaj>
    <derivirana_varijabla naziv="DomainObject.Predmet.ProtustrankaWithAdress_1">G.P.N.-KLARIĆ d.o.o. Hanamanova 15, 10000 Zagreb</derivirana_varijabla>
  </DomainObject.Predmet.ProtustrankaWithAdress>
  <DomainObject.Predmet.ProtustrankaWithAdressOIB>
    <izvorni_sadrzaj>G.P.N.-KLARIĆ d.o.o., OIB 31246437491, Hanamanova 15, 10000 Zagreb</izvorni_sadrzaj>
    <derivirana_varijabla naziv="DomainObject.Predmet.ProtustrankaWithAdressOIB_1">G.P.N.-KLARIĆ d.o.o., OIB 31246437491, Hanamanova 15, 10000 Zagreb</derivirana_varijabla>
  </DomainObject.Predmet.ProtustrankaWithAdressOIB>
  <DomainObject.Predmet.ProtustrankaNazivFormated>
    <izvorni_sadrzaj>G.P.N.-KLARIĆ d.o.o.</izvorni_sadrzaj>
    <derivirana_varijabla naziv="DomainObject.Predmet.ProtustrankaNazivFormated_1">G.P.N.-KLARIĆ d.o.o.</derivirana_varijabla>
  </DomainObject.Predmet.ProtustrankaNazivFormated>
  <DomainObject.Predmet.ProtustrankaNazivFormatedOIB>
    <izvorni_sadrzaj>G.P.N.-KLARIĆ d.o.o., OIB 31246437491</izvorni_sadrzaj>
    <derivirana_varijabla naziv="DomainObject.Predmet.ProtustrankaNazivFormatedOIB_1">G.P.N.-KLARIĆ d.o.o., OIB 31246437491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G.P.N.-KLARIĆ d.o.o. zastupanog po punomoćniku Stjepan Klarić</item>
    </izvorni_sadrzaj>
    <derivirana_varijabla naziv="DomainObject.Predmet.ProtuStrankaListFormated_1">
      <item>G.P.N.-KLARIĆ d.o.o. zastupanog po punomoćniku Stjepan Klarić</item>
    </derivirana_varijabla>
  </DomainObject.Predmet.ProtuStrankaListFormated>
  <DomainObject.Predmet.ProtuStrankaListFormatedOIB>
    <izvorni_sadrzaj>
      <item>G.P.N.-KLARIĆ d.o.o., OIB 31246437491 zastupanog po punomoćniku Stjepan Klarić</item>
    </izvorni_sadrzaj>
    <derivirana_varijabla naziv="DomainObject.Predmet.ProtuStrankaListFormatedOIB_1">
      <item>G.P.N.-KLARIĆ d.o.o., OIB 31246437491 zastupanog po punomoćniku Stjepan Klarić</item>
    </derivirana_varijabla>
  </DomainObject.Predmet.ProtuStrankaListFormatedOIB>
  <DomainObject.Predmet.ProtuStrankaListFormatedWithAdress>
    <izvorni_sadrzaj>
      <item>G.P.N.-KLARIĆ d.o.o., Hanamanova 15, 10000 Zagreb zastupanog po punomoćniku Stjepan Klarić</item>
    </izvorni_sadrzaj>
    <derivirana_varijabla naziv="DomainObject.Predmet.ProtuStrankaListFormatedWithAdress_1">
      <item>G.P.N.-KLARIĆ d.o.o., Hanamanova 15, 10000 Zagreb zastupanog po punomoćniku Stjepan Klarić</item>
    </derivirana_varijabla>
  </DomainObject.Predmet.ProtuStrankaListFormatedWithAdress>
  <DomainObject.Predmet.ProtuStrankaListFormatedWithAdressOIB>
    <izvorni_sadrzaj>
      <item>G.P.N.-KLARIĆ d.o.o., OIB 31246437491, Hanamanova 15, 10000 Zagreb zastupanog po punomoćniku Stjepan Klarić</item>
    </izvorni_sadrzaj>
    <derivirana_varijabla naziv="DomainObject.Predmet.ProtuStrankaListFormatedWithAdressOIB_1">
      <item>G.P.N.-KLARIĆ d.o.o., OIB 31246437491, Hanamanova 15, 10000 Zagreb zastupanog po punomoćniku Stjepan Klarić</item>
    </derivirana_varijabla>
  </DomainObject.Predmet.ProtuStrankaListFormatedWithAdressOIB>
  <DomainObject.Predmet.ProtuStrankaListNazivFormated>
    <izvorni_sadrzaj>
      <item>G.P.N.-KLARIĆ d.o.o.</item>
    </izvorni_sadrzaj>
    <derivirana_varijabla naziv="DomainObject.Predmet.ProtuStrankaListNazivFormated_1">
      <item>G.P.N.-KLARIĆ d.o.o.</item>
    </derivirana_varijabla>
  </DomainObject.Predmet.ProtuStrankaListNazivFormated>
  <DomainObject.Predmet.ProtuStrankaListNazivFormatedOIB>
    <izvorni_sadrzaj>
      <item>G.P.N.-KLARIĆ d.o.o., OIB 31246437491</item>
    </izvorni_sadrzaj>
    <derivirana_varijabla naziv="DomainObject.Predmet.ProtuStrankaListNazivFormatedOIB_1">
      <item>G.P.N.-KLARIĆ d.o.o., OIB 31246437491</item>
    </derivirana_varijabla>
  </DomainObject.Predmet.ProtuStrankaListNazivFormatedOIB>
  <DomainObject.Predmet.OstaliListFormated>
    <izvorni_sadrzaj>
      <item>Stjepan Klarić punomoćnik sudionika u postupku G.P.N.-KLARIĆ d.o.o.</item>
    </izvorni_sadrzaj>
    <derivirana_varijabla naziv="DomainObject.Predmet.OstaliListFormated_1">
      <item>Stjepan Klarić punomoćnik sudionika u postupku G.P.N.-KLARIĆ d.o.o.</item>
    </derivirana_varijabla>
  </DomainObject.Predmet.OstaliListFormated>
  <DomainObject.Predmet.OstaliListFormatedOIB>
    <izvorni_sadrzaj>
      <item>Stjepan Klarić, OIB 91370549192 punomoćnik sudionika u postupku G.P.N.-KLARIĆ d.o.o.</item>
    </izvorni_sadrzaj>
    <derivirana_varijabla naziv="DomainObject.Predmet.OstaliListFormatedOIB_1">
      <item>Stjepan Klarić, OIB 91370549192 punomoćnik sudionika u postupku G.P.N.-KLARIĆ d.o.o.</item>
    </derivirana_varijabla>
  </DomainObject.Predmet.OstaliListFormatedOIB>
  <DomainObject.Predmet.OstaliListFormatedWithAdress>
    <izvorni_sadrzaj>
      <item>Stjepan Klarić, Hanamanova 15, 10000 Zagreb punomoćnik sudionika u postupku G.P.N.-KLARIĆ d.o.o.</item>
    </izvorni_sadrzaj>
    <derivirana_varijabla naziv="DomainObject.Predmet.OstaliListFormatedWithAdress_1">
      <item>Stjepan Klarić, Hanamanova 15, 10000 Zagreb punomoćnik sudionika u postupku G.P.N.-KLARIĆ d.o.o.</item>
    </derivirana_varijabla>
  </DomainObject.Predmet.OstaliListFormatedWithAdress>
  <DomainObject.Predmet.OstaliListFormatedWithAdressOIB>
    <izvorni_sadrzaj>
      <item>Stjepan Klarić, OIB 91370549192, Hanamanova 15, 10000 Zagreb punomoćnik sudionika u postupku G.P.N.-KLARIĆ d.o.o.</item>
    </izvorni_sadrzaj>
    <derivirana_varijabla naziv="DomainObject.Predmet.OstaliListFormatedWithAdressOIB_1">
      <item>Stjepan Klarić, OIB 91370549192, Hanamanova 15, 10000 Zagreb punomoćnik sudionika u postupku G.P.N.-KLARIĆ d.o.o.</item>
    </derivirana_varijabla>
  </DomainObject.Predmet.OstaliListFormatedWithAdressOIB>
  <DomainObject.Predmet.OstaliListNazivFormated>
    <izvorni_sadrzaj>
      <item>Stjepan Klarić</item>
    </izvorni_sadrzaj>
    <derivirana_varijabla naziv="DomainObject.Predmet.OstaliListNazivFormated_1">
      <item>Stjepan Klarić</item>
    </derivirana_varijabla>
  </DomainObject.Predmet.OstaliListNazivFormated>
  <DomainObject.Predmet.OstaliListNazivFormatedOIB>
    <izvorni_sadrzaj>
      <item>Stjepan Klarić, OIB 91370549192</item>
    </izvorni_sadrzaj>
    <derivirana_varijabla naziv="DomainObject.Predmet.OstaliListNazivFormatedOIB_1">
      <item>Stjepan Klarić, OIB 91370549192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G.P.N.-KLARIĆ d.o.o.</izvorni_sadrzaj>
    <derivirana_varijabla naziv="DomainObject.Predmet.ProtustrankaIDrugi_1">G.P.N.-KLARIĆ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G.P.N.-KLARIĆ d.o.o., OIB 31246437491, Hanamanova 15, 10000 Zagreb</izvorni_sadrzaj>
    <derivirana_varijabla naziv="DomainObject.Predmet.ProtustrankaIDrugiAdressOIB_1">G.P.N.-KLARIĆ d.o.o., OIB 31246437491, Hanamanova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G.P.N.-KLARIĆ d.o.o.</item>
      <item>Stjepan Klarić</item>
    </izvorni_sadrzaj>
    <derivirana_varijabla naziv="DomainObject.Predmet.SudioniciListNaziv_1">
      <item>FINA Regionalni centar Zagreb</item>
      <item>G.P.N.-KLARIĆ d.o.o.</item>
      <item>Stjepan Klarić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G.P.N.-KLARIĆ d.o.o., OIB 31246437491, Hanamanova 15,10000 Zagreb</item>
      <item>Stjepan Klarić, OIB 91370549192, Hanamanova 15,10000 Zagreb</item>
    </izvorni_sadrzaj>
    <derivirana_varijabla naziv="DomainObject.Predmet.SudioniciListAdressOIB_1">
      <item>FINA Regionalni centar Zagreb, OIB 85821130368, Trg svibanjskih žrtava 1995. 1,10000 Zagreb</item>
      <item>G.P.N.-KLARIĆ d.o.o., OIB 31246437491, Hanamanova 15,10000 Zagreb</item>
      <item>Stjepan Klarić, OIB 91370549192, Hanamanova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31246437491</item>
      <item>, OIB 91370549192</item>
    </izvorni_sadrzaj>
    <derivirana_varijabla naziv="DomainObject.Predmet.SudioniciListNazivOIB_1">
      <item>, OIB 85821130368</item>
      <item>, OIB 31246437491</item>
      <item>, OIB 91370549192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1327</properties:Characters>
  <properties:Lines>46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2016-01-15T09:32:00Z</cp:lastPrinted>
  <dcterms:modified xmlns:xsi="http://www.w3.org/2001/XMLSchema-instance" xsi:type="dcterms:W3CDTF">2016-01-15T09:32:00Z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