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2e844" w14:paraId="032e844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DC7934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0B20D2">
        <w:t>Šibenik</w:t>
      </w:r>
      <w:r w:rsidR="00130A18">
        <w:t xml:space="preserve">, </w:t>
      </w:r>
      <w:r w:rsidR="002D3F1D">
        <w:t xml:space="preserve">Perivoj </w:t>
      </w:r>
      <w:r w:rsidR="000B20D2">
        <w:t>L. Marune 1,</w:t>
      </w:r>
      <w:r w:rsidR="00130A18">
        <w:t xml:space="preserve"> </w:t>
      </w:r>
      <w:r>
        <w:t xml:space="preserve">od </w:t>
      </w:r>
      <w:r w:rsidR="00A336D4">
        <w:t>26</w:t>
      </w:r>
      <w:r w:rsidR="000F0CD7">
        <w:t>.</w:t>
      </w:r>
      <w:r w:rsidR="00C572D2">
        <w:t xml:space="preserve"> </w:t>
      </w:r>
      <w:r w:rsidR="000F0CD7">
        <w:t>siječnja</w:t>
      </w:r>
      <w:r w:rsidR="00766D21">
        <w:t xml:space="preserve"> </w:t>
      </w:r>
      <w:r w:rsidR="00C572D2">
        <w:t>201</w:t>
      </w:r>
      <w:r w:rsidR="000F0CD7">
        <w:t>7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A336D4">
        <w:t>LAGO BAR</w:t>
      </w:r>
      <w:r w:rsidR="000F0CD7">
        <w:t xml:space="preserve"> </w:t>
      </w:r>
      <w:r w:rsidR="002D3F1D">
        <w:t xml:space="preserve">d.o.o., </w:t>
      </w:r>
      <w:r w:rsidR="00A336D4">
        <w:t>Jezera</w:t>
      </w:r>
      <w:r w:rsidR="002D3F1D">
        <w:t xml:space="preserve">, </w:t>
      </w:r>
      <w:r w:rsidR="00A336D4">
        <w:t>Pilotova 1</w:t>
      </w:r>
      <w:r w:rsidR="002D3F1D">
        <w:t xml:space="preserve">, OIB: </w:t>
      </w:r>
      <w:r w:rsidR="00A336D4">
        <w:t>46999890025</w:t>
      </w:r>
      <w:r w:rsidR="0039437A" w:rsidRPr="0039437A">
        <w:t>,</w:t>
      </w:r>
      <w:r w:rsidR="00EF3F9E">
        <w:t xml:space="preserve"> </w:t>
      </w:r>
      <w:r w:rsidR="000F0CD7">
        <w:t>13</w:t>
      </w:r>
      <w:r w:rsidR="003825AE">
        <w:t xml:space="preserve">. </w:t>
      </w:r>
      <w:r w:rsidR="000F0CD7">
        <w:t>travnja</w:t>
      </w:r>
      <w:r w:rsidR="00D257C0">
        <w:t xml:space="preserve">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A336D4" w:rsidRPr="00A336D4">
        <w:t>LAGO BAR d.o.o., Jezera, Pilotova 1, OIB: 46999890025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0F0CD7">
        <w:t>13</w:t>
      </w:r>
      <w:r w:rsidR="003825AE">
        <w:t xml:space="preserve">. </w:t>
      </w:r>
      <w:r w:rsidR="000F0CD7">
        <w:t>travnja</w:t>
      </w:r>
      <w:r w:rsidR="00D257C0">
        <w:t xml:space="preserve"> </w:t>
      </w:r>
      <w:r w:rsidR="0039437A">
        <w:t>2017</w:t>
      </w:r>
      <w:r w:rsidR="003825AE">
        <w:t xml:space="preserve">. </w:t>
      </w:r>
      <w:r>
        <w:t>u</w:t>
      </w:r>
      <w:r w:rsidR="003825AE">
        <w:t xml:space="preserve"> </w:t>
      </w:r>
      <w:r w:rsidR="008355FB">
        <w:rPr>
          <w:color w:themeColor="text1" w:val="000000"/>
        </w:rPr>
        <w:t>1</w:t>
      </w:r>
      <w:r w:rsidR="002D3F1D">
        <w:rPr>
          <w:color w:themeColor="text1" w:val="000000"/>
        </w:rPr>
        <w:t>4</w:t>
      </w:r>
      <w:r w:rsidR="002554FD">
        <w:rPr>
          <w:color w:themeColor="text1" w:val="000000"/>
        </w:rPr>
        <w:t>,</w:t>
      </w:r>
      <w:r w:rsidR="00A336D4">
        <w:rPr>
          <w:color w:themeColor="text1" w:val="000000"/>
        </w:rPr>
        <w:t>50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0F0CD7" w:rsidP="007C62EB" w:rsidR="00193657" w:rsidRPr="00570BA5">
      <w:pPr>
        <w:jc w:val="both"/>
      </w:pPr>
      <w:r>
        <w:t xml:space="preserve"> </w:t>
      </w: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A336D4" w:rsidRPr="00A336D4">
        <w:t>Dubravka Stašić iz Rijeke, Vatroslava Lisinskog 2, OIB:23303100671</w:t>
      </w:r>
      <w:r w:rsidR="00EF3F9E" w:rsidRPr="00062422">
        <w:t>.</w:t>
      </w:r>
      <w:r w:rsidR="000F0CD7">
        <w:t xml:space="preserve"> 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A336D4" w:rsidRPr="00A336D4">
        <w:t>LAGO BAR d.o.o., Jezera, Pilotova 1, OIB: 46999890025</w:t>
      </w:r>
      <w:r w:rsidR="00A336D4">
        <w:t>.</w:t>
      </w:r>
      <w:r w:rsidR="000F0CD7">
        <w:t xml:space="preserve"> 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Šibenik</w:t>
      </w:r>
      <w:r w:rsidR="00DD5088">
        <w:t xml:space="preserve"> je podnijela ovom sudu </w:t>
      </w:r>
      <w:r w:rsidR="00A336D4">
        <w:t>26</w:t>
      </w:r>
      <w:r w:rsidR="00C572D2">
        <w:t xml:space="preserve">. </w:t>
      </w:r>
      <w:r w:rsidR="000F0CD7">
        <w:t>siječnja 2017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A336D4">
        <w:t>20</w:t>
      </w:r>
      <w:r w:rsidR="0079567A" w:rsidRPr="00EF3F9E">
        <w:t xml:space="preserve">. </w:t>
      </w:r>
      <w:r w:rsidR="000F0CD7">
        <w:t>siječnja</w:t>
      </w:r>
      <w:r w:rsidR="002D3F1D">
        <w:t xml:space="preserve"> </w:t>
      </w:r>
      <w:r w:rsidR="0079567A" w:rsidRPr="00EF3F9E">
        <w:t>201</w:t>
      </w:r>
      <w:r w:rsidR="000F0CD7">
        <w:t>7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A336D4">
        <w:t>7</w:t>
      </w:r>
      <w:r w:rsidR="002D3F1D">
        <w:t>.</w:t>
      </w:r>
      <w:r w:rsidR="00A336D4">
        <w:t>699</w:t>
      </w:r>
      <w:r w:rsidR="002D3F1D">
        <w:t>,</w:t>
      </w:r>
      <w:r w:rsidR="00A336D4">
        <w:t>91</w:t>
      </w:r>
      <w:r w:rsidR="00193657" w:rsidRPr="00EF3F9E">
        <w:t xml:space="preserve"> kuna, da nema zaposlenih, </w:t>
      </w:r>
      <w:r w:rsidRPr="00EF3F9E">
        <w:t xml:space="preserve">da </w:t>
      </w:r>
      <w:r w:rsidR="00A336D4">
        <w:t>nema</w:t>
      </w:r>
      <w:r w:rsidR="001518F5">
        <w:t xml:space="preserve"> </w:t>
      </w:r>
      <w:r w:rsidR="00BE620C">
        <w:t>otvoren</w:t>
      </w:r>
      <w:r w:rsidR="00A336D4">
        <w:t>ih</w:t>
      </w:r>
      <w:r w:rsidR="00BE620C">
        <w:t xml:space="preserve"> račun</w:t>
      </w:r>
      <w:r w:rsidR="00A336D4">
        <w:t>a</w:t>
      </w:r>
      <w:r w:rsidR="00BE620C">
        <w:t xml:space="preserve"> </w:t>
      </w:r>
      <w:r w:rsidR="00B84B6D" w:rsidRPr="00EF3F9E">
        <w:t xml:space="preserve">kao </w:t>
      </w:r>
      <w:r w:rsidR="00193657" w:rsidRPr="00EF3F9E">
        <w:t xml:space="preserve">i da </w:t>
      </w:r>
      <w:r w:rsidR="00055929">
        <w:t>nema</w:t>
      </w:r>
      <w:r w:rsidR="00193657" w:rsidRPr="00EF3F9E">
        <w:t xml:space="preserve"> zaplijenjen</w:t>
      </w:r>
      <w:r w:rsidR="00055929">
        <w:t>ih</w:t>
      </w:r>
      <w:r w:rsidR="00D257C0">
        <w:t xml:space="preserve"> sredst</w:t>
      </w:r>
      <w:r w:rsidR="00055929">
        <w:t>a</w:t>
      </w:r>
      <w:r w:rsidR="00193657" w:rsidRPr="00EF3F9E">
        <w:t>va na ime predujma za namire</w:t>
      </w:r>
      <w:r w:rsidR="00D257C0">
        <w:t xml:space="preserve">nje troškova stečajnog postupka. 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0F0CD7">
        <w:t>14</w:t>
      </w:r>
      <w:r w:rsidR="00131DF8">
        <w:t xml:space="preserve">. </w:t>
      </w:r>
      <w:r w:rsidR="000F0CD7">
        <w:t>veljače 2017</w:t>
      </w:r>
      <w:r>
        <w:t xml:space="preserve">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A336D4">
        <w:t>12</w:t>
      </w:r>
      <w:r w:rsidRPr="00131DF8">
        <w:t xml:space="preserve">. </w:t>
      </w:r>
      <w:r w:rsidR="000F0CD7">
        <w:t>travnja</w:t>
      </w:r>
      <w:r w:rsidR="00055929">
        <w:t xml:space="preserve"> </w:t>
      </w:r>
      <w:r w:rsidRPr="00131DF8">
        <w:t>201</w:t>
      </w:r>
      <w:r w:rsidR="00D93CA6"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A336D4">
        <w:t>7</w:t>
      </w:r>
      <w:r w:rsidR="002D3F1D">
        <w:t>.</w:t>
      </w:r>
      <w:r w:rsidR="00A336D4">
        <w:t>743</w:t>
      </w:r>
      <w:r w:rsidR="002D3F1D">
        <w:t>,</w:t>
      </w:r>
      <w:r w:rsidR="00A336D4">
        <w:t>17</w:t>
      </w:r>
      <w:r w:rsidR="00EF3F9E">
        <w:t xml:space="preserve"> kuna </w:t>
      </w:r>
      <w:r w:rsidR="00EE0861">
        <w:t xml:space="preserve">u neprekinutom razdoblju od </w:t>
      </w:r>
      <w:r w:rsidR="00A336D4">
        <w:t>201</w:t>
      </w:r>
      <w:r w:rsidR="00EF3F9E">
        <w:t xml:space="preserve"> </w:t>
      </w:r>
      <w:r w:rsidR="00EE0861">
        <w:t xml:space="preserve">dana,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FE1568">
        <w:t xml:space="preserve"> </w:t>
      </w:r>
      <w:r w:rsidR="000F0CD7">
        <w:t>13</w:t>
      </w:r>
      <w:r>
        <w:t xml:space="preserve">. </w:t>
      </w:r>
      <w:r w:rsidR="000F0CD7">
        <w:t>travnja</w:t>
      </w:r>
      <w:r w:rsidR="00D257C0">
        <w:t xml:space="preserve"> </w:t>
      </w:r>
      <w:r w:rsidR="0039437A">
        <w:t>2017</w:t>
      </w:r>
      <w:r>
        <w:t xml:space="preserve">.  </w:t>
      </w:r>
    </w:p>
    <w:p w:rsidRDefault="00C81F50" w:rsidP="00C81F50" w:rsidR="00DC7934">
      <w:pPr>
        <w:jc w:val="both"/>
      </w:pPr>
      <w:r w:rsidRPr="00240F6B">
        <w:tab/>
      </w:r>
    </w:p>
    <w:p w:rsidRDefault="00C81F50" w:rsidP="00C81F50" w:rsidR="00C81F50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2D3F1D" w:rsidP="002D3F1D" w:rsidR="00430F19">
      <w:pPr>
        <w:jc w:val="both"/>
      </w:pPr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 w:rsidR="000F0CD7">
        <w:t xml:space="preserve">      </w:t>
      </w:r>
      <w:r w:rsidR="00EF3F9E">
        <w:t>Sudski savjetnik</w:t>
      </w:r>
    </w:p>
    <w:p w:rsidRDefault="000F0CD7" w:rsidP="000F0CD7" w:rsidR="007E0486">
      <w:pPr>
        <w:jc w:val="both"/>
      </w:pPr>
      <w:r>
        <w:t>Ana Vidaković</w:t>
      </w:r>
      <w:r w:rsidR="002D3F1D">
        <w:t xml:space="preserve"> </w:t>
      </w:r>
      <w:r w:rsidR="002D3F1D">
        <w:tab/>
      </w:r>
      <w:r w:rsidR="002D3F1D">
        <w:tab/>
      </w:r>
      <w:r w:rsidR="002D3F1D">
        <w:tab/>
      </w:r>
      <w:r w:rsidR="002D3F1D">
        <w:tab/>
      </w:r>
      <w:r w:rsidR="002D3F1D">
        <w:tab/>
      </w:r>
      <w:r w:rsidR="002D3F1D">
        <w:tab/>
      </w:r>
      <w:r w:rsidR="002D3F1D">
        <w:tab/>
      </w:r>
      <w:r>
        <w:t xml:space="preserve">      </w:t>
      </w:r>
      <w:r w:rsidR="00504A57">
        <w:t>Krešimir Torbarina</w:t>
      </w:r>
      <w:r w:rsidR="002D3F1D">
        <w:t>, v.r.</w:t>
      </w:r>
    </w:p>
    <w:p w:rsidRDefault="007E0486" w:rsidP="00055929" w:rsidR="007E0486">
      <w:pPr>
        <w:ind w:firstLine="708" w:left="6372"/>
        <w:jc w:val="right"/>
      </w:pPr>
    </w:p>
    <w:p w:rsidRDefault="00C81F50" w:rsidP="00C5722B" w:rsidR="00EE0861">
      <w:pPr>
        <w:ind w:firstLine="708" w:left="6372"/>
      </w:pPr>
      <w:r w:rsidRPr="00240F6B">
        <w:tab/>
      </w:r>
      <w:r w:rsidRPr="00240F6B">
        <w:tab/>
      </w:r>
      <w:r>
        <w:tab/>
      </w:r>
      <w:r>
        <w:tab/>
      </w:r>
      <w:r>
        <w:tab/>
      </w:r>
    </w:p>
    <w:p w:rsidRDefault="00DC7934" w:rsidP="00DC7934" w:rsidR="00DC7934">
      <w:pPr>
        <w:jc w:val="both"/>
      </w:pPr>
    </w:p>
    <w:p w:rsidRDefault="00DC7934" w:rsidP="00DC7934" w:rsidR="00DC7934">
      <w:pPr>
        <w:jc w:val="both"/>
      </w:pPr>
    </w:p>
    <w:p w:rsidRDefault="00C81F50" w:rsidP="00DC7934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DC7934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0361DB" w:rsidP="00C81F50" w:rsidR="000361DB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8A2FC2" w:rsidP="00C81F50" w:rsidR="008A2FC2">
      <w:pPr>
        <w:jc w:val="both"/>
      </w:pPr>
    </w:p>
    <w:p w:rsidRDefault="00322087" w:rsidP="00962045" w:rsidR="00C81F50">
      <w:pPr>
        <w:jc w:val="both"/>
      </w:pPr>
      <w:r>
        <w:t>DN-a</w:t>
      </w:r>
      <w:r w:rsidR="00C81F50">
        <w:t>: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Šibenik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Šibeniku</w:t>
      </w:r>
      <w:r w:rsidRPr="00B52512">
        <w:t xml:space="preserve">, Građansko-upravnom odjelu 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Šibenik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0D2" w:rsidR="000B20D2">
      <w:r>
        <w:separator/>
      </w:r>
    </w:p>
  </w:endnote>
  <w:endnote w:id="0" w:type="continuationSeparator">
    <w:p w:rsidRDefault="000B20D2" w:rsidR="000B2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0D2" w:rsidR="000B20D2">
      <w:r>
        <w:separator/>
      </w:r>
    </w:p>
  </w:footnote>
  <w:footnote w:id="0" w:type="continuationSeparator">
    <w:p w:rsidRDefault="000B20D2" w:rsidR="000B20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20D2" w:rsidR="000B20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0E42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0B20D2" w:rsidP="000B20D2" w:rsidR="000B20D2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2D3F1D">
      <w:t xml:space="preserve">Poslovni broj: 5 </w:t>
    </w:r>
    <w:r w:rsidR="002D3F1D" w:rsidRPr="008C3132">
      <w:t>St-</w:t>
    </w:r>
    <w:r w:rsidR="00A336D4">
      <w:t>33</w:t>
    </w:r>
    <w:r w:rsidR="000F0CD7">
      <w:t>/17-9</w:t>
    </w:r>
  </w:p>
  <w:p w:rsidRDefault="000B20D2" w:rsidP="008C3132" w:rsidR="000B20D2" w:rsidRPr="00BE115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BC1860" w:rsidR="000B20D2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 w:rsidR="00A336D4">
      <w:t>33</w:t>
    </w:r>
    <w:r w:rsidR="00766D21">
      <w:t>/</w:t>
    </w:r>
    <w:r>
      <w:t>1</w:t>
    </w:r>
    <w:r w:rsidR="000F0CD7">
      <w:t>7</w:t>
    </w:r>
    <w:r>
      <w:t>-</w:t>
    </w:r>
    <w:r w:rsidR="00A336D4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361DB"/>
    <w:rsid w:val="0004797A"/>
    <w:rsid w:val="00055929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A60E7"/>
    <w:rsid w:val="000B20D2"/>
    <w:rsid w:val="000C6F34"/>
    <w:rsid w:val="000D04CB"/>
    <w:rsid w:val="000E466C"/>
    <w:rsid w:val="000F0CD7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554FD"/>
    <w:rsid w:val="0026703A"/>
    <w:rsid w:val="002765A5"/>
    <w:rsid w:val="002A1020"/>
    <w:rsid w:val="002A659C"/>
    <w:rsid w:val="002B011F"/>
    <w:rsid w:val="002B5E36"/>
    <w:rsid w:val="002B72E4"/>
    <w:rsid w:val="002C1434"/>
    <w:rsid w:val="002C4929"/>
    <w:rsid w:val="002D3F1D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F1"/>
    <w:rsid w:val="003825AE"/>
    <w:rsid w:val="0038575A"/>
    <w:rsid w:val="00386298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40B05"/>
    <w:rsid w:val="00444914"/>
    <w:rsid w:val="00445D48"/>
    <w:rsid w:val="00460E42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4163"/>
    <w:rsid w:val="0072570A"/>
    <w:rsid w:val="00742C32"/>
    <w:rsid w:val="00753EDD"/>
    <w:rsid w:val="0075628E"/>
    <w:rsid w:val="00766D21"/>
    <w:rsid w:val="007805A1"/>
    <w:rsid w:val="00785980"/>
    <w:rsid w:val="0079567A"/>
    <w:rsid w:val="00795905"/>
    <w:rsid w:val="007A3FE1"/>
    <w:rsid w:val="007A4827"/>
    <w:rsid w:val="007C0700"/>
    <w:rsid w:val="007C62EB"/>
    <w:rsid w:val="007C6FBF"/>
    <w:rsid w:val="007E0486"/>
    <w:rsid w:val="007E65A6"/>
    <w:rsid w:val="00814233"/>
    <w:rsid w:val="00821286"/>
    <w:rsid w:val="008355FB"/>
    <w:rsid w:val="008455B6"/>
    <w:rsid w:val="008503D7"/>
    <w:rsid w:val="00861573"/>
    <w:rsid w:val="00862CC5"/>
    <w:rsid w:val="008828D3"/>
    <w:rsid w:val="00894966"/>
    <w:rsid w:val="008A2FC2"/>
    <w:rsid w:val="008A31D0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62045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A01095"/>
    <w:rsid w:val="00A13C19"/>
    <w:rsid w:val="00A241EB"/>
    <w:rsid w:val="00A26896"/>
    <w:rsid w:val="00A336D4"/>
    <w:rsid w:val="00A366D1"/>
    <w:rsid w:val="00A5296F"/>
    <w:rsid w:val="00A5362F"/>
    <w:rsid w:val="00A61301"/>
    <w:rsid w:val="00A725FD"/>
    <w:rsid w:val="00A73C9A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F7AC9"/>
    <w:rsid w:val="00D10636"/>
    <w:rsid w:val="00D20CB7"/>
    <w:rsid w:val="00D21637"/>
    <w:rsid w:val="00D23298"/>
    <w:rsid w:val="00D23BBC"/>
    <w:rsid w:val="00D250F7"/>
    <w:rsid w:val="00D257C0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C7934"/>
    <w:rsid w:val="00DD0823"/>
    <w:rsid w:val="00DD118B"/>
    <w:rsid w:val="00DD5088"/>
    <w:rsid w:val="00DD56B2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C6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E1568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0E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0E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0E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0E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0E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0E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0E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0E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0E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0E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St-33/2017</izvorni_sadrzaj>
    <derivirana_varijabla naziv="DomainObject.Predmet.OznakaBroj_1">St-33/2017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LAGO BAR d.o.o. za usluge</izvorni_sadrzaj>
    <derivirana_varijabla naziv="DomainObject.Predmet.ProtustrankaFormated_1">  LAGO BAR d.o.o. za usluge</derivirana_varijabla>
  </DomainObject.Predmet.ProtustrankaFormated>
  <DomainObject.Predmet.ProtustrankaFormatedOIB>
    <izvorni_sadrzaj>  LAGO BAR d.o.o. za usluge, OIB 46999890025</izvorni_sadrzaj>
    <derivirana_varijabla naziv="DomainObject.Predmet.ProtustrankaFormatedOIB_1">  LAGO BAR d.o.o. za usluge, OIB 46999890025</derivirana_varijabla>
  </DomainObject.Predmet.ProtustrankaFormatedOIB>
  <DomainObject.Predmet.ProtustrankaFormatedWithAdress>
    <izvorni_sadrzaj> LAGO BAR d.o.o. za usluge, Pilotova 1, 22240 Jezera</izvorni_sadrzaj>
    <derivirana_varijabla naziv="DomainObject.Predmet.ProtustrankaFormatedWithAdress_1"> LAGO BAR d.o.o. za usluge, Pilotova 1, 22240 Jezera</derivirana_varijabla>
  </DomainObject.Predmet.ProtustrankaFormatedWithAdress>
  <DomainObject.Predmet.ProtustrankaFormatedWithAdressOIB>
    <izvorni_sadrzaj> LAGO BAR d.o.o. za usluge, OIB 46999890025, Pilotova 1, 22240 Jezera</izvorni_sadrzaj>
    <derivirana_varijabla naziv="DomainObject.Predmet.ProtustrankaFormatedWithAdressOIB_1"> LAGO BAR d.o.o. za usluge, OIB 46999890025, Pilotova 1, 22240 Jezera</derivirana_varijabla>
  </DomainObject.Predmet.ProtustrankaFormatedWithAdressOIB>
  <DomainObject.Predmet.ProtustrankaWithAdress>
    <izvorni_sadrzaj>LAGO BAR d.o.o. za usluge Pilotova 1, 22240 Jezera</izvorni_sadrzaj>
    <derivirana_varijabla naziv="DomainObject.Predmet.ProtustrankaWithAdress_1">LAGO BAR d.o.o. za usluge Pilotova 1, 22240 Jezera</derivirana_varijabla>
  </DomainObject.Predmet.ProtustrankaWithAdress>
  <DomainObject.Predmet.ProtustrankaWithAdressOIB>
    <izvorni_sadrzaj>LAGO BAR d.o.o. za usluge, OIB 46999890025, Pilotova 1, 22240 Jezera</izvorni_sadrzaj>
    <derivirana_varijabla naziv="DomainObject.Predmet.ProtustrankaWithAdressOIB_1">LAGO BAR d.o.o. za usluge, OIB 46999890025, Pilotova 1, 22240 Jezera</derivirana_varijabla>
  </DomainObject.Predmet.ProtustrankaWithAdressOIB>
  <DomainObject.Predmet.ProtustrankaNazivFormated>
    <izvorni_sadrzaj>LAGO BAR d.o.o. za usluge</izvorni_sadrzaj>
    <derivirana_varijabla naziv="DomainObject.Predmet.ProtustrankaNazivFormated_1">LAGO BAR d.o.o. za usluge</derivirana_varijabla>
  </DomainObject.Predmet.ProtustrankaNazivFormated>
  <DomainObject.Predmet.ProtustrankaNazivFormatedOIB>
    <izvorni_sadrzaj>LAGO BAR d.o.o. za usluge, OIB 46999890025</izvorni_sadrzaj>
    <derivirana_varijabla naziv="DomainObject.Predmet.ProtustrankaNazivFormatedOIB_1">LAGO BAR d.o.o. za usluge, OIB 46999890025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LAGO BAR d.o.o. za usluge</item>
    </izvorni_sadrzaj>
    <derivirana_varijabla naziv="DomainObject.Predmet.ProtuStrankaListFormated_1">
      <item>LAGO BAR d.o.o. za usluge</item>
    </derivirana_varijabla>
  </DomainObject.Predmet.ProtuStrankaListFormated>
  <DomainObject.Predmet.ProtuStrankaListFormatedOIB>
    <izvorni_sadrzaj>
      <item>LAGO BAR d.o.o. za usluge, OIB 46999890025</item>
    </izvorni_sadrzaj>
    <derivirana_varijabla naziv="DomainObject.Predmet.ProtuStrankaListFormatedOIB_1">
      <item>LAGO BAR d.o.o. za usluge, OIB 46999890025</item>
    </derivirana_varijabla>
  </DomainObject.Predmet.ProtuStrankaListFormatedOIB>
  <DomainObject.Predmet.ProtuStrankaListFormatedWithAdress>
    <izvorni_sadrzaj>
      <item>LAGO BAR d.o.o. za usluge, Pilotova 1, 22240 Jezera</item>
    </izvorni_sadrzaj>
    <derivirana_varijabla naziv="DomainObject.Predmet.ProtuStrankaListFormatedWithAdress_1">
      <item>LAGO BAR d.o.o. za usluge, Pilotova 1, 22240 Jezera</item>
    </derivirana_varijabla>
  </DomainObject.Predmet.ProtuStrankaListFormatedWithAdress>
  <DomainObject.Predmet.ProtuStrankaListFormatedWithAdressOIB>
    <izvorni_sadrzaj>
      <item>LAGO BAR d.o.o. za usluge, OIB 46999890025, Pilotova 1, 22240 Jezera</item>
    </izvorni_sadrzaj>
    <derivirana_varijabla naziv="DomainObject.Predmet.ProtuStrankaListFormatedWithAdressOIB_1">
      <item>LAGO BAR d.o.o. za usluge, OIB 46999890025, Pilotova 1, 22240 Jezera</item>
    </derivirana_varijabla>
  </DomainObject.Predmet.ProtuStrankaListFormatedWithAdressOIB>
  <DomainObject.Predmet.ProtuStrankaListNazivFormated>
    <izvorni_sadrzaj>
      <item>LAGO BAR d.o.o. za usluge</item>
    </izvorni_sadrzaj>
    <derivirana_varijabla naziv="DomainObject.Predmet.ProtuStrankaListNazivFormated_1">
      <item>LAGO BAR d.o.o. za usluge</item>
    </derivirana_varijabla>
  </DomainObject.Predmet.ProtuStrankaListNazivFormated>
  <DomainObject.Predmet.ProtuStrankaListNazivFormatedOIB>
    <izvorni_sadrzaj>
      <item>LAGO BAR d.o.o. za usluge, OIB 46999890025</item>
    </izvorni_sadrzaj>
    <derivirana_varijabla naziv="DomainObject.Predmet.ProtuStrankaListNazivFormatedOIB_1">
      <item>LAGO BAR d.o.o. za usluge, OIB 46999890025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LAGO BAR d.o.o. za usluge</izvorni_sadrzaj>
    <derivirana_varijabla naziv="DomainObject.Predmet.ProtustrankaIDrugi_1">LAGO BAR d.o.o. za usluge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LAGO BAR d.o.o. za usluge, OIB 46999890025, Pilotova 1, 22240 Jezera</izvorni_sadrzaj>
    <derivirana_varijabla naziv="DomainObject.Predmet.ProtustrankaIDrugiAdressOIB_1">LAGO BAR d.o.o. za usluge, OIB 46999890025, Pilotova 1, 22240 Jezera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LAGO BAR d.o.o. za usluge</item>
    </izvorni_sadrzaj>
    <derivirana_varijabla naziv="DomainObject.Predmet.SudioniciListNaziv_1">
      <item>Financijska agencija</item>
      <item>LAGO BAR d.o.o. za usluge</item>
    </derivirana_varijabla>
  </DomainObject.Predmet.SudioniciListNaziv>
  <DomainObject.Predmet.SudioniciListAdressOIB>
    <izvorni_sadrzaj>
      <item>Financijska agencija, OIB 85821130368, PERIVOJ L.MARUNE 1,22000 Šibenik</item>
      <item>LAGO BAR d.o.o. za usluge, OIB 46999890025, Pilotova 1,22240 Jezera</item>
    </izvorni_sadrzaj>
    <derivirana_varijabla naziv="DomainObject.Predmet.SudioniciListAdressOIB_1">
      <item>Financijska agencija, OIB 85821130368, PERIVOJ L.MARUNE 1,22000 Šibenik</item>
      <item>LAGO BAR d.o.o. za usluge, OIB 46999890025, Pilotova 1,22240 Jezera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46999890025</item>
    </izvorni_sadrzaj>
    <derivirana_varijabla naziv="DomainObject.Predmet.SudioniciListNazivOIB_1">
      <item>, OIB 85821130368</item>
      <item>, OIB 46999890025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FE1FEE-897E-454D-AD5A-4F0EA52F82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1000</properties:Words>
  <properties:Characters>5424</properties:Characters>
  <properties:Lines>169</properties:Lines>
  <properties:Paragraphs>37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2017-04-13T12:36:00Z</dcterms:created>
  <dc:creator>Administrator</dc:creator>
  <cp:lastModifiedBy>Krešimir Torbarina</cp:lastModifiedBy>
  <cp:lastPrinted>2017-03-29T11:49:00Z</cp:lastPrinted>
  <dcterms:modified xmlns:xsi="http://www.w3.org/2001/XMLSchema-instance" xsi:type="dcterms:W3CDTF">2017-04-13T12:44:00Z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