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720e3" w14:paraId="3b720e3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B37F3" w:rsidP="008B37F3" w:rsidR="008B37F3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St-386/2017-6.</w:t>
      </w:r>
    </w:p>
    <w:p w:rsidRDefault="008B37F3" w:rsidP="008B37F3" w:rsidR="008B37F3">
      <w:pPr>
        <w:jc w:val="center"/>
        <w:rPr>
          <w:rFonts w:hAnsi="Arial" w:ascii="Arial"/>
          <w:b/>
        </w:rPr>
      </w:pPr>
    </w:p>
    <w:p w:rsidRDefault="008B37F3" w:rsidP="008B37F3" w:rsidR="008B37F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8B37F3" w:rsidP="008B37F3" w:rsidR="008B37F3">
      <w:pPr>
        <w:jc w:val="center"/>
        <w:rPr>
          <w:rFonts w:hAnsi="Arial" w:ascii="Arial"/>
          <w:b/>
        </w:rPr>
      </w:pPr>
    </w:p>
    <w:p w:rsidRDefault="008B37F3" w:rsidP="008B37F3" w:rsidR="008B37F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8B37F3" w:rsidP="008B37F3" w:rsidR="008B37F3">
      <w:pPr>
        <w:jc w:val="both"/>
        <w:rPr>
          <w:rFonts w:hAnsi="Arial" w:ascii="Arial"/>
        </w:rPr>
      </w:pPr>
    </w:p>
    <w:p w:rsidRDefault="008B37F3" w:rsidP="008B37F3" w:rsidR="008B37F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Bjelovar, </w:t>
      </w:r>
      <w:proofErr w:type="spellStart"/>
      <w:r>
        <w:rPr>
          <w:rFonts w:hAnsi="Arial" w:ascii="Arial"/>
        </w:rPr>
        <w:t>F.Supila</w:t>
      </w:r>
      <w:proofErr w:type="spellEnd"/>
      <w:r>
        <w:rPr>
          <w:rFonts w:hAnsi="Arial" w:ascii="Arial"/>
        </w:rPr>
        <w:t xml:space="preserve"> 4, za pokretanje stečajnog postupka nad dužnikom ALTI j.d.o.o. za trgovinu i usluge iz Bjelovara, Ljube Babića 23, OIB 95537088858, dana 11. rujna 2017. godine</w:t>
      </w:r>
    </w:p>
    <w:p w:rsidRDefault="008B37F3" w:rsidP="008B37F3" w:rsidR="008B37F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8B37F3" w:rsidP="008B37F3" w:rsidR="008B37F3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ALTI j.d.o.o. za trgovinu i usluge iz Bjelovara, Ljube Babića 23, OIB 95537088858,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05 540-386-17. </w:t>
      </w:r>
    </w:p>
    <w:p w:rsidRDefault="008B37F3" w:rsidP="008B37F3" w:rsidR="008B37F3">
      <w:pPr>
        <w:ind w:left="720"/>
        <w:jc w:val="both"/>
        <w:rPr>
          <w:rFonts w:hAnsi="Arial" w:ascii="Arial"/>
          <w:szCs w:val="20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ALTI j.d.o.o. za trgovinu i usluge iz Bjelovara, Ljube Babića 23, OIB 95537088858.</w:t>
      </w:r>
    </w:p>
    <w:p w:rsidRDefault="008B37F3" w:rsidP="008B37F3" w:rsidR="008B37F3">
      <w:pPr>
        <w:jc w:val="both"/>
        <w:rPr>
          <w:rFonts w:hAnsi="Arial" w:ascii="Arial"/>
        </w:rPr>
      </w:pPr>
    </w:p>
    <w:p w:rsidRDefault="008B37F3" w:rsidP="008B37F3" w:rsidR="008B37F3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8B37F3" w:rsidP="008B37F3" w:rsidR="008B37F3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Bjelovar, predložila je otvaranje stečajnog postupka nad dužnikom na temelju čl.444.st.2. Stečajnog zakona. U svom prijedlogu ističe da na dan 16.06.2017. godine dužnik u Očevidniku redoslijeda osnova za plaćanje ima evidentirane neizvršene osnove za plaćanje u ukupnom iznosu od 19.848,91 kuna, u neprekinutom razdoblju od 120 dana, te da ima zaposlenog jednog djelatnika, dok drugih podataka o imovini dužnika FINA nema. Predlagatelj FINA jamči da su podaci od danima i iznosima neizvršenih osnova za plaćanje i stanju njihove izvršnosti navedeni u prijedlogu za otvaranje </w:t>
      </w:r>
      <w:r>
        <w:rPr>
          <w:rFonts w:hAnsi="Arial" w:ascii="Arial"/>
        </w:rPr>
        <w:lastRenderedPageBreak/>
        <w:t>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8B37F3" w:rsidP="008B37F3" w:rsidR="008B37F3">
      <w:pPr>
        <w:jc w:val="both"/>
        <w:rPr>
          <w:rFonts w:hAnsi="Arial" w:ascii="Arial"/>
        </w:rPr>
      </w:pPr>
      <w:r>
        <w:rPr>
          <w:rFonts w:hAnsi="Arial" w:ascii="Arial"/>
        </w:rPr>
        <w:tab/>
        <w:t>Zakonski zastupnik dužnika u ostavljenom roku nije dostavio sudu pisano izvješće o financijsko gospodarskom stanju dužnika sukladno nalogu suda.</w:t>
      </w:r>
    </w:p>
    <w:p w:rsidRDefault="008B37F3" w:rsidP="008B37F3" w:rsidR="008B37F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120 dana u ukupnom iznosu od 19.848,91 kuna, koji podatak zakonski zastupnik dužnika nije osporio, sud utvrđuje da je ispunjen razlog nesposobnosti za plaćanje, propisan čl.6.st.2.Stečajnog zakona.</w:t>
      </w:r>
    </w:p>
    <w:p w:rsidRDefault="008B37F3" w:rsidP="008B37F3" w:rsidR="008B37F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zatražene podatke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8B37F3" w:rsidP="008B37F3" w:rsidR="008B37F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8B37F3" w:rsidP="008B37F3" w:rsidR="008B37F3">
      <w:pPr>
        <w:jc w:val="both"/>
        <w:rPr>
          <w:rFonts w:hAnsi="Arial" w:ascii="Arial"/>
        </w:rPr>
      </w:pPr>
    </w:p>
    <w:p w:rsidRDefault="008B37F3" w:rsidP="008B37F3" w:rsidR="008B37F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11. rujna 2017. godine</w:t>
      </w:r>
    </w:p>
    <w:p w:rsidRDefault="008B37F3" w:rsidP="008B37F3" w:rsidR="008B37F3">
      <w:pPr>
        <w:ind w:firstLine="720"/>
        <w:jc w:val="both"/>
        <w:rPr>
          <w:rFonts w:hAnsi="Arial" w:ascii="Arial"/>
        </w:rPr>
      </w:pPr>
    </w:p>
    <w:p w:rsidRDefault="008B37F3" w:rsidP="008B37F3" w:rsidR="008B37F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8B37F3" w:rsidP="008B37F3" w:rsidR="008B37F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8B37F3" w:rsidP="008B37F3" w:rsidR="008B37F3">
      <w:pPr>
        <w:ind w:firstLine="720"/>
        <w:jc w:val="both"/>
        <w:rPr>
          <w:rFonts w:hAnsi="Arial" w:ascii="Arial"/>
        </w:rPr>
      </w:pPr>
    </w:p>
    <w:p w:rsidRDefault="008B37F3" w:rsidP="008B37F3" w:rsidR="008B37F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8B37F3" w:rsidP="008B37F3" w:rsidR="008B37F3">
      <w:pPr>
        <w:jc w:val="both"/>
        <w:rPr>
          <w:rFonts w:hAnsi="Arial" w:ascii="Arial"/>
        </w:rPr>
      </w:pPr>
      <w:bookmarkStart w:name="_GoBack" w:id="0"/>
      <w:bookmarkEnd w:id="0"/>
    </w:p>
    <w:p w:rsidRDefault="008B37F3" w:rsidP="008B37F3" w:rsidR="008B37F3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lastRenderedPageBreak/>
        <w:t>Rj</w:t>
      </w:r>
      <w:proofErr w:type="spellEnd"/>
      <w:r>
        <w:rPr>
          <w:rFonts w:hAnsi="Arial" w:ascii="Arial"/>
        </w:rPr>
        <w:t>.</w:t>
      </w:r>
    </w:p>
    <w:p w:rsidRDefault="008B37F3" w:rsidP="008B37F3" w:rsidR="008B37F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Bjelovar putem e-oglasne ploče suda </w:t>
      </w:r>
    </w:p>
    <w:p w:rsidRDefault="008B37F3" w:rsidP="008B37F3" w:rsidR="008B37F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8B37F3" w:rsidP="008B37F3" w:rsidR="008B37F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 i putem pošte</w:t>
      </w:r>
    </w:p>
    <w:p w:rsidRDefault="008B37F3" w:rsidP="008B37F3" w:rsidR="008B37F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8B37F3" w:rsidP="008B37F3" w:rsidR="008B37F3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8B37F3" w:rsidP="008B37F3" w:rsidR="008B37F3">
      <w:pPr>
        <w:jc w:val="both"/>
        <w:rPr>
          <w:rFonts w:hAnsi="Arial" w:ascii="Arial"/>
        </w:rPr>
      </w:pPr>
      <w:r>
        <w:rPr>
          <w:rFonts w:hAnsi="Arial" w:ascii="Arial"/>
        </w:rPr>
        <w:t>Bj.11.09.2017.g.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37F3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640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St-386/2017-6</izvorni_sadrzaj>
    <derivirana_varijabla naziv="DomainObject.Oznaka_1">St-386/2017-6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St-386/2017</izvorni_sadrzaj>
    <derivirana_varijabla naziv="DomainObject.Predmet.OznakaBroj_1">St-386/2017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ALTI jednostavno društvo s ograničenom odgovornošću za trgovinu i usluge zastupanog po punomoćniku Ivana Vučković</izvorni_sadrzaj>
    <derivirana_varijabla naziv="DomainObject.Predmet.ProtustrankaFormated_1">  ALTI jednostavno društvo s ograničenom odgovornošću za trgovinu i usluge zastupanog po punomoćniku Ivana Vučković</derivirana_varijabla>
  </DomainObject.Predmet.ProtustrankaFormated>
  <DomainObject.Predmet.ProtustrankaFormatedOIB>
    <izvorni_sadrzaj>  ALTI jednostavno društvo s ograničenom odgovornošću za trgovinu i usluge, OIB 95537088858 zastupanog po punomoćniku Ivana Vučković</izvorni_sadrzaj>
    <derivirana_varijabla naziv="DomainObject.Predmet.ProtustrankaFormatedOIB_1">  ALTI jednostavno društvo s ograničenom odgovornošću za trgovinu i usluge, OIB 95537088858 zastupanog po punomoćniku Ivana Vučković</derivirana_varijabla>
  </DomainObject.Predmet.ProtustrankaFormatedOIB>
  <DomainObject.Predmet.ProtustrankaFormatedWithAdress>
    <izvorni_sadrzaj> ALTI jednostavno društvo s ograničenom odgovornošću za trgovinu i usluge, Ljube Babića 23, 43000 Bjelovar zastupanog po punomoćniku Ivana Vučković</izvorni_sadrzaj>
    <derivirana_varijabla naziv="DomainObject.Predmet.ProtustrankaFormatedWithAdress_1"> ALTI jednostavno društvo s ograničenom odgovornošću za trgovinu i usluge, Ljube Babića 23, 43000 Bjelovar zastupanog po punomoćniku Ivana Vučković</derivirana_varijabla>
  </DomainObject.Predmet.ProtustrankaFormatedWithAdress>
  <DomainObject.Predmet.ProtustrankaFormatedWithAdressOIB>
    <izvorni_sadrzaj> ALTI jednostavno društvo s ograničenom odgovornošću za trgovinu i usluge, OIB 95537088858, Ljube Babića 23, 43000 Bjelovar zastupanog po punomoćniku Ivana Vučković</izvorni_sadrzaj>
    <derivirana_varijabla naziv="DomainObject.Predmet.ProtustrankaFormatedWithAdressOIB_1"> ALTI jednostavno društvo s ograničenom odgovornošću za trgovinu i usluge, OIB 95537088858, Ljube Babića 23, 43000 Bjelovar zastupanog po punomoćniku Ivana Vučković</derivirana_varijabla>
  </DomainObject.Predmet.ProtustrankaFormatedWithAdressOIB>
  <DomainObject.Predmet.ProtustrankaWithAdress>
    <izvorni_sadrzaj>ALTI jednostavno društvo s ograničenom odgovornošću za trgovinu i usluge Ljube Babića 23, 43000 Bjelovar</izvorni_sadrzaj>
    <derivirana_varijabla naziv="DomainObject.Predmet.ProtustrankaWithAdress_1">ALTI jednostavno društvo s ograničenom odgovornošću za trgovinu i usluge Ljube Babića 23, 43000 Bjelovar</derivirana_varijabla>
  </DomainObject.Predmet.ProtustrankaWithAdress>
  <DomainObject.Predmet.ProtustrankaWithAdressOIB>
    <izvorni_sadrzaj>ALTI jednostavno društvo s ograničenom odgovornošću za trgovinu i usluge, OIB 95537088858, Ljube Babića 23, 43000 Bjelovar</izvorni_sadrzaj>
    <derivirana_varijabla naziv="DomainObject.Predmet.ProtustrankaWithAdressOIB_1">ALTI jednostavno društvo s ograničenom odgovornošću za trgovinu i usluge, OIB 95537088858, Ljube Babića 23, 43000 Bjelovar</derivirana_varijabla>
  </DomainObject.Predmet.ProtustrankaWithAdressOIB>
  <DomainObject.Predmet.ProtustrankaNazivFormated>
    <izvorni_sadrzaj>ALTI jednostavno društvo s ograničenom odgovornošću za trgovinu i usluge</izvorni_sadrzaj>
    <derivirana_varijabla naziv="DomainObject.Predmet.ProtustrankaNazivFormated_1">ALTI jednostavno društvo s ograničenom odgovornošću za trgovinu i usluge</derivirana_varijabla>
  </DomainObject.Predmet.ProtustrankaNazivFormated>
  <DomainObject.Predmet.ProtustrankaNazivFormatedOIB>
    <izvorni_sadrzaj>ALTI jednostavno društvo s ograničenom odgovornošću za trgovinu i usluge, OIB 95537088858</izvorni_sadrzaj>
    <derivirana_varijabla naziv="DomainObject.Predmet.ProtustrankaNazivFormatedOIB_1">ALTI jednostavno društvo s ograničenom odgovornošću za trgovinu i usluge, OIB 95537088858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Suppila 4, 43000 Bjelovar</izvorni_sadrzaj>
    <derivirana_varijabla naziv="DomainObject.Predmet.StrankaFormatedWithAdress_1"> FINA, RC ZAGREB, Podružnica BJELOVAR, F. Suppila 4, 43000 Bjelovar</derivirana_varijabla>
  </DomainObject.Predmet.StrankaFormatedWithAdress>
  <DomainObject.Predmet.StrankaFormatedWithAdressOIB>
    <izvorni_sadrzaj> FINA, RC ZAGREB, Podružnica BJELOVAR, OIB 85821130368, F. Suppila 4, 43000 Bjelovar</izvorni_sadrzaj>
    <derivirana_varijabla naziv="DomainObject.Predmet.StrankaFormatedWithAdressOIB_1"> FINA, RC ZAGREB, Podružnica BJELOVAR, OIB 85821130368, F. Suppila 4, 43000 Bjelovar</derivirana_varijabla>
  </DomainObject.Predmet.StrankaFormatedWithAdressOIB>
  <DomainObject.Predmet.StrankaWithAdress>
    <izvorni_sadrzaj>FINA, RC ZAGREB, Podružnica BJELOVAR F. Suppila 4,43000 Bjelovar</izvorni_sadrzaj>
    <derivirana_varijabla naziv="DomainObject.Predmet.StrankaWithAdress_1">FINA, RC ZAGREB, Podružnica BJELOVAR F. Suppila 4,43000 Bjelovar</derivirana_varijabla>
  </DomainObject.Predmet.StrankaWithAdress>
  <DomainObject.Predmet.StrankaWithAdressOIB>
    <izvorni_sadrzaj>FINA, RC ZAGREB, Podružnica BJELOVAR, OIB 85821130368, F. Suppila 4,43000 Bjelovar</izvorni_sadrzaj>
    <derivirana_varijabla naziv="DomainObject.Predmet.StrankaWithAdressOIB_1">FINA, RC ZAGREB, Podružnica BJELOVAR, OIB 85821130368, F. Suppila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Suppila 4, 43000 Bjelovar</item>
    </izvorni_sadrzaj>
    <derivirana_varijabla naziv="DomainObject.Predmet.StrankaListFormatedWithAdress_1">
      <item>FINA, RC ZAGREB, Podružnica BJELOVAR, F. Suppila 4, 43000 Bjelovar</item>
    </derivirana_varijabla>
  </DomainObject.Predmet.StrankaListFormatedWithAdress>
  <DomainObject.Predmet.StrankaListFormatedWithAdressOIB>
    <izvorni_sadrzaj>
      <item>FINA, RC ZAGREB, Podružnica BJELOVAR, OIB 85821130368, F. Suppila 4, 43000 Bjelovar</item>
    </izvorni_sadrzaj>
    <derivirana_varijabla naziv="DomainObject.Predmet.StrankaListFormatedWithAdressOIB_1">
      <item>FINA, RC ZAGREB, Podružnica BJELOVAR, OIB 85821130368, F. Suppila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ALTI jednostavno društvo s ograničenom odgovornošću za trgovinu i usluge zastupanog po punomoćniku Ivana Vučković</item>
    </izvorni_sadrzaj>
    <derivirana_varijabla naziv="DomainObject.Predmet.ProtuStrankaListFormated_1">
      <item>ALTI jednostavno društvo s ograničenom odgovornošću za trgovinu i usluge zastupanog po punomoćniku Ivana Vučković</item>
    </derivirana_varijabla>
  </DomainObject.Predmet.ProtuStrankaListFormated>
  <DomainObject.Predmet.ProtuStrankaListFormatedOIB>
    <izvorni_sadrzaj>
      <item>ALTI jednostavno društvo s ograničenom odgovornošću za trgovinu i usluge, OIB 95537088858 zastupanog po punomoćniku Ivana Vučković</item>
    </izvorni_sadrzaj>
    <derivirana_varijabla naziv="DomainObject.Predmet.ProtuStrankaListFormatedOIB_1">
      <item>ALTI jednostavno društvo s ograničenom odgovornošću za trgovinu i usluge, OIB 95537088858 zastupanog po punomoćniku Ivana Vučković</item>
    </derivirana_varijabla>
  </DomainObject.Predmet.ProtuStrankaListFormatedOIB>
  <DomainObject.Predmet.ProtuStrankaListFormatedWithAdress>
    <izvorni_sadrzaj>
      <item>ALTI jednostavno društvo s ograničenom odgovornošću za trgovinu i usluge, Ljube Babića 23, 43000 Bjelovar zastupanog po punomoćniku Ivana Vučković</item>
    </izvorni_sadrzaj>
    <derivirana_varijabla naziv="DomainObject.Predmet.ProtuStrankaListFormatedWithAdress_1">
      <item>ALTI jednostavno društvo s ograničenom odgovornošću za trgovinu i usluge, Ljube Babića 23, 43000 Bjelovar zastupanog po punomoćniku Ivana Vučković</item>
    </derivirana_varijabla>
  </DomainObject.Predmet.ProtuStrankaListFormatedWithAdress>
  <DomainObject.Predmet.ProtuStrankaListFormatedWithAdressOIB>
    <izvorni_sadrzaj>
      <item>ALTI jednostavno društvo s ograničenom odgovornošću za trgovinu i usluge, OIB 95537088858, Ljube Babića 23, 43000 Bjelovar zastupanog po punomoćniku Ivana Vučković</item>
    </izvorni_sadrzaj>
    <derivirana_varijabla naziv="DomainObject.Predmet.ProtuStrankaListFormatedWithAdressOIB_1">
      <item>ALTI jednostavno društvo s ograničenom odgovornošću za trgovinu i usluge, OIB 95537088858, Ljube Babića 23, 43000 Bjelovar zastupanog po punomoćniku Ivana Vučković</item>
    </derivirana_varijabla>
  </DomainObject.Predmet.ProtuStrankaListFormatedWithAdressOIB>
  <DomainObject.Predmet.ProtuStrankaListNazivFormated>
    <izvorni_sadrzaj>
      <item>ALTI jednostavno društvo s ograničenom odgovornošću za trgovinu i usluge</item>
    </izvorni_sadrzaj>
    <derivirana_varijabla naziv="DomainObject.Predmet.ProtuStrankaListNazivFormated_1">
      <item>ALTI jednostavno društvo s ograničenom odgovornošću za trgovinu i usluge</item>
    </derivirana_varijabla>
  </DomainObject.Predmet.ProtuStrankaListNazivFormated>
  <DomainObject.Predmet.ProtuStrankaListNazivFormatedOIB>
    <izvorni_sadrzaj>
      <item>ALTI jednostavno društvo s ograničenom odgovornošću za trgovinu i usluge, OIB 95537088858</item>
    </izvorni_sadrzaj>
    <derivirana_varijabla naziv="DomainObject.Predmet.ProtuStrankaListNazivFormatedOIB_1">
      <item>ALTI jednostavno društvo s ograničenom odgovornošću za trgovinu i usluge, OIB 95537088858</item>
    </derivirana_varijabla>
  </DomainObject.Predmet.ProtuStrankaListNazivFormatedOIB>
  <DomainObject.Predmet.OstaliListFormated>
    <izvorni_sadrzaj>
      <item>Ivana Vučković punomoćnik sudionika u postupku ALTI jednostavno društvo s ograničenom odgovornošću za trgovinu i usluge</item>
    </izvorni_sadrzaj>
    <derivirana_varijabla naziv="DomainObject.Predmet.OstaliListFormated_1">
      <item>Ivana Vučković punomoćnik sudionika u postupku ALTI jednostavno društvo s ograničenom odgovornošću za trgovinu i usluge</item>
    </derivirana_varijabla>
  </DomainObject.Predmet.OstaliListFormated>
  <DomainObject.Predmet.OstaliListFormatedOIB>
    <izvorni_sadrzaj>
      <item>Ivana Vučković, OIB 09063973723 punomoćnik sudionika u postupku ALTI jednostavno društvo s ograničenom odgovornošću za trgovinu i usluge</item>
    </izvorni_sadrzaj>
    <derivirana_varijabla naziv="DomainObject.Predmet.OstaliListFormatedOIB_1">
      <item>Ivana Vučković, OIB 09063973723 punomoćnik sudionika u postupku ALTI jednostavno društvo s ograničenom odgovornošću za trgovinu i usluge</item>
    </derivirana_varijabla>
  </DomainObject.Predmet.OstaliListFormatedOIB>
  <DomainObject.Predmet.OstaliListFormatedWithAdress>
    <izvorni_sadrzaj>
      <item>Ivana Vučković, Vidikovac 20., 43000 Brezovac punomoćnik sudionika u postupku ALTI jednostavno društvo s ograničenom odgovornošću za trgovinu i usluge</item>
    </izvorni_sadrzaj>
    <derivirana_varijabla naziv="DomainObject.Predmet.OstaliListFormatedWithAdress_1">
      <item>Ivana Vučković, Vidikovac 20., 43000 Brezovac punomoćnik sudionika u postupku ALTI jednostavno društvo s ograničenom odgovornošću za trgovinu i usluge</item>
    </derivirana_varijabla>
  </DomainObject.Predmet.OstaliListFormatedWithAdress>
  <DomainObject.Predmet.OstaliListFormatedWithAdressOIB>
    <izvorni_sadrzaj>
      <item>Ivana Vučković, OIB 09063973723, Vidikovac 20., 43000 Brezovac punomoćnik sudionika u postupku ALTI jednostavno društvo s ograničenom odgovornošću za trgovinu i usluge</item>
    </izvorni_sadrzaj>
    <derivirana_varijabla naziv="DomainObject.Predmet.OstaliListFormatedWithAdressOIB_1">
      <item>Ivana Vučković, OIB 09063973723, Vidikovac 20., 43000 Brezovac punomoćnik sudionika u postupku ALTI jednostavno društvo s ograničenom odgovornošću za trgovinu i usluge</item>
    </derivirana_varijabla>
  </DomainObject.Predmet.OstaliListFormatedWithAdressOIB>
  <DomainObject.Predmet.OstaliListNazivFormated>
    <izvorni_sadrzaj>
      <item>Ivana Vučković</item>
    </izvorni_sadrzaj>
    <derivirana_varijabla naziv="DomainObject.Predmet.OstaliListNazivFormated_1">
      <item>Ivana Vučković</item>
    </derivirana_varijabla>
  </DomainObject.Predmet.OstaliListNazivFormated>
  <DomainObject.Predmet.OstaliListNazivFormatedOIB>
    <izvorni_sadrzaj>
      <item>Ivana Vučković, OIB 09063973723</item>
    </izvorni_sadrzaj>
    <derivirana_varijabla naziv="DomainObject.Predmet.OstaliListNazivFormatedOIB_1">
      <item>Ivana Vučković, OIB 09063973723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St-386/2017-6</izvorni_sadrzaj>
    <derivirana_varijabla naziv="DomainObject.PoslovniBrojDokumenta_1">St-386/2017-6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ALTI jednostavno društvo s ograničenom odgovornošću za trgovinu i usluge</izvorni_sadrzaj>
    <derivirana_varijabla naziv="DomainObject.Predmet.ProtustrankaIDrugi_1">ALTI jednostavno društvo s ograničenom odgovornošću za trgovinu i usluge</derivirana_varijabla>
  </DomainObject.Predmet.ProtustrankaIDrugi>
  <DomainObject.Predmet.StrankaIDrugiAdressOIB>
    <izvorni_sadrzaj>FINA, RC ZAGREB, Podružnica BJELOVAR, OIB 85821130368, F. Suppila 4, 43000 Bjelovar</izvorni_sadrzaj>
    <derivirana_varijabla naziv="DomainObject.Predmet.StrankaIDrugiAdressOIB_1">FINA, RC ZAGREB, Podružnica BJELOVAR, OIB 85821130368, F. Suppila 4, 43000 Bjelovar</derivirana_varijabla>
  </DomainObject.Predmet.StrankaIDrugiAdressOIB>
  <DomainObject.Predmet.ProtustrankaIDrugiAdressOIB>
    <izvorni_sadrzaj>ALTI jednostavno društvo s ograničenom odgovornošću za trgovinu i usluge, OIB 95537088858, Ljube Babića 23, 43000 Bjelovar</izvorni_sadrzaj>
    <derivirana_varijabla naziv="DomainObject.Predmet.ProtustrankaIDrugiAdressOIB_1">ALTI jednostavno društvo s ograničenom odgovornošću za trgovinu i usluge, OIB 95537088858, Ljube Babića 23,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ALTI jednostavno društvo s ograničenom odgovornošću za trgovinu i usluge</item>
      <item>Ivana Vučković</item>
    </izvorni_sadrzaj>
    <derivirana_varijabla naziv="DomainObject.Predmet.SudioniciListNaziv_1">
      <item>FINA, RC ZAGREB, Podružnica BJELOVAR</item>
      <item>ALTI jednostavno društvo s ograničenom odgovornošću za trgovinu i usluge</item>
      <item>Ivana Vučković</item>
    </derivirana_varijabla>
  </DomainObject.Predmet.SudioniciListNaziv>
  <DomainObject.Predmet.SudioniciListAdressOIB>
    <izvorni_sadrzaj>
      <item>FINA, RC ZAGREB, Podružnica BJELOVAR, OIB 85821130368, F. Suppila 4,43000 Bjelovar</item>
      <item>ALTI jednostavno društvo s ograničenom odgovornošću za trgovinu i usluge, OIB 95537088858, Ljube Babića 23,43000 Bjelovar</item>
      <item>Ivana Vučković, OIB 09063973723, Vidikovac 20.,43000 Brezovac</item>
    </izvorni_sadrzaj>
    <derivirana_varijabla naziv="DomainObject.Predmet.SudioniciListAdressOIB_1">
      <item>FINA, RC ZAGREB, Podružnica BJELOVAR, OIB 85821130368, F. Suppila 4,43000 Bjelovar</item>
      <item>ALTI jednostavno društvo s ograničenom odgovornošću za trgovinu i usluge, OIB 95537088858, Ljube Babića 23,43000 Bjelovar</item>
      <item>Ivana Vučković, OIB 09063973723, Vidikovac 20.,43000 Brezovac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2E1213-82B2-4B1A-9BEC-392368E7A3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649</properties:Words>
  <properties:Characters>3724</properties:Characters>
  <properties:Lines>82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2017-09-11T11:32:00Z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St-386/2017-6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