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0224" w14:paraId="b36022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C4637">
        <w:t>1328/16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CC4637">
        <w:t>VEGEMOD TRANSPORTI j.d.o.o. Sesvete, Voloderska 32, OIB 65955742940,</w:t>
      </w:r>
      <w:r w:rsidRPr="00BE7492">
        <w:t xml:space="preserve"> dana </w:t>
      </w:r>
      <w:r w:rsidR="00CC4637">
        <w:t>18</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CC4637">
        <w:t>Vedran Glavaš, OIB57515767798</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CC4637">
        <w:t>18</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86B2E" w:rsidR="00886B2E">
      <w:r w:rsidRPr="00BE7492">
        <w:t xml:space="preserve">                                                                                                  </w:t>
      </w:r>
      <w:r w:rsidR="00CB6C29" w:rsidRPr="00BE7492">
        <w:t xml:space="preserve">            </w:t>
      </w:r>
      <w:r w:rsidR="00816367" w:rsidRPr="00BE7492">
        <w:t xml:space="preserve">  </w:t>
      </w:r>
      <w:r w:rsidRPr="00BE7492">
        <w:t>Goranka Boljkovac</w:t>
      </w:r>
    </w:p>
    <w:p w:rsidRDefault="00886B2E" w:rsidP="00886B2E" w:rsidR="00886B2E"/>
    <w:p w:rsidRDefault="00511692" w:rsidP="00886B2E"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6B2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C4637">
      <w:t>1328/16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86B2E"/>
    <w:rsid w:val="008F25D1"/>
    <w:rsid w:val="0094791B"/>
    <w:rsid w:val="009A0E71"/>
    <w:rsid w:val="009A2E19"/>
    <w:rsid w:val="009F2D5D"/>
    <w:rsid w:val="00AA4975"/>
    <w:rsid w:val="00B1314F"/>
    <w:rsid w:val="00B4025F"/>
    <w:rsid w:val="00BA7028"/>
    <w:rsid w:val="00BE3247"/>
    <w:rsid w:val="00BE7492"/>
    <w:rsid w:val="00C73664"/>
    <w:rsid w:val="00C82C2F"/>
    <w:rsid w:val="00CB6C29"/>
    <w:rsid w:val="00CC4637"/>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6B2E"/>
    <w:rPr>
      <w:color w:val="808080"/>
      <w:bdr w:space="0" w:sz="0" w:color="auto" w:val="none"/>
      <w:shd w:fill="auto" w:color="auto" w:val="clear"/>
    </w:rPr>
  </w:style>
  <w:style w:customStyle="true" w:styleId="eSPISCCParagraphDefaultFont" w:type="character">
    <w:name w:val="eSPIS_CC_Paragraph Default Font"/>
    <w:basedOn w:val="Zadanifontodlomka"/>
    <w:rsid w:val="00886B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B2E"/>
    <w:rPr>
      <w:bdr w:space="0" w:sz="0" w:color="auto" w:val="none"/>
      <w:shd w:fill="FFFFCC" w:color="auto" w:val="clear"/>
      <w:lang w:val="hr-HR"/>
    </w:rPr>
  </w:style>
  <w:style w:customStyle="true" w:styleId="PozadinaSvijetloCrvena" w:type="character">
    <w:name w:val="Pozadina_SvijetloCrvena"/>
    <w:basedOn w:val="eSPISCCParagraphDefaultFont"/>
    <w:rsid w:val="00886B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B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6B2E"/>
    <w:rPr>
      <w:color w:val="808080"/>
      <w:bdr w:color="auto" w:space="0" w:sz="0" w:val="none"/>
      <w:shd w:color="auto" w:fill="auto" w:val="clear"/>
    </w:rPr>
  </w:style>
  <w:style w:customStyle="1" w:styleId="eSPISCCParagraphDefaultFont" w:type="character">
    <w:name w:val="eSPIS_CC_Paragraph Default Font"/>
    <w:basedOn w:val="Zadanifontodlomka"/>
    <w:rsid w:val="00886B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B2E"/>
    <w:rPr>
      <w:bdr w:color="auto" w:space="0" w:sz="0" w:val="none"/>
      <w:shd w:color="auto" w:fill="FFFFCC" w:val="clear"/>
      <w:lang w:val="hr-HR"/>
    </w:rPr>
  </w:style>
  <w:style w:customStyle="1" w:styleId="PozadinaSvijetloCrvena" w:type="character">
    <w:name w:val="Pozadina_SvijetloCrvena"/>
    <w:basedOn w:val="eSPISCCParagraphDefaultFont"/>
    <w:rsid w:val="00886B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B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St-1328/2016</izvorni_sadrzaj>
    <derivirana_varijabla naziv="DomainObject.Predmet.OznakaBroj_1">St-1328/2016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VEGOMOD TRANSPORTI jednostavno društvo s ograničenom odgovornošću za prijevoz,  usluge i trgovinu</izvorni_sadrzaj>
    <derivirana_varijabla naziv="DomainObject.Predmet.ProtustrankaFormated_1">  VEGOMOD TRANSPORTI jednostavno društvo s ograničenom odgovornošću za prijevoz,  usluge i trgovinu</derivirana_varijabla>
  </DomainObject.Predmet.ProtustrankaFormated>
  <DomainObject.Predmet.ProtustrankaFormatedOIB>
    <izvorni_sadrzaj>  VEGOMOD TRANSPORTI jednostavno društvo s ograničenom odgovornošću za prijevoz,  usluge i trgovinu, OIB 65955742940</izvorni_sadrzaj>
    <derivirana_varijabla naziv="DomainObject.Predmet.ProtustrankaFormatedOIB_1">  VEGOMOD TRANSPORTI jednostavno društvo s ograničenom odgovornošću za prijevoz,  usluge i trgovinu, OIB 65955742940</derivirana_varijabla>
  </DomainObject.Predmet.ProtustrankaFormatedOIB>
  <DomainObject.Predmet.ProtustrankaFormatedWithAdress>
    <izvorni_sadrzaj> VEGOMOD TRANSPORTI jednostavno društvo s ograničenom odgovornošću za prijevoz,  usluge i trgovinu, Voloderska 32, 10360 Sesvete</izvorni_sadrzaj>
    <derivirana_varijabla naziv="DomainObject.Predmet.ProtustrankaFormatedWithAdress_1"> VEGOMOD TRANSPORTI jednostavno društvo s ograničenom odgovornošću za prijevoz,  usluge i trgovinu, Voloderska 32, 10360 Sesvete</derivirana_varijabla>
  </DomainObject.Predmet.ProtustrankaFormatedWithAdress>
  <DomainObject.Predmet.ProtustrankaFormatedWithAdressOIB>
    <izvorni_sadrzaj> VEGOMOD TRANSPORTI jednostavno društvo s ograničenom odgovornošću za prijevoz,  usluge i trgovinu, OIB 65955742940, Voloderska 32, 10360 Sesvete</izvorni_sadrzaj>
    <derivirana_varijabla naziv="DomainObject.Predmet.ProtustrankaFormatedWithAdressOIB_1"> VEGOMOD TRANSPORTI jednostavno društvo s ograničenom odgovornošću za prijevoz,  usluge i trgovinu, OIB 65955742940, Voloderska 32, 10360 Sesvete</derivirana_varijabla>
  </DomainObject.Predmet.ProtustrankaFormatedWithAdressOIB>
  <DomainObject.Predmet.ProtustrankaWithAdress>
    <izvorni_sadrzaj>VEGOMOD TRANSPORTI jednostavno društvo s ograničenom odgovornošću za prijevoz,  usluge i trgovinu Voloderska 32, 10360 Sesvete</izvorni_sadrzaj>
    <derivirana_varijabla naziv="DomainObject.Predmet.ProtustrankaWithAdress_1">VEGOMOD TRANSPORTI jednostavno društvo s ograničenom odgovornošću za prijevoz,  usluge i trgovinu Voloderska 32, 10360 Sesvete</derivirana_varijabla>
  </DomainObject.Predmet.ProtustrankaWithAdress>
  <DomainObject.Predmet.ProtustrankaWithAdressOIB>
    <izvorni_sadrzaj>VEGOMOD TRANSPORTI jednostavno društvo s ograničenom odgovornošću za prijevoz,  usluge i trgovinu, OIB 65955742940, Voloderska 32, 10360 Sesvete</izvorni_sadrzaj>
    <derivirana_varijabla naziv="DomainObject.Predmet.ProtustrankaWithAdressOIB_1">VEGOMOD TRANSPORTI jednostavno društvo s ograničenom odgovornošću za prijevoz,  usluge i trgovinu, OIB 65955742940, Voloderska 32, 10360 Sesvete</derivirana_varijabla>
  </DomainObject.Predmet.ProtustrankaWithAdressOIB>
  <DomainObject.Predmet.ProtustrankaNazivFormated>
    <izvorni_sadrzaj>VEGOMOD TRANSPORTI jednostavno društvo s ograničenom odgovornošću za prijevoz,  usluge i trgovinu</izvorni_sadrzaj>
    <derivirana_varijabla naziv="DomainObject.Predmet.ProtustrankaNazivFormated_1">VEGOMOD TRANSPORTI jednostavno društvo s ograničenom odgovornošću za prijevoz,  usluge i trgovinu</derivirana_varijabla>
  </DomainObject.Predmet.ProtustrankaNazivFormated>
  <DomainObject.Predmet.ProtustrankaNazivFormatedOIB>
    <izvorni_sadrzaj>VEGOMOD TRANSPORTI jednostavno društvo s ograničenom odgovornošću za prijevoz,  usluge i trgovinu, OIB 65955742940</izvorni_sadrzaj>
    <derivirana_varijabla naziv="DomainObject.Predmet.ProtustrankaNazivFormatedOIB_1">VEGOMOD TRANSPORTI jednostavno društvo s ograničenom odgovornošću za prijevoz,  usluge i trgovinu, OIB 65955742940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VEGOMOD TRANSPORTI jednostavno društvo s ograničenom odgovornošću za prijevoz,  usluge i trgovinu</item>
    </izvorni_sadrzaj>
    <derivirana_varijabla naziv="DomainObject.Predmet.ProtuStrankaListFormated_1">
      <item>VEGOMOD TRANSPORTI jednostavno društvo s ograničenom odgovornošću za prijevoz,  usluge i trgovinu</item>
    </derivirana_varijabla>
  </DomainObject.Predmet.ProtuStrankaListFormated>
  <DomainObject.Predmet.ProtuStrankaListFormatedOIB>
    <izvorni_sadrzaj>
      <item>VEGOMOD TRANSPORTI jednostavno društvo s ograničenom odgovornošću za prijevoz,  usluge i trgovinu, OIB 65955742940</item>
    </izvorni_sadrzaj>
    <derivirana_varijabla naziv="DomainObject.Predmet.ProtuStrankaListFormatedOIB_1">
      <item>VEGOMOD TRANSPORTI jednostavno društvo s ograničenom odgovornošću za prijevoz,  usluge i trgovinu, OIB 65955742940</item>
    </derivirana_varijabla>
  </DomainObject.Predmet.ProtuStrankaListFormatedOIB>
  <DomainObject.Predmet.ProtuStrankaListFormatedWithAdress>
    <izvorni_sadrzaj>
      <item>VEGOMOD TRANSPORTI jednostavno društvo s ograničenom odgovornošću za prijevoz,  usluge i trgovinu, Voloderska 32, 10360 Sesvete</item>
    </izvorni_sadrzaj>
    <derivirana_varijabla naziv="DomainObject.Predmet.ProtuStrankaListFormatedWithAdress_1">
      <item>VEGOMOD TRANSPORTI jednostavno društvo s ograničenom odgovornošću za prijevoz,  usluge i trgovinu, Voloderska 32, 10360 Sesvete</item>
    </derivirana_varijabla>
  </DomainObject.Predmet.ProtuStrankaListFormatedWithAdress>
  <DomainObject.Predmet.ProtuStrankaListFormatedWithAdressOIB>
    <izvorni_sadrzaj>
      <item>VEGOMOD TRANSPORTI jednostavno društvo s ograničenom odgovornošću za prijevoz,  usluge i trgovinu, OIB 65955742940, Voloderska 32, 10360 Sesvete</item>
    </izvorni_sadrzaj>
    <derivirana_varijabla naziv="DomainObject.Predmet.ProtuStrankaListFormatedWithAdressOIB_1">
      <item>VEGOMOD TRANSPORTI jednostavno društvo s ograničenom odgovornošću za prijevoz,  usluge i trgovinu, OIB 65955742940, Voloderska 32, 10360 Sesvete</item>
    </derivirana_varijabla>
  </DomainObject.Predmet.ProtuStrankaListFormatedWithAdressOIB>
  <DomainObject.Predmet.ProtuStrankaListNazivFormated>
    <izvorni_sadrzaj>
      <item>VEGOMOD TRANSPORTI jednostavno društvo s ograničenom odgovornošću za prijevoz,  usluge i trgovinu</item>
    </izvorni_sadrzaj>
    <derivirana_varijabla naziv="DomainObject.Predmet.ProtuStrankaListNazivFormated_1">
      <item>VEGOMOD TRANSPORTI jednostavno društvo s ograničenom odgovornošću za prijevoz,  usluge i trgovinu</item>
    </derivirana_varijabla>
  </DomainObject.Predmet.ProtuStrankaListNazivFormated>
  <DomainObject.Predmet.ProtuStrankaListNazivFormatedOIB>
    <izvorni_sadrzaj>
      <item>VEGOMOD TRANSPORTI jednostavno društvo s ograničenom odgovornošću za prijevoz,  usluge i trgovinu, OIB 65955742940</item>
    </izvorni_sadrzaj>
    <derivirana_varijabla naziv="DomainObject.Predmet.ProtuStrankaListNazivFormatedOIB_1">
      <item>VEGOMOD TRANSPORTI jednostavno društvo s ograničenom odgovornošću za prijevoz,  usluge i trgovinu, OIB 65955742940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VEGOMOD TRANSPORTI jednostavno društvo s ograničenom odgovornošću za prijevoz,  usluge i trgovinu</izvorni_sadrzaj>
    <derivirana_varijabla naziv="DomainObject.Predmet.ProtustrankaIDrugi_1">VEGOMOD TRANSPORTI jednostavno društvo s ograničenom odgovornošću za prijevoz,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VEGOMOD TRANSPORTI jednostavno društvo s ograničenom odgovornošću za prijevoz,  usluge i trgovinu, OIB 65955742940, Voloderska 32, 10360 Sesvete</izvorni_sadrzaj>
    <derivirana_varijabla naziv="DomainObject.Predmet.ProtustrankaIDrugiAdressOIB_1">VEGOMOD TRANSPORTI jednostavno društvo s ograničenom odgovornošću za prijevoz,  usluge i trgovinu, OIB 65955742940, Voloderska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VEGOMOD TRANSPORTI jednostavno društvo s ograničenom odgovornošću za prijevoz,  usluge i trgovinu</item>
    </izvorni_sadrzaj>
    <derivirana_varijabla naziv="DomainObject.Predmet.SudioniciListNaziv_1">
      <item>FINA Regionalni centar Zagreb</item>
      <item>VEGOMOD TRANSPORTI jednostavno društvo s ograničenom odgovornošću za prijevoz,  usluge i trgovinu</item>
    </derivirana_varijabla>
  </DomainObject.Predmet.SudioniciListNaziv>
  <DomainObject.Predmet.SudioniciListAdressOIB>
    <izvorni_sadrzaj>
      <item>FINA Regionalni centar Zagreb, OIB 85821130368, Trg svibanjskih žrtava 1995. br. 1,10000 Zagreb</item>
      <item>VEGOMOD TRANSPORTI jednostavno društvo s ograničenom odgovornošću za prijevoz,  usluge i trgovinu, OIB 65955742940, Voloderska 32,10360 Sesvete</item>
    </izvorni_sadrzaj>
    <derivirana_varijabla naziv="DomainObject.Predmet.SudioniciListAdressOIB_1">
      <item>FINA Regionalni centar Zagreb, OIB 85821130368, Trg svibanjskih žrtava 1995. br. 1,10000 Zagreb</item>
      <item>VEGOMOD TRANSPORTI jednostavno društvo s ograničenom odgovornošću za prijevoz,  usluge i trgovinu, OIB 65955742940, Voloderska 32,10360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65955742940</item>
    </izvorni_sadrzaj>
    <derivirana_varijabla naziv="DomainObject.Predmet.SudioniciListNazivOIB_1">
      <item>, OIB 85821130368</item>
      <item>, OIB 65955742940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B2315C-512A-4C8C-AFDC-93A5DB9672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2044</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2016-02-18T07:53:00Z</dcterms:created>
  <dc:creator>gboljkovac</dc:creator>
  <cp:lastModifiedBy>Goranka Boljkovac</cp:lastModifiedBy>
  <cp:lastPrinted>2016-02-18T07:57:00Z</cp:lastPrinted>
  <dcterms:modified xmlns:xsi="http://www.w3.org/2001/XMLSchema-instance" xsi:type="dcterms:W3CDTF">2016-02-18T07:57:00Z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