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1fbf" w14:paraId="e831fbf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F5BBF">
        <w:t>53</w:t>
      </w:r>
      <w:r w:rsidR="00885C31">
        <w:t>4</w:t>
      </w:r>
      <w:r>
        <w:t>/2018-</w:t>
      </w:r>
      <w:r w:rsidR="005D42B8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7550CD">
        <w:t>ORILO-GORILO d.o.o., OIB: 62419789700, Vrgorac, Splitska 44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7550CD">
        <w:t>Ladislav Šošić iz Makarske, Stjepana Radića 19/A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550CD"/>
    <w:rsid w:val="007645C4"/>
    <w:rsid w:val="00764CE7"/>
    <w:rsid w:val="007766AB"/>
    <w:rsid w:val="007B3A11"/>
    <w:rsid w:val="007C47CD"/>
    <w:rsid w:val="007E18B0"/>
    <w:rsid w:val="007F5BBF"/>
    <w:rsid w:val="008616A3"/>
    <w:rsid w:val="008621D1"/>
    <w:rsid w:val="00885C31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ORILO-GORILO društvo s ograničenom odgovornošću za građenje, trgovinu i turizam</izvorni_sadrzaj>
    <derivirana_varijabla naziv="DomainObject.Predmet.ProtustrankaFormated_1">  ORILO-GORILO društvo s ograničenom odgovornošću za građenje, trgovinu i turizam</derivirana_varijabla>
  </DomainObject.Predmet.ProtustrankaFormated>
  <DomainObject.Predmet.ProtustrankaFormatedOIB>
    <izvorni_sadrzaj>  ORILO-GORILO društvo s ograničenom odgovornošću za građenje, trgovinu i turizam, OIB 62419789700</izvorni_sadrzaj>
    <derivirana_varijabla naziv="DomainObject.Predmet.ProtustrankaFormatedOIB_1">  ORILO-GORILO društvo s ograničenom odgovornošću za građenje, trgovinu i turizam, OIB 62419789700</derivirana_varijabla>
  </DomainObject.Predmet.ProtustrankaFormatedOIB>
  <DomainObject.Predmet.ProtustrankaFormatedWithAdress>
    <izvorni_sadrzaj> ORILO-GORILO društvo s ograničenom odgovornošću za građenje, trgovinu i turizam, Splitska 44, 21276 Vrgorac</izvorni_sadrzaj>
    <derivirana_varijabla naziv="DomainObject.Predmet.ProtustrankaFormatedWithAdress_1"> ORILO-GORILO društvo s ograničenom odgovornošću za građenje, trgovinu i turizam, Splitska 44, 21276 Vrgorac</derivirana_varijabla>
  </DomainObject.Predmet.ProtustrankaFormatedWithAdress>
  <DomainObject.Predmet.ProtustrankaFormatedWithAdressOIB>
    <izvorni_sadrzaj> ORILO-GORILO društvo s ograničenom odgovornošću za građenje, trgovinu i turizam, OIB 62419789700, Splitska 44, 21276 Vrgorac</izvorni_sadrzaj>
    <derivirana_varijabla naziv="DomainObject.Predmet.ProtustrankaFormatedWithAdressOIB_1"> ORILO-GORILO društvo s ograničenom odgovornošću za građenje, trgovinu i turizam, OIB 62419789700, Splitska 44, 21276 Vrgorac</derivirana_varijabla>
  </DomainObject.Predmet.ProtustrankaFormatedWithAdressOIB>
  <DomainObject.Predmet.ProtustrankaWithAdress>
    <izvorni_sadrzaj>ORILO-GORILO društvo s ograničenom odgovornošću za građenje, trgovinu i turizam Splitska 44, 21276 Vrgorac</izvorni_sadrzaj>
    <derivirana_varijabla naziv="DomainObject.Predmet.ProtustrankaWithAdress_1">ORILO-GORILO društvo s ograničenom odgovornošću za građenje, trgovinu i turizam Splitska 44, 21276 Vrgorac</derivirana_varijabla>
  </DomainObject.Predmet.ProtustrankaWithAdress>
  <DomainObject.Predmet.ProtustrankaWithAdressOIB>
    <izvorni_sadrzaj>ORILO-GORILO društvo s ograničenom odgovornošću za građenje, trgovinu i turizam, OIB 62419789700, Splitska 44, 21276 Vrgorac</izvorni_sadrzaj>
    <derivirana_varijabla naziv="DomainObject.Predmet.ProtustrankaWithAdressOIB_1">ORILO-GORILO društvo s ograničenom odgovornošću za građenje, trgovinu i turizam, OIB 62419789700, Splitska 44, 21276 Vrgorac</derivirana_varijabla>
  </DomainObject.Predmet.ProtustrankaWithAdressOIB>
  <DomainObject.Predmet.ProtustrankaNazivFormated>
    <izvorni_sadrzaj>ORILO-GORILO društvo s ograničenom odgovornošću za građenje, trgovinu i turizam</izvorni_sadrzaj>
    <derivirana_varijabla naziv="DomainObject.Predmet.ProtustrankaNazivFormated_1">ORILO-GORILO društvo s ograničenom odgovornošću za građenje, trgovinu i turizam</derivirana_varijabla>
  </DomainObject.Predmet.ProtustrankaNazivFormated>
  <DomainObject.Predmet.ProtustrankaNazivFormatedOIB>
    <izvorni_sadrzaj>ORILO-GORILO društvo s ograničenom odgovornošću za građenje, trgovinu i turizam, OIB 62419789700</izvorni_sadrzaj>
    <derivirana_varijabla naziv="DomainObject.Predmet.ProtustrankaNazivFormatedOIB_1">ORILO-GORILO društvo s ograničenom odgovornošću za građenje, trgovinu i turizam, OIB 62419789700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37854.93</izvorni_sadrzaj>
    <derivirana_varijabla naziv="DomainObject.Predmet.TrenutnaVrijednost_1">37854.93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ORILO-GORILO društvo s ograničenom odgovornošću za građenje, trgovinu i turizam</item>
    </izvorni_sadrzaj>
    <derivirana_varijabla naziv="DomainObject.Predmet.ProtuStrankaListFormated_1">
      <item>ORILO-GORILO društvo s ograničenom odgovornošću za građenje, trgovinu i turizam</item>
    </derivirana_varijabla>
  </DomainObject.Predmet.ProtuStrankaListFormated>
  <DomainObject.Predmet.ProtuStrankaListFormatedOIB>
    <izvorni_sadrzaj>
      <item>ORILO-GORILO društvo s ograničenom odgovornošću za građenje, trgovinu i turizam, OIB 62419789700</item>
    </izvorni_sadrzaj>
    <derivirana_varijabla naziv="DomainObject.Predmet.ProtuStrankaListFormatedOIB_1">
      <item>ORILO-GORILO društvo s ograničenom odgovornošću za građenje, trgovinu i turizam, OIB 62419789700</item>
    </derivirana_varijabla>
  </DomainObject.Predmet.ProtuStrankaListFormatedOIB>
  <DomainObject.Predmet.ProtuStrankaListFormatedWithAdress>
    <izvorni_sadrzaj>
      <item>ORILO-GORILO društvo s ograničenom odgovornošću za građenje, trgovinu i turizam, Splitska 44, 21276 Vrgorac</item>
    </izvorni_sadrzaj>
    <derivirana_varijabla naziv="DomainObject.Predmet.ProtuStrankaListFormatedWithAdress_1">
      <item>ORILO-GORILO društvo s ograničenom odgovornošću za građenje, trgovinu i turizam, Splitska 44, 21276 Vrgorac</item>
    </derivirana_varijabla>
  </DomainObject.Predmet.ProtuStrankaListFormatedWithAdress>
  <DomainObject.Predmet.ProtuStrankaListFormatedWithAdressOIB>
    <izvorni_sadrzaj>
      <item>ORILO-GORILO društvo s ograničenom odgovornošću za građenje, trgovinu i turizam, OIB 62419789700, Splitska 44, 21276 Vrgorac</item>
    </izvorni_sadrzaj>
    <derivirana_varijabla naziv="DomainObject.Predmet.ProtuStrankaListFormatedWithAdressOIB_1">
      <item>ORILO-GORILO društvo s ograničenom odgovornošću za građenje, trgovinu i turizam, OIB 62419789700, Splitska 44, 21276 Vrgorac</item>
    </derivirana_varijabla>
  </DomainObject.Predmet.ProtuStrankaListFormatedWithAdressOIB>
  <DomainObject.Predmet.ProtuStrankaListNazivFormated>
    <izvorni_sadrzaj>
      <item>ORILO-GORILO društvo s ograničenom odgovornošću za građenje, trgovinu i turizam</item>
    </izvorni_sadrzaj>
    <derivirana_varijabla naziv="DomainObject.Predmet.ProtuStrankaListNazivFormated_1">
      <item>ORILO-GORILO društvo s ograničenom odgovornošću za građenje, trgovinu i turizam</item>
    </derivirana_varijabla>
  </DomainObject.Predmet.ProtuStrankaListNazivFormated>
  <DomainObject.Predmet.ProtuStrankaListNazivFormatedOIB>
    <izvorni_sadrzaj>
      <item>ORILO-GORILO društvo s ograničenom odgovornošću za građenje, trgovinu i turizam, OIB 62419789700</item>
    </izvorni_sadrzaj>
    <derivirana_varijabla naziv="DomainObject.Predmet.ProtuStrankaListNazivFormatedOIB_1">
      <item>ORILO-GORILO društvo s ograničenom odgovornošću za građenje, trgovinu i turizam, OIB 62419789700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ORILO-GORILO društvo s ograničenom odgovornošću za građenje, trgovinu i turizam</izvorni_sadrzaj>
    <derivirana_varijabla naziv="DomainObject.Predmet.ProtustrankaIDrugi_1">ORILO-GORILO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ORILO-GORILO društvo s ograničenom odgovornošću za građenje, trgovinu i turizam, OIB 62419789700, Splitska 44, 21276 Vrgorac</izvorni_sadrzaj>
    <derivirana_varijabla naziv="DomainObject.Predmet.ProtustrankaIDrugiAdressOIB_1">ORILO-GORILO društvo s ograničenom odgovornošću za građenje, trgovinu i turizam, OIB 62419789700, Splitska 44,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ORILO-GORILO društvo s ograničenom odgovornošću za građenje, trgovinu i turizam</item>
      <item>FINANCIJSKA AGENCIJA, RC SPLIT</item>
    </izvorni_sadrzaj>
    <derivirana_varijabla naziv="DomainObject.Predmet.SudioniciListNaziv_1">
      <item>ORILO-GORILO društvo s ograničenom odgovornošću za građenje, trgovinu i turizam</item>
      <item>FINANCIJSKA AGENCIJA, RC SPLIT</item>
    </derivirana_varijabla>
  </DomainObject.Predmet.SudioniciListNaziv>
  <DomainObject.Predmet.SudioniciListAdressOIB>
    <izvorni_sadrzaj>
      <item>ORILO-GORILO društvo s ograničenom odgovornošću za građenje, trgovinu i turizam, OIB 62419789700, Splitska 44,21276 Vrgorac</item>
      <item>FINANCIJSKA AGENCIJA, RC SPLIT, OIB 85821130368, Mažuranićevo šetalište 24 b,21000 Split</item>
    </izvorni_sadrzaj>
    <derivirana_varijabla naziv="DomainObject.Predmet.SudioniciListAdressOIB_1">
      <item>ORILO-GORILO društvo s ograničenom odgovornošću za građenje, trgovinu i turizam, OIB 62419789700, Splitska 44,21276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62419789700</item>
      <item>, OIB 85821130368</item>
    </izvorni_sadrzaj>
    <derivirana_varijabla naziv="DomainObject.Predmet.SudioniciListNazivOIB_1">
      <item>, OIB 62419789700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669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2018-10-25T06:28:00Z</dcterms:created>
  <dc:creator>Marija Elez</dc:creator>
  <cp:lastModifiedBy>Marija Elez</cp:lastModifiedBy>
  <cp:lastPrinted>2018-10-25T06:30:00Z</cp:lastPrinted>
  <dcterms:modified xmlns:xsi="http://www.w3.org/2001/XMLSchema-instance" xsi:type="dcterms:W3CDTF">2018-10-25T06:30:00Z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