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de6fd" w14:paraId="b4de6fd" w:rsidRDefault="00DE18BD" w:rsidP="0008463C" w:rsidR="00DE18BD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8110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St-1071/13-</w:t>
      </w:r>
      <w:r w:rsidR="0008463C">
        <w:t>1</w:t>
      </w:r>
      <w:r w:rsidR="007C49CE">
        <w:t>7</w:t>
      </w:r>
      <w:r w:rsidR="003057A9">
        <w:t>6</w:t>
      </w:r>
    </w:p>
    <w:p w:rsidRDefault="00DE18BD" w:rsidP="00DE18BD" w:rsidR="00DE18BD" w:rsidRPr="00D21A2C"/>
    <w:p w:rsidRDefault="00DE18BD" w:rsidP="00DE18BD" w:rsidR="00DE18B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E18BD" w:rsidP="00DE18BD" w:rsidR="00DE18B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17977" w:rsidP="00DE18BD" w:rsidR="00912573">
      <w:pPr>
        <w:tabs>
          <w:tab w:pos="7245" w:val="left"/>
        </w:tabs>
      </w:pPr>
      <w:r>
        <w:tab/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912573" w:rsidP="00912573" w:rsidR="00912573">
      <w:pPr>
        <w:tabs>
          <w:tab w:pos="7245" w:val="left"/>
        </w:tabs>
        <w:jc w:val="center"/>
        <w:rPr>
          <w:b/>
        </w:rPr>
      </w:pPr>
    </w:p>
    <w:p w:rsidRDefault="00703041" w:rsidP="00703041" w:rsidR="00703041"/>
    <w:p w:rsidRDefault="009F2EA5" w:rsidP="0008463C" w:rsidR="009F2EA5">
      <w:pPr>
        <w:ind w:firstLine="708"/>
        <w:jc w:val="both"/>
      </w:pPr>
      <w:r>
        <w:t xml:space="preserve">Trgovački sud u Osijeku, po sucu mr. sc. Tihomiru Kovačeviću, kao stečajnom sucu, u stečajnom postupku nad </w:t>
      </w:r>
      <w:r w:rsidR="00286EC0" w:rsidRPr="00286EC0">
        <w:t>imovinom dužnika pojedinca obrtnika: Manda Hasilo vl. ugostiteljskog obrta SLAVONAC u stečaju, Vinkovci, Blok tržnica bb, OIB 78594585465</w:t>
      </w:r>
      <w:r>
        <w:rPr>
          <w:b/>
        </w:rPr>
        <w:t xml:space="preserve">, </w:t>
      </w:r>
      <w:r>
        <w:t>dana</w:t>
      </w:r>
      <w:r w:rsidR="00AC75F1">
        <w:t xml:space="preserve"> </w:t>
      </w:r>
      <w:r w:rsidR="003057A9" w:rsidRPr="003057A9">
        <w:t>10. siječnja 2018</w:t>
      </w:r>
      <w:r w:rsidR="00AC75F1">
        <w:t>.</w:t>
      </w:r>
      <w:r>
        <w:t xml:space="preserve"> </w:t>
      </w:r>
    </w:p>
    <w:p w:rsidRDefault="009F2EA5" w:rsidP="009F2EA5" w:rsidR="009F2EA5">
      <w:pPr>
        <w:jc w:val="both"/>
      </w:pPr>
    </w:p>
    <w:p w:rsidRDefault="00912573" w:rsidP="00703041" w:rsidR="00912573">
      <w:pPr>
        <w:jc w:val="both"/>
      </w:pPr>
    </w:p>
    <w:p w:rsidRDefault="00703041" w:rsidP="00703041" w:rsidR="00703041">
      <w:pPr>
        <w:jc w:val="center"/>
        <w:rPr>
          <w:bCs/>
        </w:rPr>
      </w:pPr>
      <w:r w:rsidRPr="00706971">
        <w:rPr>
          <w:bCs/>
        </w:rPr>
        <w:t xml:space="preserve"> z</w:t>
      </w:r>
      <w:r w:rsidR="00912573" w:rsidRPr="00706971">
        <w:rPr>
          <w:bCs/>
        </w:rPr>
        <w:t xml:space="preserve"> </w:t>
      </w:r>
      <w:r w:rsidRPr="00706971">
        <w:rPr>
          <w:bCs/>
        </w:rPr>
        <w:t>a</w:t>
      </w:r>
      <w:r w:rsidR="00912573" w:rsidRPr="00706971">
        <w:rPr>
          <w:bCs/>
        </w:rPr>
        <w:t xml:space="preserve"> </w:t>
      </w:r>
      <w:r w:rsidRPr="00706971">
        <w:rPr>
          <w:bCs/>
        </w:rPr>
        <w:t>k</w:t>
      </w:r>
      <w:r w:rsidR="00912573" w:rsidRPr="00706971">
        <w:rPr>
          <w:bCs/>
        </w:rPr>
        <w:t xml:space="preserve"> </w:t>
      </w:r>
      <w:r w:rsidRPr="00706971">
        <w:rPr>
          <w:bCs/>
        </w:rPr>
        <w:t>l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u</w:t>
      </w:r>
      <w:r w:rsidR="00912573" w:rsidRPr="00706971">
        <w:rPr>
          <w:bCs/>
        </w:rPr>
        <w:t xml:space="preserve"> </w:t>
      </w:r>
      <w:r w:rsidRPr="00706971">
        <w:rPr>
          <w:bCs/>
        </w:rPr>
        <w:t>č</w:t>
      </w:r>
      <w:r w:rsidR="00912573" w:rsidRPr="00706971">
        <w:rPr>
          <w:bCs/>
        </w:rPr>
        <w:t xml:space="preserve"> </w:t>
      </w:r>
      <w:r w:rsidRPr="00706971">
        <w:rPr>
          <w:bCs/>
        </w:rPr>
        <w:t>i</w:t>
      </w:r>
      <w:r w:rsidR="00912573" w:rsidRPr="00706971">
        <w:rPr>
          <w:bCs/>
        </w:rPr>
        <w:t xml:space="preserve"> </w:t>
      </w:r>
      <w:r w:rsidRPr="00706971">
        <w:rPr>
          <w:bCs/>
        </w:rPr>
        <w:t xml:space="preserve">o 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e</w:t>
      </w:r>
    </w:p>
    <w:p w:rsidRDefault="00706971" w:rsidP="00703041" w:rsidR="00706971" w:rsidRPr="00706971">
      <w:pPr>
        <w:jc w:val="center"/>
        <w:rPr>
          <w:bCs/>
        </w:rPr>
      </w:pPr>
    </w:p>
    <w:p w:rsidRDefault="005443B1" w:rsidP="0078398D" w:rsidR="005443B1">
      <w:pPr>
        <w:rPr>
          <w:b/>
          <w:sz w:val="28"/>
          <w:szCs w:val="28"/>
        </w:rPr>
      </w:pPr>
    </w:p>
    <w:p w:rsidRDefault="00703041" w:rsidP="0008463C" w:rsidR="005443B1">
      <w:pPr>
        <w:numPr>
          <w:ilvl w:val="0"/>
          <w:numId w:val="14"/>
        </w:numPr>
        <w:jc w:val="both"/>
      </w:pPr>
      <w:r>
        <w:t xml:space="preserve">Određuje se </w:t>
      </w:r>
      <w:r w:rsidR="000D3700">
        <w:t>d</w:t>
      </w:r>
      <w:r w:rsidR="00892F29">
        <w:t>vadese</w:t>
      </w:r>
      <w:r w:rsidR="00AC75F1">
        <w:t>t</w:t>
      </w:r>
      <w:r w:rsidR="003057A9">
        <w:t>prv</w:t>
      </w:r>
      <w:r w:rsidR="00AC75F1">
        <w:t>a</w:t>
      </w:r>
      <w:r w:rsidR="008704CC">
        <w:t xml:space="preserve"> </w:t>
      </w:r>
      <w:r>
        <w:t xml:space="preserve">prodaja </w:t>
      </w:r>
      <w:r w:rsidR="00286EC0">
        <w:t>nekretnin</w:t>
      </w:r>
      <w:r w:rsidR="00D61002">
        <w:t>e</w:t>
      </w:r>
      <w:r>
        <w:t xml:space="preserve"> u stečajnom postupku u vlasništvu stečajnog dužnika</w:t>
      </w:r>
      <w:r w:rsidR="00286EC0" w:rsidRPr="00286EC0">
        <w:rPr>
          <w:bCs/>
        </w:rPr>
        <w:t>: Manda Hasilo vl. ugostiteljskog obrta SLAVONAC u stečaju, Vinkovci, Blok tržnica bb, OIB 78594585465</w:t>
      </w:r>
      <w:r>
        <w:t xml:space="preserve"> </w:t>
      </w:r>
      <w:r w:rsidR="001C245B">
        <w:t>i to</w:t>
      </w:r>
      <w:r w:rsidR="00994A6B">
        <w:t xml:space="preserve"> upisane u:</w:t>
      </w:r>
    </w:p>
    <w:p w:rsidRDefault="00994A6B" w:rsidP="00994A6B" w:rsidR="00994A6B">
      <w:pPr>
        <w:ind w:left="1425"/>
        <w:jc w:val="both"/>
      </w:pPr>
    </w:p>
    <w:p w:rsidRDefault="00286EC0" w:rsidP="00286EC0" w:rsidR="00286EC0">
      <w:pPr>
        <w:numPr>
          <w:ilvl w:val="1"/>
          <w:numId w:val="14"/>
        </w:numPr>
        <w:jc w:val="both"/>
      </w:pPr>
      <w:r>
        <w:t>zk.ul.br. 1357 k.o. Privlaka, kč.br. 1516 u naravi kuća i dvorište u selu, ukupne površine 993 m</w:t>
      </w:r>
      <w:r w:rsidRPr="00196F36">
        <w:rPr>
          <w:vertAlign w:val="superscript"/>
        </w:rPr>
        <w:t>2</w:t>
      </w:r>
    </w:p>
    <w:p w:rsidRDefault="00286EC0" w:rsidP="0008463C" w:rsidR="00286EC0">
      <w:pPr>
        <w:ind w:left="2145"/>
        <w:jc w:val="both"/>
      </w:pPr>
      <w:r>
        <w:t xml:space="preserve">po početnoj cijeni od </w:t>
      </w:r>
      <w:r w:rsidR="000D3700">
        <w:t>3</w:t>
      </w:r>
      <w:r w:rsidR="003057A9">
        <w:t>5</w:t>
      </w:r>
      <w:r w:rsidR="007C49CE">
        <w:t>.</w:t>
      </w:r>
      <w:r w:rsidR="003057A9">
        <w:t>341,42</w:t>
      </w:r>
      <w:r>
        <w:t xml:space="preserve"> kn</w:t>
      </w:r>
      <w:r w:rsidR="00701ECB">
        <w:t>.</w:t>
      </w:r>
    </w:p>
    <w:p w:rsidRDefault="009228C0" w:rsidP="009228C0" w:rsidR="009228C0" w:rsidRPr="00804356">
      <w:pPr>
        <w:ind w:left="2145"/>
        <w:jc w:val="both"/>
        <w:rPr>
          <w:bCs/>
        </w:rPr>
      </w:pPr>
    </w:p>
    <w:p w:rsidRDefault="00703041" w:rsidP="0028068F" w:rsidR="00912573" w:rsidRPr="00912573">
      <w:pPr>
        <w:numPr>
          <w:ilvl w:val="0"/>
          <w:numId w:val="14"/>
        </w:numPr>
        <w:jc w:val="both"/>
      </w:pPr>
      <w:r>
        <w:t xml:space="preserve">Navedena imovina prodavat će se usmenom javnom dražbom a ročište za prodaju održat </w:t>
      </w:r>
      <w:r w:rsidRPr="00912573">
        <w:t>će se</w:t>
      </w:r>
      <w:r>
        <w:rPr>
          <w:b/>
        </w:rPr>
        <w:t xml:space="preserve"> </w:t>
      </w:r>
    </w:p>
    <w:p w:rsidRDefault="00912573" w:rsidP="00493E0B" w:rsidR="00912573">
      <w:pPr>
        <w:jc w:val="both"/>
      </w:pPr>
    </w:p>
    <w:p w:rsidRDefault="00703041" w:rsidP="0008463C" w:rsidR="00912573" w:rsidRPr="00A009F2">
      <w:pPr>
        <w:ind w:left="540"/>
        <w:jc w:val="center"/>
        <w:rPr>
          <w:bCs/>
        </w:rPr>
      </w:pPr>
      <w:r w:rsidRPr="00A009F2">
        <w:rPr>
          <w:bCs/>
        </w:rPr>
        <w:t xml:space="preserve">dana </w:t>
      </w:r>
      <w:r w:rsidR="000D3700">
        <w:rPr>
          <w:bCs/>
        </w:rPr>
        <w:t>1</w:t>
      </w:r>
      <w:r w:rsidR="00AC75F1">
        <w:rPr>
          <w:bCs/>
        </w:rPr>
        <w:t xml:space="preserve">. </w:t>
      </w:r>
      <w:r w:rsidR="003057A9">
        <w:rPr>
          <w:bCs/>
        </w:rPr>
        <w:t>veljače</w:t>
      </w:r>
      <w:r w:rsidR="00AC75F1">
        <w:rPr>
          <w:bCs/>
        </w:rPr>
        <w:t xml:space="preserve"> 201</w:t>
      </w:r>
      <w:r w:rsidR="00496805">
        <w:rPr>
          <w:bCs/>
        </w:rPr>
        <w:t>8</w:t>
      </w:r>
      <w:r w:rsidR="00AC75F1">
        <w:rPr>
          <w:bCs/>
        </w:rPr>
        <w:t xml:space="preserve">. u </w:t>
      </w:r>
      <w:r w:rsidR="00496805">
        <w:rPr>
          <w:bCs/>
        </w:rPr>
        <w:t>11</w:t>
      </w:r>
      <w:r w:rsidR="00AC75F1">
        <w:rPr>
          <w:bCs/>
        </w:rPr>
        <w:t>,</w:t>
      </w:r>
      <w:r w:rsidR="007C49CE">
        <w:rPr>
          <w:bCs/>
        </w:rPr>
        <w:t>0</w:t>
      </w:r>
      <w:r w:rsidR="00AC75F1">
        <w:rPr>
          <w:bCs/>
        </w:rPr>
        <w:t>0</w:t>
      </w:r>
      <w:r w:rsidR="00912573" w:rsidRPr="00A009F2">
        <w:rPr>
          <w:bCs/>
        </w:rPr>
        <w:t xml:space="preserve"> </w:t>
      </w:r>
      <w:r w:rsidRPr="00A009F2">
        <w:rPr>
          <w:bCs/>
        </w:rPr>
        <w:t xml:space="preserve">sati </w:t>
      </w:r>
    </w:p>
    <w:p w:rsidRDefault="00703041" w:rsidP="00912573" w:rsidR="00912573" w:rsidRPr="00A009F2">
      <w:pPr>
        <w:ind w:left="540"/>
        <w:jc w:val="center"/>
        <w:rPr>
          <w:bCs/>
        </w:rPr>
      </w:pPr>
      <w:r w:rsidRPr="00A009F2">
        <w:rPr>
          <w:bCs/>
        </w:rPr>
        <w:t>u prostorijama Trgovačkog suda u</w:t>
      </w:r>
      <w:r w:rsidR="00912573" w:rsidRPr="00A009F2">
        <w:rPr>
          <w:bCs/>
        </w:rPr>
        <w:t xml:space="preserve"> </w:t>
      </w:r>
      <w:r w:rsidRPr="00A009F2">
        <w:rPr>
          <w:bCs/>
        </w:rPr>
        <w:t xml:space="preserve">Osijeku, </w:t>
      </w:r>
    </w:p>
    <w:p w:rsidRDefault="00703041" w:rsidP="00A009F2" w:rsidR="005443B1" w:rsidRPr="00A009F2">
      <w:pPr>
        <w:ind w:left="540"/>
        <w:jc w:val="center"/>
        <w:rPr>
          <w:bCs/>
        </w:rPr>
      </w:pPr>
      <w:r w:rsidRPr="00A009F2">
        <w:rPr>
          <w:bCs/>
        </w:rPr>
        <w:t xml:space="preserve">Zagrebačka broj 2, soba broj </w:t>
      </w:r>
      <w:r w:rsidR="002E1C82">
        <w:rPr>
          <w:bCs/>
        </w:rPr>
        <w:t>39/II</w:t>
      </w:r>
      <w:r w:rsidR="00A009F2" w:rsidRPr="00A009F2">
        <w:rPr>
          <w:bCs/>
        </w:rPr>
        <w:t>.</w:t>
      </w:r>
    </w:p>
    <w:p w:rsidRDefault="005443B1" w:rsidP="00C478F5" w:rsidR="005443B1"/>
    <w:p w:rsidRDefault="007B337C" w:rsidP="0008463C" w:rsidR="007B337C">
      <w:pPr>
        <w:pStyle w:val="Odlomakpopisa"/>
        <w:numPr>
          <w:ilvl w:val="0"/>
          <w:numId w:val="14"/>
        </w:numPr>
      </w:pPr>
      <w:r>
        <w:t xml:space="preserve">Kao kupci na javnoj dražbi mogu sudjelovati samo osobe koje su najkasnije do </w:t>
      </w:r>
      <w:r w:rsidR="00496805">
        <w:t>29</w:t>
      </w:r>
      <w:r w:rsidR="008C0515">
        <w:t>.</w:t>
      </w:r>
      <w:r w:rsidR="00496805">
        <w:t>0</w:t>
      </w:r>
      <w:r w:rsidR="00843390">
        <w:t>1</w:t>
      </w:r>
      <w:r w:rsidR="008C0515">
        <w:t>.201</w:t>
      </w:r>
      <w:r w:rsidR="00496805">
        <w:t>8</w:t>
      </w:r>
      <w:r w:rsidR="008C0515">
        <w:t>.</w:t>
      </w:r>
      <w:r>
        <w:t xml:space="preserve"> uplatile jamčevinu u iznosu od 10% utvrđene vrijednosti imovine, na žiro račun Trgovačkog suda u Osijeku, broj </w:t>
      </w:r>
      <w:r w:rsidR="00F441F5">
        <w:t>HR31</w:t>
      </w:r>
      <w:r>
        <w:t>239000113000</w:t>
      </w:r>
      <w:r w:rsidR="005443B1">
        <w:t xml:space="preserve"> </w:t>
      </w:r>
      <w:r>
        <w:t xml:space="preserve">00200 otvoren kod Hrvatske poštanske banke d.d. s uplatnim pozivom na broj </w:t>
      </w:r>
      <w:r w:rsidR="005443B1">
        <w:t>HR</w:t>
      </w:r>
      <w:r>
        <w:t>05 272-</w:t>
      </w:r>
      <w:r w:rsidR="00286EC0">
        <w:t>1071</w:t>
      </w:r>
      <w:r>
        <w:t>-1</w:t>
      </w:r>
      <w:r w:rsidR="00286EC0">
        <w:t>3</w:t>
      </w:r>
      <w:r>
        <w:t xml:space="preserve"> i dokaz o tome predoče stečajnom sucu prije početka dražbe.</w:t>
      </w:r>
    </w:p>
    <w:p w:rsidRDefault="00BC2552" w:rsidP="007B337C" w:rsidR="00BC2552">
      <w:pPr>
        <w:jc w:val="both"/>
      </w:pPr>
    </w:p>
    <w:p w:rsidRDefault="00703041" w:rsidP="0028068F" w:rsidR="00703041">
      <w:pPr>
        <w:numPr>
          <w:ilvl w:val="0"/>
          <w:numId w:val="14"/>
        </w:numPr>
        <w:jc w:val="both"/>
      </w:pPr>
      <w:r>
        <w:t>Sudionicima dražbe, koji ne uspiju u javnoj dražbi, jamčevina će se vratiti odmah nakon zaključenja javne dražbe.</w:t>
      </w:r>
    </w:p>
    <w:p w:rsidRDefault="00703041" w:rsidP="00703041" w:rsidR="00703041">
      <w:pPr>
        <w:jc w:val="both"/>
      </w:pPr>
    </w:p>
    <w:p w:rsidRDefault="00703041" w:rsidP="00BD7955" w:rsidR="00703041">
      <w:pPr>
        <w:numPr>
          <w:ilvl w:val="0"/>
          <w:numId w:val="14"/>
        </w:numPr>
        <w:jc w:val="both"/>
      </w:pPr>
      <w:r>
        <w:t xml:space="preserve">Ponuditelji, čija ponuda bude prihvaćena, dužni su u roku od 30 dana od dana pravomoćnosti rješenja o dosudi, uplatiti razliku između jamčevine i postignute kupoprodajne cijene na račun sudskog depozita iz t. </w:t>
      </w:r>
      <w:r w:rsidR="00BD7955">
        <w:t>3</w:t>
      </w:r>
      <w:r>
        <w:t xml:space="preserve">. </w:t>
      </w:r>
      <w:r w:rsidR="008102D4">
        <w:t>i</w:t>
      </w:r>
      <w:r>
        <w:t>zreke ovoga zaključka.</w:t>
      </w:r>
    </w:p>
    <w:p w:rsidRDefault="00703041" w:rsidP="00703041" w:rsidR="00703041">
      <w:pPr>
        <w:jc w:val="both"/>
      </w:pPr>
    </w:p>
    <w:p w:rsidRDefault="008217C9" w:rsidP="0028068F" w:rsidR="000112D4">
      <w:pPr>
        <w:pStyle w:val="Odlomakpopisa"/>
        <w:numPr>
          <w:ilvl w:val="0"/>
          <w:numId w:val="14"/>
        </w:numPr>
      </w:pPr>
      <w:r>
        <w:lastRenderedPageBreak/>
        <w:t>Imovina</w:t>
      </w:r>
      <w:r w:rsidR="000112D4">
        <w:t xml:space="preserve"> će se dosuditi i kupcima koji su ponudili nižu cijenu (ali ne i nižu od početne na ovom ročištu za prodaju) ako kupci koji su ponudili veću cijenu ne polože kupovninu u određenom im roku.</w:t>
      </w:r>
    </w:p>
    <w:p w:rsidRDefault="000112D4" w:rsidP="000112D4" w:rsidR="000112D4">
      <w:pPr>
        <w:jc w:val="both"/>
      </w:pPr>
    </w:p>
    <w:p w:rsidRDefault="00703041" w:rsidP="003E430B" w:rsidR="00703041">
      <w:pPr>
        <w:numPr>
          <w:ilvl w:val="0"/>
          <w:numId w:val="14"/>
        </w:numPr>
        <w:jc w:val="both"/>
      </w:pPr>
      <w:r>
        <w:t>Poreze, pristojbe i sve troškove u svezi s prodajom i prijenosom vlasništva dužan je platiti kupac.</w:t>
      </w:r>
    </w:p>
    <w:p w:rsidRDefault="00703041" w:rsidP="00703041" w:rsidR="00703041">
      <w:pPr>
        <w:jc w:val="both"/>
      </w:pPr>
    </w:p>
    <w:p w:rsidRDefault="00703041" w:rsidP="0028068F" w:rsidR="00DB4D2A" w:rsidRPr="00D86F5B">
      <w:pPr>
        <w:numPr>
          <w:ilvl w:val="0"/>
          <w:numId w:val="14"/>
        </w:numPr>
        <w:jc w:val="both"/>
      </w:pPr>
      <w:r>
        <w:t>Prodaja se odvija po načelu „viđeno-kupljeno“, te su isključeni svi naknadni prigovori.</w:t>
      </w:r>
      <w:r w:rsidR="00DB4D2A" w:rsidRPr="00D86F5B">
        <w:t xml:space="preserve"> </w:t>
      </w:r>
    </w:p>
    <w:p w:rsidRDefault="000D032B" w:rsidP="000D032B" w:rsidR="000D032B">
      <w:pPr>
        <w:jc w:val="both"/>
      </w:pPr>
    </w:p>
    <w:p w:rsidRDefault="008217C9" w:rsidP="008217C9" w:rsidR="00703041">
      <w:pPr>
        <w:numPr>
          <w:ilvl w:val="0"/>
          <w:numId w:val="14"/>
        </w:numPr>
        <w:jc w:val="both"/>
      </w:pPr>
      <w:r>
        <w:t>Imovina</w:t>
      </w:r>
      <w:r w:rsidR="00703041">
        <w:t xml:space="preserve"> iz t. </w:t>
      </w:r>
      <w:r w:rsidR="00BD7955">
        <w:t>1</w:t>
      </w:r>
      <w:r w:rsidR="00703041">
        <w:t>. opterećen</w:t>
      </w:r>
      <w:r>
        <w:t>a</w:t>
      </w:r>
      <w:r w:rsidR="00703041">
        <w:t xml:space="preserve"> </w:t>
      </w:r>
      <w:r>
        <w:t xml:space="preserve">je </w:t>
      </w:r>
      <w:r w:rsidR="00703041">
        <w:t>založnim pravima, koja će se brisati nakon pravomoćnosti rješenja o dosudi.</w:t>
      </w:r>
    </w:p>
    <w:p w:rsidRDefault="00703041" w:rsidP="00703041" w:rsidR="00703041">
      <w:pPr>
        <w:jc w:val="both"/>
      </w:pPr>
    </w:p>
    <w:p w:rsidRDefault="00994A6B" w:rsidP="00286EC0" w:rsidR="00F67599">
      <w:pPr>
        <w:numPr>
          <w:ilvl w:val="0"/>
          <w:numId w:val="14"/>
        </w:numPr>
        <w:jc w:val="both"/>
      </w:pPr>
      <w:r>
        <w:t xml:space="preserve">Početna cijena utvrđena je temeljem Procjene vrijednosti nekretnina od </w:t>
      </w:r>
      <w:r w:rsidR="009228C0">
        <w:t>1</w:t>
      </w:r>
      <w:r w:rsidR="00286EC0">
        <w:t>7</w:t>
      </w:r>
      <w:r>
        <w:t xml:space="preserve">. </w:t>
      </w:r>
      <w:r w:rsidR="00286EC0">
        <w:t>ožujka</w:t>
      </w:r>
      <w:r>
        <w:t xml:space="preserve"> 201</w:t>
      </w:r>
      <w:r w:rsidR="00286EC0">
        <w:t>5</w:t>
      </w:r>
      <w:r>
        <w:t>. izrađene po stalnom sudskom vještaku za građevinarstvo</w:t>
      </w:r>
      <w:r w:rsidR="00F67599">
        <w:t>.</w:t>
      </w:r>
    </w:p>
    <w:p w:rsidRDefault="00F67599" w:rsidP="00F67599" w:rsidR="00F67599">
      <w:pPr>
        <w:ind w:left="540"/>
        <w:jc w:val="both"/>
      </w:pPr>
    </w:p>
    <w:p w:rsidRDefault="00703041" w:rsidP="00647C21" w:rsidR="00703041">
      <w:pPr>
        <w:numPr>
          <w:ilvl w:val="0"/>
          <w:numId w:val="14"/>
        </w:numPr>
        <w:jc w:val="both"/>
      </w:pPr>
      <w:r>
        <w:t>Dodatne obavijesti o imovini mogu se dobiti od stečajn</w:t>
      </w:r>
      <w:r w:rsidR="00BD7955">
        <w:t>og</w:t>
      </w:r>
      <w:r>
        <w:t xml:space="preserve"> upravitelj</w:t>
      </w:r>
      <w:r w:rsidR="00BD7955">
        <w:t>a</w:t>
      </w:r>
      <w:r>
        <w:t xml:space="preserve"> na broj mobitela </w:t>
      </w:r>
      <w:r w:rsidR="009228C0" w:rsidRPr="009228C0">
        <w:t>09</w:t>
      </w:r>
      <w:r w:rsidR="00647C21">
        <w:t>1</w:t>
      </w:r>
      <w:r w:rsidR="009228C0" w:rsidRPr="009228C0">
        <w:t>/25</w:t>
      </w:r>
      <w:r w:rsidR="00647C21">
        <w:t>4</w:t>
      </w:r>
      <w:r w:rsidR="009228C0" w:rsidRPr="009228C0">
        <w:t>-</w:t>
      </w:r>
      <w:r w:rsidR="00647C21">
        <w:t>0561</w:t>
      </w:r>
      <w:r w:rsidR="009228C0">
        <w:t xml:space="preserve"> </w:t>
      </w:r>
      <w:r>
        <w:t>svakim radnim danom od 9.</w:t>
      </w:r>
      <w:r>
        <w:rPr>
          <w:vertAlign w:val="superscript"/>
        </w:rPr>
        <w:t>00</w:t>
      </w:r>
      <w:r>
        <w:t>-14.</w:t>
      </w:r>
      <w:r>
        <w:rPr>
          <w:vertAlign w:val="superscript"/>
        </w:rPr>
        <w:t>00</w:t>
      </w:r>
      <w:r>
        <w:t xml:space="preserve"> h.</w:t>
      </w:r>
    </w:p>
    <w:p w:rsidRDefault="00703041" w:rsidP="00BD7955" w:rsidR="008704CC">
      <w:pPr>
        <w:ind w:left="1416"/>
        <w:jc w:val="both"/>
      </w:pPr>
      <w:r>
        <w:t xml:space="preserve">Više podataka o prodaji imovine stečajnog dužnika može se naći i na </w:t>
      </w:r>
      <w:hyperlink r:id="rId11" w:history="true">
        <w:r>
          <w:rPr>
            <w:rStyle w:val="Hiperveza"/>
            <w:color w:val="auto"/>
          </w:rPr>
          <w:t>www.sudacka-mreza.hr/stecaj</w:t>
        </w:r>
      </w:hyperlink>
      <w:r>
        <w:t xml:space="preserve"> ili na </w:t>
      </w:r>
      <w:hyperlink r:id="rId12" w:history="true">
        <w:r>
          <w:rPr>
            <w:rStyle w:val="Hiperveza"/>
            <w:color w:val="auto"/>
          </w:rPr>
          <w:t>www.vts.hr</w:t>
        </w:r>
      </w:hyperlink>
      <w:r>
        <w:t xml:space="preserve"> u rubrici „web stečaj“. </w:t>
      </w:r>
    </w:p>
    <w:p w:rsidRDefault="008704CC" w:rsidP="00703041" w:rsidR="008704CC">
      <w:pPr>
        <w:ind w:left="708"/>
        <w:jc w:val="both"/>
      </w:pPr>
    </w:p>
    <w:p w:rsidRDefault="00703041" w:rsidP="000F2B2A" w:rsidR="00DD2905" w:rsidRPr="00BD7955">
      <w:pPr>
        <w:numPr>
          <w:ilvl w:val="0"/>
          <w:numId w:val="14"/>
        </w:numPr>
        <w:jc w:val="both"/>
      </w:pPr>
      <w:r w:rsidRPr="00BD7955">
        <w:t xml:space="preserve">Nalaže se stečajnom upravitelju da odmah objavi oglas </w:t>
      </w:r>
      <w:r w:rsidR="00DD2905" w:rsidRPr="00BD7955">
        <w:t>predmetnog</w:t>
      </w:r>
      <w:r w:rsidRPr="00BD7955">
        <w:t xml:space="preserve"> sadržaja </w:t>
      </w:r>
      <w:r w:rsidR="000F2B2A">
        <w:t xml:space="preserve">na </w:t>
      </w:r>
      <w:r w:rsidR="000F2B2A">
        <w:rPr>
          <w:bCs/>
        </w:rPr>
        <w:t xml:space="preserve">oglasnim stranicama na </w:t>
      </w:r>
      <w:r w:rsidR="000F2B2A">
        <w:t>Vinkovačkoj televiziji.</w:t>
      </w:r>
    </w:p>
    <w:p w:rsidRDefault="009228C0" w:rsidP="00703041" w:rsidR="009228C0"/>
    <w:p w:rsidRDefault="00703041" w:rsidP="00703041" w:rsidR="00703041" w:rsidRPr="00F441F5">
      <w:pPr>
        <w:ind w:left="540"/>
        <w:jc w:val="center"/>
        <w:rPr>
          <w:bCs/>
        </w:rPr>
      </w:pPr>
      <w:r w:rsidRPr="00F441F5">
        <w:rPr>
          <w:bCs/>
        </w:rPr>
        <w:t>Obrazlo</w:t>
      </w:r>
      <w:r w:rsidR="00AC65AB" w:rsidRPr="00F441F5">
        <w:rPr>
          <w:bCs/>
        </w:rPr>
        <w:t>že</w:t>
      </w:r>
      <w:r w:rsidRPr="00F441F5">
        <w:rPr>
          <w:bCs/>
        </w:rPr>
        <w:t>nje</w:t>
      </w:r>
    </w:p>
    <w:p w:rsidRDefault="00493E0B" w:rsidP="00794B55" w:rsidR="00493E0B">
      <w:pPr>
        <w:rPr>
          <w:b/>
        </w:rPr>
      </w:pPr>
    </w:p>
    <w:p w:rsidRDefault="00703041" w:rsidP="00E84881" w:rsidR="00703041">
      <w:pPr>
        <w:jc w:val="both"/>
      </w:pPr>
      <w:r>
        <w:tab/>
        <w:t>Sukladno odluci skupštine vjerovnika</w:t>
      </w:r>
      <w:r w:rsidR="007B337C">
        <w:t xml:space="preserve"> od </w:t>
      </w:r>
      <w:r w:rsidR="00286EC0">
        <w:t>3</w:t>
      </w:r>
      <w:r w:rsidR="007B337C">
        <w:t>.</w:t>
      </w:r>
      <w:r w:rsidR="009228C0">
        <w:t>0</w:t>
      </w:r>
      <w:r w:rsidR="00286EC0">
        <w:t>3</w:t>
      </w:r>
      <w:r w:rsidR="007B337C">
        <w:t>.201</w:t>
      </w:r>
      <w:r w:rsidR="00286EC0">
        <w:t>5</w:t>
      </w:r>
      <w:r w:rsidR="007B337C">
        <w:t>.</w:t>
      </w:r>
      <w:r w:rsidR="00647C21">
        <w:t xml:space="preserve"> </w:t>
      </w:r>
      <w:r>
        <w:t>i prijedloga stečajn</w:t>
      </w:r>
      <w:r w:rsidR="00647C21">
        <w:t>e</w:t>
      </w:r>
      <w:r>
        <w:t xml:space="preserve"> upravitelj</w:t>
      </w:r>
      <w:r w:rsidR="00647C21">
        <w:t>ice</w:t>
      </w:r>
      <w:r w:rsidR="00CB61B7">
        <w:t xml:space="preserve"> od </w:t>
      </w:r>
      <w:r w:rsidR="00606305">
        <w:t>2</w:t>
      </w:r>
      <w:r w:rsidR="00716928">
        <w:t>1</w:t>
      </w:r>
      <w:r w:rsidR="00CB61B7">
        <w:t>.1</w:t>
      </w:r>
      <w:r w:rsidR="00496805">
        <w:t>2</w:t>
      </w:r>
      <w:r w:rsidR="00CB61B7">
        <w:t>.2017.</w:t>
      </w:r>
      <w:r>
        <w:t>, sud je</w:t>
      </w:r>
      <w:r w:rsidR="00F67599">
        <w:t xml:space="preserve"> odlučio kao u izreci zaključka</w:t>
      </w:r>
      <w:r w:rsidR="006F6B38">
        <w:t xml:space="preserve"> i smanjio početnu cijenu za 10 % u odnosu na početnu cijenu s prethodne prodaje</w:t>
      </w:r>
      <w:r w:rsidR="003E2FDA">
        <w:t xml:space="preserve">, </w:t>
      </w:r>
      <w:r w:rsidR="009754B1">
        <w:t>a sve u vezi s</w:t>
      </w:r>
      <w:r>
        <w:t xml:space="preserve"> čl. </w:t>
      </w:r>
      <w:r w:rsidR="00A009F2">
        <w:t xml:space="preserve">97. i 99. OZ-a </w:t>
      </w:r>
      <w:r w:rsidR="005443B1">
        <w:t xml:space="preserve">i čl. 164. </w:t>
      </w:r>
      <w:r w:rsidR="0008463C" w:rsidRPr="0008463C">
        <w:t>Stečajnog zakona (NN 44/96, 29/99, 129/00, 123/03, 82/06, 116/10, 25/12 i 133/12), a u vezi s čl. 441. Stečajnog zakona (NN 71/15)</w:t>
      </w:r>
      <w:r w:rsidR="005443B1">
        <w:t>.</w:t>
      </w:r>
    </w:p>
    <w:p w:rsidRDefault="00493E0B" w:rsidP="00703041" w:rsidR="00493E0B">
      <w:pPr>
        <w:jc w:val="both"/>
      </w:pPr>
    </w:p>
    <w:p w:rsidRDefault="00703041" w:rsidP="0008463C" w:rsidR="0021322F">
      <w:pPr>
        <w:jc w:val="center"/>
        <w:rPr>
          <w:bCs/>
        </w:rPr>
      </w:pPr>
      <w:r w:rsidRPr="00F441F5">
        <w:rPr>
          <w:bCs/>
        </w:rPr>
        <w:t xml:space="preserve">U Osijeku </w:t>
      </w:r>
      <w:r w:rsidR="003057A9" w:rsidRPr="003057A9">
        <w:rPr>
          <w:bCs/>
        </w:rPr>
        <w:t>10. siječnja 2018</w:t>
      </w:r>
      <w:r w:rsidR="0021322F">
        <w:rPr>
          <w:bCs/>
        </w:rPr>
        <w:t xml:space="preserve">. </w:t>
      </w:r>
    </w:p>
    <w:p w:rsidRDefault="00703041" w:rsidP="0008463C" w:rsidR="00493E0B" w:rsidRPr="00F441F5">
      <w:pPr>
        <w:jc w:val="center"/>
        <w:rPr>
          <w:bCs/>
        </w:rPr>
      </w:pPr>
      <w:r w:rsidRPr="00F441F5">
        <w:rPr>
          <w:bCs/>
        </w:rPr>
        <w:t xml:space="preserve"> </w:t>
      </w:r>
    </w:p>
    <w:p w:rsidRDefault="00565B8D" w:rsidP="00703041" w:rsidR="00703041" w:rsidRPr="00F441F5">
      <w:pPr>
        <w:rPr>
          <w:bCs/>
        </w:rPr>
      </w:pPr>
      <w:r w:rsidRPr="00F441F5">
        <w:rPr>
          <w:bCs/>
        </w:rPr>
        <w:t>Zapisničar:</w:t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  <w:t xml:space="preserve">  </w:t>
      </w:r>
      <w:r w:rsidR="00703041" w:rsidRPr="00F441F5">
        <w:rPr>
          <w:bCs/>
        </w:rPr>
        <w:t>STEČAJNI SUDAC:</w:t>
      </w:r>
    </w:p>
    <w:p w:rsidRDefault="009407D7" w:rsidP="00703041" w:rsidR="00703041" w:rsidRPr="00F441F5">
      <w:pPr>
        <w:rPr>
          <w:bCs/>
        </w:rPr>
      </w:pPr>
      <w:r>
        <w:rPr>
          <w:bCs/>
        </w:rPr>
        <w:t>Elizabeta Đeke</w:t>
      </w:r>
      <w:r w:rsidR="00CB74D1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  <w:t xml:space="preserve">        </w:t>
      </w:r>
      <w:r w:rsidR="00703041" w:rsidRPr="00F441F5">
        <w:rPr>
          <w:bCs/>
        </w:rPr>
        <w:t>mr.</w:t>
      </w:r>
      <w:r w:rsidR="000F2B2A">
        <w:rPr>
          <w:bCs/>
        </w:rPr>
        <w:t xml:space="preserve"> </w:t>
      </w:r>
      <w:r w:rsidR="00703041" w:rsidRPr="00F441F5">
        <w:rPr>
          <w:bCs/>
        </w:rPr>
        <w:t>sc. Tihomir Kovačević</w:t>
      </w:r>
    </w:p>
    <w:p w:rsidRDefault="005443B1" w:rsidP="00703041" w:rsidR="005443B1" w:rsidRPr="00F441F5">
      <w:pPr>
        <w:rPr>
          <w:bCs/>
        </w:rPr>
      </w:pPr>
    </w:p>
    <w:p w:rsidRDefault="00493E0B" w:rsidP="00493E0B" w:rsidR="00493E0B" w:rsidRPr="009431C5">
      <w:r w:rsidRPr="009431C5">
        <w:t>D N A :</w:t>
      </w:r>
    </w:p>
    <w:p w:rsidRDefault="00647C21" w:rsidP="00496805" w:rsidR="00647C21">
      <w:pPr>
        <w:numPr>
          <w:ilvl w:val="0"/>
          <w:numId w:val="17"/>
        </w:numPr>
      </w:pPr>
      <w:r>
        <w:t>Stečajna upraviteljica</w:t>
      </w:r>
    </w:p>
    <w:p w:rsidRDefault="00C762AC" w:rsidP="007965FE" w:rsidR="00C762AC">
      <w:pPr>
        <w:numPr>
          <w:ilvl w:val="0"/>
          <w:numId w:val="17"/>
        </w:numPr>
      </w:pPr>
      <w:r>
        <w:t>Predsjedništvo</w:t>
      </w:r>
    </w:p>
    <w:p w:rsidRDefault="0008463C" w:rsidP="0008463C" w:rsidR="00703041">
      <w:pPr>
        <w:numPr>
          <w:ilvl w:val="0"/>
          <w:numId w:val="17"/>
        </w:numPr>
      </w:pPr>
      <w:r w:rsidRPr="0008463C">
        <w:t>mrežna stranica e-Oglasna ploča sudova</w:t>
      </w:r>
    </w:p>
    <w:p w:rsidRDefault="000165F8" w:rsidP="000165F8" w:rsidR="000165F8"/>
    <w:p w:rsidRDefault="000165F8" w:rsidP="000165F8" w:rsidR="000165F8" w:rsidRPr="009D784F">
      <w:pPr>
        <w:jc w:val="both"/>
      </w:pPr>
    </w:p>
    <w:p w:rsidRDefault="000165F8" w:rsidP="002845BA" w:rsidR="000165F8">
      <w:pPr>
        <w:rPr>
          <w:bCs/>
        </w:rPr>
      </w:pP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 </w:t>
      </w:r>
    </w:p>
    <w:p w:rsidRDefault="000165F8" w:rsidP="000165F8" w:rsidR="000165F8"/>
    <w:sectPr w:rsidSect="00912573" w:rsidR="000165F8">
      <w:headerReference w:type="even" r:id="rId13"/>
      <w:headerReference w:type="default" r:id="rId14"/>
      <w:headerReference w:type="first" r:id="rId15"/>
      <w:pgSz w:h="16838" w:w="11906"/>
      <w:pgMar w:gutter="0" w:footer="708" w:header="708" w:left="1417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A48" w:rsidR="008E1A48">
      <w:r>
        <w:separator/>
      </w:r>
    </w:p>
  </w:endnote>
  <w:endnote w:id="0" w:type="continuationSeparator">
    <w:p w:rsidRDefault="008E1A48" w:rsidR="008E1A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A48" w:rsidR="008E1A48">
      <w:r>
        <w:separator/>
      </w:r>
    </w:p>
  </w:footnote>
  <w:footnote w:id="0" w:type="continuationSeparator">
    <w:p w:rsidRDefault="008E1A48" w:rsidR="008E1A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553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068F" w:rsidP="00581C09" w:rsidR="0028068F">
    <w:pPr>
      <w:pStyle w:val="Zaglavlje"/>
    </w:pPr>
    <w:r>
      <w:tab/>
    </w:r>
    <w:r>
      <w:tab/>
    </w:r>
    <w:r w:rsidR="00286EC0" w:rsidRPr="00286EC0">
      <w:t>14 St-1071/13-</w:t>
    </w:r>
    <w:r w:rsidR="00701ECB">
      <w:t>1</w:t>
    </w:r>
    <w:r w:rsidR="007C49CE">
      <w:t>7</w:t>
    </w:r>
    <w:r w:rsidR="003057A9"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11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13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4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63CD009B"/>
    <w:multiLevelType w:val="hybridMultilevel"/>
    <w:tmpl w:val="E92A980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12C8016C" w:ilvl="3">
      <w:start w:val="14"/>
      <w:numFmt w:val="bullet"/>
      <w:lvlText w:val=""/>
      <w:lvlJc w:val="left"/>
      <w:pPr>
        <w:ind w:hanging="360" w:left="3585"/>
      </w:pPr>
      <w:rPr>
        <w:rFonts w:cs="Times New Roman" w:eastAsia="Times New Roman" w:hAnsi="Wingdings" w:ascii="Wingdings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7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3"/>
  </w:num>
  <w:num w:numId="7">
    <w:abstractNumId w:val="5"/>
  </w:num>
  <w:num w:numId="8">
    <w:abstractNumId w:val="6"/>
  </w:num>
  <w:num w:numId="9">
    <w:abstractNumId w:val="3"/>
  </w:num>
  <w:num w:numId="10">
    <w:abstractNumId w:val="9"/>
  </w:num>
  <w:num w:numId="11">
    <w:abstractNumId w:val="8"/>
  </w:num>
  <w:num w:numId="12">
    <w:abstractNumId w:val="0"/>
  </w:num>
  <w:num w:numId="13">
    <w:abstractNumId w:val="7"/>
  </w:num>
  <w:num w:numId="14">
    <w:abstractNumId w:val="15"/>
  </w:num>
  <w:num w:numId="15">
    <w:abstractNumId w:val="18"/>
  </w:num>
  <w:num w:numId="16">
    <w:abstractNumId w:val="10"/>
  </w:num>
  <w:num w:numId="17">
    <w:abstractNumId w:val="4"/>
  </w:num>
  <w:num w:numId="18">
    <w:abstractNumId w:val="1"/>
  </w:num>
  <w:num w:numId="19">
    <w:abstractNumId w:val="16"/>
  </w:num>
  <w:num w:numId="20">
    <w:abstractNumId w:val="2"/>
  </w:num>
  <w:num w:numId="21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03490"/>
    <w:rsid w:val="00006CA4"/>
    <w:rsid w:val="000112D4"/>
    <w:rsid w:val="000148E5"/>
    <w:rsid w:val="000165F8"/>
    <w:rsid w:val="00050F42"/>
    <w:rsid w:val="00055AAB"/>
    <w:rsid w:val="00056A28"/>
    <w:rsid w:val="00057240"/>
    <w:rsid w:val="00064416"/>
    <w:rsid w:val="000666B1"/>
    <w:rsid w:val="00073AD4"/>
    <w:rsid w:val="0008463C"/>
    <w:rsid w:val="000A57B8"/>
    <w:rsid w:val="000C51E4"/>
    <w:rsid w:val="000D032B"/>
    <w:rsid w:val="000D3700"/>
    <w:rsid w:val="000E3517"/>
    <w:rsid w:val="000F2B2A"/>
    <w:rsid w:val="00101819"/>
    <w:rsid w:val="001047DB"/>
    <w:rsid w:val="00105297"/>
    <w:rsid w:val="00117977"/>
    <w:rsid w:val="001279BC"/>
    <w:rsid w:val="00140FC2"/>
    <w:rsid w:val="00150682"/>
    <w:rsid w:val="0019087D"/>
    <w:rsid w:val="00194418"/>
    <w:rsid w:val="001B1445"/>
    <w:rsid w:val="001B5325"/>
    <w:rsid w:val="001C245B"/>
    <w:rsid w:val="001E492D"/>
    <w:rsid w:val="0021322F"/>
    <w:rsid w:val="002147D0"/>
    <w:rsid w:val="00226EC9"/>
    <w:rsid w:val="002410C4"/>
    <w:rsid w:val="00257701"/>
    <w:rsid w:val="0026331C"/>
    <w:rsid w:val="00267FBD"/>
    <w:rsid w:val="00272E55"/>
    <w:rsid w:val="0028068F"/>
    <w:rsid w:val="00281107"/>
    <w:rsid w:val="00283671"/>
    <w:rsid w:val="002845BA"/>
    <w:rsid w:val="0028553A"/>
    <w:rsid w:val="00286EC0"/>
    <w:rsid w:val="00292B96"/>
    <w:rsid w:val="002C1037"/>
    <w:rsid w:val="002E1C82"/>
    <w:rsid w:val="002E4A06"/>
    <w:rsid w:val="00302639"/>
    <w:rsid w:val="003057A9"/>
    <w:rsid w:val="00312325"/>
    <w:rsid w:val="00315981"/>
    <w:rsid w:val="00322B46"/>
    <w:rsid w:val="00326F1E"/>
    <w:rsid w:val="003324A6"/>
    <w:rsid w:val="0033424C"/>
    <w:rsid w:val="00346680"/>
    <w:rsid w:val="003505EA"/>
    <w:rsid w:val="00355748"/>
    <w:rsid w:val="00363C6B"/>
    <w:rsid w:val="00364B41"/>
    <w:rsid w:val="0037373E"/>
    <w:rsid w:val="003B3230"/>
    <w:rsid w:val="003C709D"/>
    <w:rsid w:val="003D4CDD"/>
    <w:rsid w:val="003E14F3"/>
    <w:rsid w:val="003E2FDA"/>
    <w:rsid w:val="003E430B"/>
    <w:rsid w:val="003E6BC2"/>
    <w:rsid w:val="003F7BF6"/>
    <w:rsid w:val="0040137F"/>
    <w:rsid w:val="00403A85"/>
    <w:rsid w:val="00404724"/>
    <w:rsid w:val="0041104C"/>
    <w:rsid w:val="00411C60"/>
    <w:rsid w:val="00467BD8"/>
    <w:rsid w:val="00470AD2"/>
    <w:rsid w:val="0047482C"/>
    <w:rsid w:val="00493E0B"/>
    <w:rsid w:val="00496805"/>
    <w:rsid w:val="004A5601"/>
    <w:rsid w:val="005443B1"/>
    <w:rsid w:val="00565B8D"/>
    <w:rsid w:val="00581C09"/>
    <w:rsid w:val="005821CC"/>
    <w:rsid w:val="005A1C87"/>
    <w:rsid w:val="005A7C2B"/>
    <w:rsid w:val="005B2FA6"/>
    <w:rsid w:val="00606305"/>
    <w:rsid w:val="0061684F"/>
    <w:rsid w:val="00647C21"/>
    <w:rsid w:val="00655739"/>
    <w:rsid w:val="00661B6F"/>
    <w:rsid w:val="00664027"/>
    <w:rsid w:val="00667CE1"/>
    <w:rsid w:val="00692DC9"/>
    <w:rsid w:val="006A7710"/>
    <w:rsid w:val="006B31AA"/>
    <w:rsid w:val="006F1D8D"/>
    <w:rsid w:val="006F3621"/>
    <w:rsid w:val="006F6B38"/>
    <w:rsid w:val="00701ECB"/>
    <w:rsid w:val="00703041"/>
    <w:rsid w:val="00706971"/>
    <w:rsid w:val="00716928"/>
    <w:rsid w:val="00733394"/>
    <w:rsid w:val="007618DD"/>
    <w:rsid w:val="0076395F"/>
    <w:rsid w:val="0077294C"/>
    <w:rsid w:val="007778C2"/>
    <w:rsid w:val="0078398D"/>
    <w:rsid w:val="00794B55"/>
    <w:rsid w:val="007965FE"/>
    <w:rsid w:val="0079760A"/>
    <w:rsid w:val="007B337C"/>
    <w:rsid w:val="007B64B5"/>
    <w:rsid w:val="007C48E4"/>
    <w:rsid w:val="007C49CE"/>
    <w:rsid w:val="007D2AA0"/>
    <w:rsid w:val="00804356"/>
    <w:rsid w:val="00807CDC"/>
    <w:rsid w:val="008102D4"/>
    <w:rsid w:val="008217C9"/>
    <w:rsid w:val="00843390"/>
    <w:rsid w:val="00845C6F"/>
    <w:rsid w:val="00846934"/>
    <w:rsid w:val="00847E3E"/>
    <w:rsid w:val="00861FEC"/>
    <w:rsid w:val="00863730"/>
    <w:rsid w:val="008658A1"/>
    <w:rsid w:val="008704CC"/>
    <w:rsid w:val="00892F29"/>
    <w:rsid w:val="008A5E28"/>
    <w:rsid w:val="008B1F96"/>
    <w:rsid w:val="008C0515"/>
    <w:rsid w:val="008D39A0"/>
    <w:rsid w:val="008E1A48"/>
    <w:rsid w:val="009065C0"/>
    <w:rsid w:val="00912573"/>
    <w:rsid w:val="00915939"/>
    <w:rsid w:val="009228C0"/>
    <w:rsid w:val="009370DB"/>
    <w:rsid w:val="009407D7"/>
    <w:rsid w:val="009754B1"/>
    <w:rsid w:val="00976227"/>
    <w:rsid w:val="00977E61"/>
    <w:rsid w:val="00980AFB"/>
    <w:rsid w:val="00992075"/>
    <w:rsid w:val="0099211F"/>
    <w:rsid w:val="00994A6B"/>
    <w:rsid w:val="009A0357"/>
    <w:rsid w:val="009A1AAA"/>
    <w:rsid w:val="009A34C2"/>
    <w:rsid w:val="009D3179"/>
    <w:rsid w:val="009D4977"/>
    <w:rsid w:val="009F2EA5"/>
    <w:rsid w:val="00A009F2"/>
    <w:rsid w:val="00A063A5"/>
    <w:rsid w:val="00A06874"/>
    <w:rsid w:val="00A06C79"/>
    <w:rsid w:val="00A20BA7"/>
    <w:rsid w:val="00A27611"/>
    <w:rsid w:val="00A30A28"/>
    <w:rsid w:val="00A30DC9"/>
    <w:rsid w:val="00A63674"/>
    <w:rsid w:val="00A778DD"/>
    <w:rsid w:val="00AA4BF0"/>
    <w:rsid w:val="00AA6A48"/>
    <w:rsid w:val="00AB1F5C"/>
    <w:rsid w:val="00AC65AB"/>
    <w:rsid w:val="00AC6D3F"/>
    <w:rsid w:val="00AC75F1"/>
    <w:rsid w:val="00AD0B88"/>
    <w:rsid w:val="00AE34E6"/>
    <w:rsid w:val="00AE4108"/>
    <w:rsid w:val="00AE7427"/>
    <w:rsid w:val="00B22964"/>
    <w:rsid w:val="00B30FAF"/>
    <w:rsid w:val="00B332BB"/>
    <w:rsid w:val="00B408B0"/>
    <w:rsid w:val="00B464CD"/>
    <w:rsid w:val="00B6083C"/>
    <w:rsid w:val="00B661F4"/>
    <w:rsid w:val="00B73B51"/>
    <w:rsid w:val="00BB2EBE"/>
    <w:rsid w:val="00BC0A4A"/>
    <w:rsid w:val="00BC2552"/>
    <w:rsid w:val="00BD7955"/>
    <w:rsid w:val="00BE3CD6"/>
    <w:rsid w:val="00BE635E"/>
    <w:rsid w:val="00BF0878"/>
    <w:rsid w:val="00C16F42"/>
    <w:rsid w:val="00C22DC3"/>
    <w:rsid w:val="00C44E21"/>
    <w:rsid w:val="00C478F5"/>
    <w:rsid w:val="00C54411"/>
    <w:rsid w:val="00C62369"/>
    <w:rsid w:val="00C715A0"/>
    <w:rsid w:val="00C762AC"/>
    <w:rsid w:val="00C91DA2"/>
    <w:rsid w:val="00C93FE2"/>
    <w:rsid w:val="00CB61B7"/>
    <w:rsid w:val="00CB74D1"/>
    <w:rsid w:val="00CC59CE"/>
    <w:rsid w:val="00CE1D87"/>
    <w:rsid w:val="00D00B4D"/>
    <w:rsid w:val="00D17E6E"/>
    <w:rsid w:val="00D3268E"/>
    <w:rsid w:val="00D5137C"/>
    <w:rsid w:val="00D61002"/>
    <w:rsid w:val="00D610AC"/>
    <w:rsid w:val="00DA72B0"/>
    <w:rsid w:val="00DB4D2A"/>
    <w:rsid w:val="00DC3895"/>
    <w:rsid w:val="00DD2068"/>
    <w:rsid w:val="00DD2905"/>
    <w:rsid w:val="00DD7C2A"/>
    <w:rsid w:val="00DE18BD"/>
    <w:rsid w:val="00DF7369"/>
    <w:rsid w:val="00E0041E"/>
    <w:rsid w:val="00E012AC"/>
    <w:rsid w:val="00E02769"/>
    <w:rsid w:val="00E22D31"/>
    <w:rsid w:val="00E441DB"/>
    <w:rsid w:val="00E74F15"/>
    <w:rsid w:val="00E84881"/>
    <w:rsid w:val="00E9734C"/>
    <w:rsid w:val="00EA6BB2"/>
    <w:rsid w:val="00EB6E57"/>
    <w:rsid w:val="00EC27FE"/>
    <w:rsid w:val="00F01A27"/>
    <w:rsid w:val="00F108E5"/>
    <w:rsid w:val="00F1269B"/>
    <w:rsid w:val="00F218F0"/>
    <w:rsid w:val="00F441F5"/>
    <w:rsid w:val="00F468EF"/>
    <w:rsid w:val="00F67599"/>
    <w:rsid w:val="00F67DB3"/>
    <w:rsid w:val="00F711C3"/>
    <w:rsid w:val="00FA21F9"/>
    <w:rsid w:val="00FB68FA"/>
    <w:rsid w:val="00FB7B9D"/>
    <w:rsid w:val="00FC22AF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DE18B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855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8553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8553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553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553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DE18B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855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8553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8553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553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553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1071</izvorni_sadrzaj>
    <derivirana_varijabla naziv="DomainObject.Predmet.Broj_1">1071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2013.</izvorni_sadrzaj>
    <derivirana_varijabla naziv="DomainObject.Predmet.DatumOsnivanja_1">27.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St-1071/2013</izvorni_sadrzaj>
    <derivirana_varijabla naziv="DomainObject.Predmet.OznakaBroj_1">St-1071/2013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Manda Hasilo</izvorni_sadrzaj>
    <derivirana_varijabla naziv="DomainObject.Predmet.ProtustrankaFormated_1">  Manda Hasilo</derivirana_varijabla>
  </DomainObject.Predmet.ProtustrankaFormated>
  <DomainObject.Predmet.ProtustrankaFormatedOIB>
    <izvorni_sadrzaj>  Manda Hasilo, OIB 78594585465</izvorni_sadrzaj>
    <derivirana_varijabla naziv="DomainObject.Predmet.ProtustrankaFormatedOIB_1">  Manda Hasilo, OIB 78594585465</derivirana_varijabla>
  </DomainObject.Predmet.ProtustrankaFormatedOIB>
  <DomainObject.Predmet.ProtustrankaFormatedWithAdress>
    <izvorni_sadrzaj> Manda Hasilo, Hrvatskih Žrtava 3, 32100 Vinkovci</izvorni_sadrzaj>
    <derivirana_varijabla naziv="DomainObject.Predmet.ProtustrankaFormatedWithAdress_1"> Manda Hasilo, Hrvatskih Žrtava 3, 32100 Vinkovci</derivirana_varijabla>
  </DomainObject.Predmet.ProtustrankaFormatedWithAdress>
  <DomainObject.Predmet.ProtustrankaFormatedWithAdressOIB>
    <izvorni_sadrzaj> Manda Hasilo, OIB 78594585465, Hrvatskih Žrtava 3, 32100 Vinkovci</izvorni_sadrzaj>
    <derivirana_varijabla naziv="DomainObject.Predmet.ProtustrankaFormatedWithAdressOIB_1"> Manda Hasilo, OIB 78594585465, Hrvatskih Žrtava 3, 32100 Vinkovci</derivirana_varijabla>
  </DomainObject.Predmet.ProtustrankaFormatedWithAdressOIB>
  <DomainObject.Predmet.ProtustrankaWithAdress>
    <izvorni_sadrzaj>Manda Hasilo Hrvatskih Žrtava 3, 32100 Vinkovci</izvorni_sadrzaj>
    <derivirana_varijabla naziv="DomainObject.Predmet.ProtustrankaWithAdress_1">Manda Hasilo Hrvatskih Žrtava 3, 32100 Vinkovci</derivirana_varijabla>
  </DomainObject.Predmet.ProtustrankaWithAdress>
  <DomainObject.Predmet.ProtustrankaWithAdressOIB>
    <izvorni_sadrzaj>Manda Hasilo, OIB 78594585465, Hrvatskih Žrtava 3, 32100 Vinkovci</izvorni_sadrzaj>
    <derivirana_varijabla naziv="DomainObject.Predmet.ProtustrankaWithAdressOIB_1">Manda Hasilo, OIB 78594585465, Hrvatskih Žrtava 3, 32100 Vinkovci</derivirana_varijabla>
  </DomainObject.Predmet.ProtustrankaWithAdressOIB>
  <DomainObject.Predmet.ProtustrankaNazivFormated>
    <izvorni_sadrzaj>Manda Hasilo</izvorni_sadrzaj>
    <derivirana_varijabla naziv="DomainObject.Predmet.ProtustrankaNazivFormated_1">Manda Hasilo</derivirana_varijabla>
  </DomainObject.Predmet.ProtustrankaNazivFormated>
  <DomainObject.Predmet.ProtustrankaNazivFormatedOIB>
    <izvorni_sadrzaj>Manda Hasilo, OIB 78594585465</izvorni_sadrzaj>
    <derivirana_varijabla naziv="DomainObject.Predmet.ProtustrankaNazivFormatedOIB_1">Manda Hasilo, OIB 78594585465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L. Jaegera 1-3, 31000 Osijek</izvorni_sadrzaj>
    <derivirana_varijabla naziv="DomainObject.Predmet.StrankaFormatedWithAdressOIB_1"> FINA Regionalni centar Osijek,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L. Jaegera 1-3,31000 Osijek</izvorni_sadrzaj>
    <derivirana_varijabla naziv="DomainObject.Predmet.StrankaWithAdressOIB_1">FINA Regionalni centar Osijek,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L. Jaegera 1-3, 31000 Osijek</item>
    </izvorni_sadrzaj>
    <derivirana_varijabla naziv="DomainObject.Predmet.StrankaListFormatedWithAdressOIB_1">
      <item>FINA Regionalni centar Osijek,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Manda Hasilo</item>
    </izvorni_sadrzaj>
    <derivirana_varijabla naziv="DomainObject.Predmet.ProtuStrankaListFormated_1">
      <item>Manda Hasilo</item>
    </derivirana_varijabla>
  </DomainObject.Predmet.ProtuStrankaListFormated>
  <DomainObject.Predmet.ProtuStrankaListFormatedOIB>
    <izvorni_sadrzaj>
      <item>Manda Hasilo, OIB 78594585465</item>
    </izvorni_sadrzaj>
    <derivirana_varijabla naziv="DomainObject.Predmet.ProtuStrankaListFormatedOIB_1">
      <item>Manda Hasilo, OIB 78594585465</item>
    </derivirana_varijabla>
  </DomainObject.Predmet.ProtuStrankaListFormatedOIB>
  <DomainObject.Predmet.ProtuStrankaListFormatedWithAdress>
    <izvorni_sadrzaj>
      <item>Manda Hasilo, Hrvatskih Žrtava 3, 32100 Vinkovci</item>
    </izvorni_sadrzaj>
    <derivirana_varijabla naziv="DomainObject.Predmet.ProtuStrankaListFormatedWithAdress_1">
      <item>Manda Hasilo, Hrvatskih Žrtava 3, 32100 Vinkovci</item>
    </derivirana_varijabla>
  </DomainObject.Predmet.ProtuStrankaListFormatedWithAdress>
  <DomainObject.Predmet.ProtuStrankaListFormatedWithAdressOIB>
    <izvorni_sadrzaj>
      <item>Manda Hasilo, OIB 78594585465, Hrvatskih Žrtava 3, 32100 Vinkovci</item>
    </izvorni_sadrzaj>
    <derivirana_varijabla naziv="DomainObject.Predmet.ProtuStrankaListFormatedWithAdressOIB_1">
      <item>Manda Hasilo, OIB 78594585465, Hrvatskih Žrtava 3, 32100 Vinkovci</item>
    </derivirana_varijabla>
  </DomainObject.Predmet.ProtuStrankaListFormatedWithAdressOIB>
  <DomainObject.Predmet.ProtuStrankaListNazivFormated>
    <izvorni_sadrzaj>
      <item>Manda Hasilo</item>
    </izvorni_sadrzaj>
    <derivirana_varijabla naziv="DomainObject.Predmet.ProtuStrankaListNazivFormated_1">
      <item>Manda Hasilo</item>
    </derivirana_varijabla>
  </DomainObject.Predmet.ProtuStrankaListNazivFormated>
  <DomainObject.Predmet.ProtuStrankaListNazivFormatedOIB>
    <izvorni_sadrzaj>
      <item>Manda Hasilo, OIB 78594585465</item>
    </izvorni_sadrzaj>
    <derivirana_varijabla naziv="DomainObject.Predmet.ProtuStrankaListNazivFormatedOIB_1">
      <item>Manda Hasilo, OIB 78594585465</item>
    </derivirana_varijabla>
  </DomainObject.Predmet.ProtuStrankaListNazivFormatedOIB>
  <DomainObject.Predmet.OstaliListFormated>
    <izvorni_sadrzaj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izvorni_sadrzaj>
    <derivirana_varijabla naziv="DomainObject.Predmet.OstaliListFormated_1"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derivirana_varijabla>
  </DomainObject.Predmet.OstaliListFormated>
  <DomainObject.Predmet.OstaliListFormatedOIB>
    <izvorni_sadrzaj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izvorni_sadrzaj>
    <derivirana_varijabla naziv="DomainObject.Predmet.OstaliListFormatedOIB_1"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derivirana_varijabla>
  </DomainObject.Predmet.OstaliListFormatedOIB>
  <DomainObject.Predmet.OstaliListFormatedWithAdress>
    <izvorni_sadrzaj>
      <item>Sanda Pašuld, Martina Divalta 24, 31000 Osijek</item>
      <item>ŽDO GUO Vukovar, </item>
      <item>MANDA HASILO, vl. obrta SLAVONAC</item>
      <item>ZOU Josip Ćorluka i Gabrijela Ćorluka, Trg bana J. Šokčevića 2, 32100 Vinkovci</item>
      <item>GRAD VINKOVCI</item>
      <item>VINKOVAČKI VODOVOD I KANALIZACIJA d.o.o. Vinkovci, D.Žanića-Karle 47a, 32100 Vinkovci</item>
      <item>PRIVREDNA BANKA ZAGREB d.d. Zagreb, Radnička c. 50, 10000 Zagreb</item>
    </izvorni_sadrzaj>
    <derivirana_varijabla naziv="DomainObject.Predmet.OstaliListFormatedWithAdress_1">
      <item>Sanda Pašuld, Martina Divalta 24, 31000 Osijek</item>
      <item>ŽDO GUO Vukovar, </item>
      <item>MANDA HASILO, vl. obrta SLAVONAC</item>
      <item>ZOU Josip Ćorluka i Gabrijela Ćorluka, Trg bana J. Šokčevića 2, 32100 Vinkovci</item>
      <item>GRAD VINKOVCI</item>
      <item>VINKOVAČKI VODOVOD I KANALIZACIJA d.o.o. Vinkovci, D.Žanića-Karle 47a, 32100 Vinkovci</item>
      <item>PRIVREDNA BANKA ZAGREB d.d. Zagreb, Radnička c. 50, 10000 Zagreb</item>
    </derivirana_varijabla>
  </DomainObject.Predmet.OstaliListFormatedWithAdress>
  <DomainObject.Predmet.OstaliListFormatedWithAdressOIB>
    <izvorni_sadrzaj>
      <item>Sanda Pašuld, OIB 37396439514, Martina Divalta 24, 31000 Osijek</item>
      <item>ŽDO GUO Vukovar, </item>
      <item>MANDA HASILO, vl. obrta SLAVONAC</item>
      <item>ZOU Josip Ćorluka i Gabrijela Ćorluka, OIB 36194175589, Trg bana J. Šokčevića 2, 32100 Vinkovci</item>
      <item>GRAD VINKOVCI, OIB 67648791479</item>
      <item>VINKOVAČKI VODOVOD I KANALIZACIJA d.o.o. Vinkovci, OIB 30638414709, D.Žanića-Karle 47a, 32100 Vinkovci</item>
      <item>PRIVREDNA BANKA ZAGREB d.d. Zagreb, Radnička c. 50, 10000 Zagreb</item>
    </izvorni_sadrzaj>
    <derivirana_varijabla naziv="DomainObject.Predmet.OstaliListFormatedWithAdressOIB_1">
      <item>Sanda Pašuld, OIB 37396439514, Martina Divalta 24, 31000 Osijek</item>
      <item>ŽDO GUO Vukovar, </item>
      <item>MANDA HASILO, vl. obrta SLAVONAC</item>
      <item>ZOU Josip Ćorluka i Gabrijela Ćorluka, OIB 36194175589, Trg bana J. Šokčevića 2, 32100 Vinkovci</item>
      <item>GRAD VINKOVCI, OIB 67648791479</item>
      <item>VINKOVAČKI VODOVOD I KANALIZACIJA d.o.o. Vinkovci, OIB 30638414709, D.Žanića-Karle 47a, 32100 Vinkovci</item>
      <item>PRIVREDNA BANKA ZAGREB d.d. Zagreb, Radnička c. 50, 10000 Zagreb</item>
    </derivirana_varijabla>
  </DomainObject.Predmet.OstaliListFormatedWithAdressOIB>
  <DomainObject.Predmet.OstaliListNazivFormated>
    <izvorni_sadrzaj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izvorni_sadrzaj>
    <derivirana_varijabla naziv="DomainObject.Predmet.OstaliListNazivFormated_1"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derivirana_varijabla>
  </DomainObject.Predmet.OstaliListNazivFormated>
  <DomainObject.Predmet.OstaliListNazivFormatedOIB>
    <izvorni_sadrzaj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izvorni_sadrzaj>
    <derivirana_varijabla naziv="DomainObject.Predmet.OstaliListNazivFormatedOIB_1"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Manda Hasilo</izvorni_sadrzaj>
    <derivirana_varijabla naziv="DomainObject.Predmet.ProtustrankaIDrugi_1">Manda Hasilo</derivirana_varijabla>
  </DomainObject.Predmet.ProtustrankaIDrugi>
  <DomainObject.Predmet.StrankaIDrugiAdressOIB>
    <izvorni_sadrzaj>FINA Regionalni centar Osijek, L. Jaegera 1-3, 31000 Osijek</izvorni_sadrzaj>
    <derivirana_varijabla naziv="DomainObject.Predmet.StrankaIDrugiAdressOIB_1">FINA Regionalni centar Osijek, L. Jaegera 1-3, 31000 Osijek</derivirana_varijabla>
  </DomainObject.Predmet.StrankaIDrugiAdressOIB>
  <DomainObject.Predmet.ProtustrankaIDrugiAdressOIB>
    <izvorni_sadrzaj>Manda Hasilo, OIB 78594585465, Hrvatskih Žrtava 3, 32100 Vinkovci</izvorni_sadrzaj>
    <derivirana_varijabla naziv="DomainObject.Predmet.ProtustrankaIDrugiAdressOIB_1">Manda Hasilo, OIB 78594585465, Hrvatskih Žrtava 3,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Manda Hasilo</item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izvorni_sadrzaj>
    <derivirana_varijabla naziv="DomainObject.Predmet.SudioniciListNaziv_1">
      <item>FINA Regionalni centar Osijek</item>
      <item>Manda Hasilo</item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derivirana_varijabla>
  </DomainObject.Predmet.SudioniciListNaziv>
  <DomainObject.Predmet.SudioniciListAdressOIB>
    <izvorni_sadrzaj>
      <item>FINA Regionalni centar Osijek, L. Jaegera 1-3,31000 Osijek</item>
      <item>Manda Hasilo, OIB 78594585465, Hrvatskih Žrtava 3,32100 Vinkovci</item>
      <item>Sanda Pašuld, OIB 37396439514, Martina Divalta 24,31000 Osijek</item>
      <item>ŽDO GUO Vukovar, </item>
      <item>MANDA HASILO, vl. obrta SLAVONAC</item>
      <item>ZOU Josip Ćorluka i Gabrijela Ćorluka, OIB 36194175589, Trg bana J. Šokčevića 2,32100 Vinkovci</item>
      <item>GRAD VINKOVCI, OIB 67648791479</item>
      <item>VINKOVAČKI VODOVOD I KANALIZACIJA d.o.o. Vinkovci, OIB 30638414709, D.Žanića-Karle 47a,32100 Vinkovci</item>
      <item>PRIVREDNA BANKA ZAGREB d.d. Zagreb, Radnička c. 50,10000 Zagreb</item>
    </izvorni_sadrzaj>
    <derivirana_varijabla naziv="DomainObject.Predmet.SudioniciListAdressOIB_1">
      <item>FINA Regionalni centar Osijek, L. Jaegera 1-3,31000 Osijek</item>
      <item>Manda Hasilo, OIB 78594585465, Hrvatskih Žrtava 3,32100 Vinkovci</item>
      <item>Sanda Pašuld, OIB 37396439514, Martina Divalta 24,31000 Osijek</item>
      <item>ŽDO GUO Vukovar, </item>
      <item>MANDA HASILO, vl. obrta SLAVONAC</item>
      <item>ZOU Josip Ćorluka i Gabrijela Ćorluka, OIB 36194175589, Trg bana J. Šokčevića 2,32100 Vinkovci</item>
      <item>GRAD VINKOVCI, OIB 67648791479</item>
      <item>VINKOVAČKI VODOVOD I KANALIZACIJA d.o.o. Vinkovci, OIB 30638414709, D.Žanića-Karle 47a,32100 Vinkovci</item>
      <item>PRIVREDNA BANKA ZAGREB d.d. Zagreb, Radnička c.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78594585465</item>
      <item>, OIB 37396439514</item>
      <item>, OIB null</item>
      <item>, OIB null</item>
      <item>, OIB 36194175589</item>
      <item>, OIB 67648791479</item>
      <item>, OIB 30638414709</item>
      <item>, OIB null</item>
    </izvorni_sadrzaj>
    <derivirana_varijabla naziv="DomainObject.Predmet.SudioniciListNazivOIB_1">
      <item>, OIB null</item>
      <item>, OIB 78594585465</item>
      <item>, OIB 37396439514</item>
      <item>, OIB null</item>
      <item>, OIB null</item>
      <item>, OIB 36194175589</item>
      <item>, OIB 67648791479</item>
      <item>, OIB 30638414709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Pašuld, OIB 37396439514, Europska avenija 8 Osijek</item>
    </izvorni_sadrzaj>
    <derivirana_varijabla naziv="DomainObject.Predmet.StecajniUpraviteljiListAddressOIB_1">
      <item>Sanda Pašuld, OIB 37396439514, Europska avenija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34B4FA-1E27-4B74-B256-DD3F52CC3F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2</properties:Pages>
  <properties:Words>531</properties:Words>
  <properties:Characters>2787</properties:Characters>
  <properties:Lines>90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3361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2018-01-10T10:26:00Z</dcterms:created>
  <dc:creator>Željko</dc:creator>
  <cp:lastModifiedBy>Elizabeta Đeke</cp:lastModifiedBy>
  <cp:lastPrinted>2017-09-19T07:26:00Z</cp:lastPrinted>
  <dcterms:modified xmlns:xsi="http://www.w3.org/2001/XMLSchema-instance" xsi:type="dcterms:W3CDTF">2018-01-10T10:38:00Z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