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aac8" w14:paraId="d5caac8" w:rsidRDefault="00563EB9" w:rsidP="00563EB9" w:rsidR="00563EB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EB9" w:rsidP="00563EB9" w:rsidR="00563EB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63EB9" w:rsidP="00563EB9" w:rsidR="00563EB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63EB9" w:rsidP="00563EB9" w:rsidR="00563EB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63EB9" w:rsidP="00563EB9" w:rsidR="00563EB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63EB9" w:rsidP="00563EB9" w:rsidR="00563EB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63EB9" w:rsidP="00563EB9" w:rsidR="00563EB9" w:rsidRPr="005D578C">
      <w:pPr>
        <w:jc w:val="center"/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KORAL POREČ d. o. o. Poreč, Mugreba 60, OIB </w:t>
      </w:r>
      <w:r w:rsidRPr="00563EB9">
        <w:rPr>
          <w:rFonts w:cs="Times New Roman" w:eastAsia="Times New Roman"/>
          <w:szCs w:val="24"/>
        </w:rPr>
        <w:t>34922990003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3EB9">
        <w:rPr>
          <w:rFonts w:cs="Times New Roman" w:eastAsia="Times New Roman"/>
          <w:szCs w:val="24"/>
        </w:rPr>
        <w:t>130025022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KORAL POREČ d. o. o. Poreč, Mugreba 60, OIB </w:t>
      </w:r>
      <w:r w:rsidRPr="00563EB9">
        <w:rPr>
          <w:rFonts w:cs="Times New Roman" w:eastAsia="Times New Roman"/>
          <w:szCs w:val="24"/>
        </w:rPr>
        <w:t>34922990003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3EB9">
        <w:rPr>
          <w:rFonts w:cs="Times New Roman" w:eastAsia="Times New Roman"/>
          <w:szCs w:val="24"/>
        </w:rPr>
        <w:t>130025022</w:t>
      </w:r>
      <w:r>
        <w:rPr>
          <w:rFonts w:cs="Times New Roman" w:eastAsia="Times New Roman"/>
          <w:szCs w:val="24"/>
        </w:rPr>
        <w:t>.</w:t>
      </w: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563EB9" w:rsidP="00563EB9" w:rsidR="00563EB9">
      <w:pPr>
        <w:rPr>
          <w:rFonts w:cs="Times New Roman" w:eastAsia="Times New Roman"/>
          <w:szCs w:val="20"/>
        </w:rPr>
      </w:pPr>
    </w:p>
    <w:p w:rsidRDefault="00563EB9" w:rsidP="00563EB9" w:rsidR="00563EB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KORAL POREČ d. o. o. Poreč, Mugreba 60, OIB </w:t>
      </w:r>
      <w:r w:rsidRPr="00563EB9">
        <w:rPr>
          <w:rFonts w:cs="Times New Roman" w:eastAsia="Times New Roman"/>
          <w:szCs w:val="24"/>
        </w:rPr>
        <w:t>34922990003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3EB9">
        <w:rPr>
          <w:rFonts w:cs="Times New Roman" w:eastAsia="Times New Roman"/>
          <w:szCs w:val="24"/>
        </w:rPr>
        <w:t>130025022</w:t>
      </w:r>
      <w:r>
        <w:rPr>
          <w:rFonts w:cs="Times New Roman" w:eastAsia="Times New Roman"/>
          <w:szCs w:val="24"/>
        </w:rPr>
        <w:t>.</w:t>
      </w:r>
    </w:p>
    <w:p w:rsidRDefault="00563EB9" w:rsidP="00563EB9" w:rsidR="00563EB9">
      <w:pPr>
        <w:ind w:firstLine="709"/>
        <w:rPr>
          <w:rFonts w:cs="Times New Roman" w:eastAsia="Times New Roman"/>
          <w:szCs w:val="24"/>
        </w:rPr>
      </w:pPr>
    </w:p>
    <w:p w:rsidRDefault="00563EB9" w:rsidP="00563EB9" w:rsidR="00563EB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KORAL POREČ d. o. o. Poreč, Mugreba 60, OIB </w:t>
      </w:r>
      <w:r w:rsidRPr="00563EB9">
        <w:rPr>
          <w:rFonts w:cs="Times New Roman" w:eastAsia="Times New Roman"/>
          <w:szCs w:val="24"/>
        </w:rPr>
        <w:t>34922990003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563EB9">
        <w:rPr>
          <w:rFonts w:cs="Times New Roman" w:eastAsia="Times New Roman"/>
          <w:szCs w:val="24"/>
        </w:rPr>
        <w:t>130025022</w:t>
      </w:r>
      <w:r>
        <w:rPr>
          <w:rFonts w:cs="Times New Roman" w:eastAsia="Times New Roman"/>
          <w:szCs w:val="24"/>
        </w:rPr>
        <w:t>.</w:t>
      </w:r>
    </w:p>
    <w:p w:rsidRDefault="00563EB9" w:rsidP="00563EB9" w:rsidR="00563EB9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63EB9" w:rsidP="00563EB9" w:rsidR="00563EB9">
      <w:pPr>
        <w:ind w:firstLine="708"/>
        <w:rPr>
          <w:rFonts w:cs="Times New Roman" w:eastAsia="Times New Roman"/>
          <w:szCs w:val="24"/>
        </w:rPr>
      </w:pPr>
    </w:p>
    <w:p w:rsidRDefault="00563EB9" w:rsidP="00563EB9" w:rsidR="00563EB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KORAL POREČ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27.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St-155/2016-3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63EB9" w:rsidP="00563EB9" w:rsidR="00563EB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63EB9" w:rsidP="00563EB9" w:rsidR="00563EB9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63EB9" w:rsidP="00563EB9" w:rsidR="00563EB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563EB9" w:rsidP="00563EB9" w:rsidR="00563EB9">
      <w:pPr>
        <w:jc w:val="left"/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left"/>
        <w:rPr>
          <w:rFonts w:cs="Times New Roman" w:eastAsia="Times New Roman"/>
          <w:szCs w:val="24"/>
        </w:rPr>
      </w:pPr>
    </w:p>
    <w:p w:rsidRDefault="005F30CD" w:rsidP="00563EB9" w:rsidR="005F30CD">
      <w:pPr>
        <w:jc w:val="left"/>
        <w:rPr>
          <w:rFonts w:cs="Times New Roman" w:eastAsia="Times New Roman"/>
          <w:szCs w:val="24"/>
        </w:rPr>
      </w:pPr>
    </w:p>
    <w:p w:rsidRDefault="005F30CD" w:rsidP="00563EB9" w:rsidR="005F30CD">
      <w:pPr>
        <w:jc w:val="left"/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63EB9" w:rsidP="00563EB9" w:rsidR="00563EB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63EB9" w:rsidP="00563EB9" w:rsidR="00563E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63EB9" w:rsidP="00563EB9" w:rsidR="00563EB9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rPr>
          <w:rFonts w:cs="Times New Roman" w:eastAsia="Times New Roman"/>
          <w:szCs w:val="24"/>
        </w:rPr>
      </w:pPr>
    </w:p>
    <w:p w:rsidRDefault="00563EB9" w:rsidP="00563EB9" w:rsidR="00563EB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63EB9" w:rsidP="00563EB9" w:rsidR="00563E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63EB9" w:rsidP="00563EB9" w:rsidR="00563E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KORAL POREČ d. o. o. Poreč, Mugreba 60,</w:t>
      </w:r>
    </w:p>
    <w:p w:rsidRDefault="00563EB9" w:rsidP="00563EB9" w:rsidR="00563EB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563EB9" w:rsidP="00563EB9" w:rsidR="00563E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63EB9" w:rsidP="00563EB9" w:rsidR="00563EB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563EB9" w:rsidP="00563EB9" w:rsidR="00563EB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63EB9" w:rsidP="00563EB9" w:rsidR="00563E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563EB9" w:rsidP="00563EB9" w:rsidR="00563EB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563EB9" w:rsidP="00563EB9" w:rsidR="00563EB9"/>
    <w:sectPr w:rsidSect="005A4666" w:rsidR="00563EB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EB9" w:rsidP="00563EB9" w:rsidR="00563EB9">
      <w:r>
        <w:separator/>
      </w:r>
    </w:p>
  </w:endnote>
  <w:endnote w:id="0" w:type="continuationSeparator">
    <w:p w:rsidRDefault="00563EB9" w:rsidP="00563EB9" w:rsidR="00563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EB9" w:rsidP="00563EB9" w:rsidR="00563EB9">
      <w:r>
        <w:separator/>
      </w:r>
    </w:p>
  </w:footnote>
  <w:footnote w:id="0" w:type="continuationSeparator">
    <w:p w:rsidRDefault="00563EB9" w:rsidP="00563EB9" w:rsidR="00563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EB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F43B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St-155/2016-5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EB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St-155/2016-5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66C"/>
    <w:rsid w:val="00563EB9"/>
    <w:rsid w:val="005F30CD"/>
    <w:rsid w:val="0075528E"/>
    <w:rsid w:val="0079403F"/>
    <w:rsid w:val="008D166C"/>
    <w:rsid w:val="008F43B4"/>
    <w:rsid w:val="00F6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EB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3E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63EB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EB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3E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3EB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3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F43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F43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F43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E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3EB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63EB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3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EB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3E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3EB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3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F43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F43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F43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KORAL POREČ d.o.o. POREČ</izvorni_sadrzaj>
    <derivirana_varijabla naziv="DomainObject.Predmet.ProtustrankaFormated_1">  KORAL POREČ d.o.o. POREČ</derivirana_varijabla>
  </DomainObject.Predmet.ProtustrankaFormated>
  <DomainObject.Predmet.ProtustrankaFormatedOIB>
    <izvorni_sadrzaj>  KORAL POREČ d.o.o. POREČ, OIB 34922990003</izvorni_sadrzaj>
    <derivirana_varijabla naziv="DomainObject.Predmet.ProtustrankaFormatedOIB_1">  KORAL POREČ d.o.o. POREČ, OIB 34922990003</derivirana_varijabla>
  </DomainObject.Predmet.ProtustrankaFormatedOIB>
  <DomainObject.Predmet.ProtustrankaFormatedWithAdress>
    <izvorni_sadrzaj> KORAL POREČ d.o.o. POREČ, Mugeba 60, 52440 Poreč</izvorni_sadrzaj>
    <derivirana_varijabla naziv="DomainObject.Predmet.ProtustrankaFormatedWithAdress_1"> KORAL POREČ d.o.o. POREČ, Mugeba 60, 52440 Poreč</derivirana_varijabla>
  </DomainObject.Predmet.ProtustrankaFormatedWithAdress>
  <DomainObject.Predmet.ProtustrankaFormatedWithAdressOIB>
    <izvorni_sadrzaj> KORAL POREČ d.o.o. POREČ, OIB 34922990003, Mugeba 60, 52440 Poreč</izvorni_sadrzaj>
    <derivirana_varijabla naziv="DomainObject.Predmet.ProtustrankaFormatedWithAdressOIB_1"> KORAL POREČ d.o.o. POREČ, OIB 34922990003, Mugeba 60, 52440 Poreč</derivirana_varijabla>
  </DomainObject.Predmet.ProtustrankaFormatedWithAdressOIB>
  <DomainObject.Predmet.ProtustrankaWithAdress>
    <izvorni_sadrzaj>KORAL POREČ d.o.o. POREČ Mugeba 60, 52440 Poreč</izvorni_sadrzaj>
    <derivirana_varijabla naziv="DomainObject.Predmet.ProtustrankaWithAdress_1">KORAL POREČ d.o.o. POREČ Mugeba 60, 52440 Poreč</derivirana_varijabla>
  </DomainObject.Predmet.ProtustrankaWithAdress>
  <DomainObject.Predmet.ProtustrankaWithAdressOIB>
    <izvorni_sadrzaj>KORAL POREČ d.o.o. POREČ, OIB 34922990003, Mugeba 60, 52440 Poreč</izvorni_sadrzaj>
    <derivirana_varijabla naziv="DomainObject.Predmet.ProtustrankaWithAdressOIB_1">KORAL POREČ d.o.o. POREČ, OIB 34922990003, Mugeba 60, 52440 Poreč</derivirana_varijabla>
  </DomainObject.Predmet.ProtustrankaWithAdressOIB>
  <DomainObject.Predmet.ProtustrankaNazivFormated>
    <izvorni_sadrzaj>KORAL POREČ d.o.o. POREČ</izvorni_sadrzaj>
    <derivirana_varijabla naziv="DomainObject.Predmet.ProtustrankaNazivFormated_1">KORAL POREČ d.o.o. POREČ</derivirana_varijabla>
  </DomainObject.Predmet.ProtustrankaNazivFormated>
  <DomainObject.Predmet.ProtustrankaNazivFormatedOIB>
    <izvorni_sadrzaj>KORAL POREČ d.o.o. POREČ, OIB 34922990003</izvorni_sadrzaj>
    <derivirana_varijabla naziv="DomainObject.Predmet.ProtustrankaNazivFormatedOIB_1">KORAL POREČ d.o.o. POREČ, OIB 34922990003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1473.13</izvorni_sadrzaj>
    <derivirana_varijabla naziv="DomainObject.Predmet.TrenutnaVrijednost_1">1473.13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KORAL POREČ d.o.o. POREČ</item>
    </izvorni_sadrzaj>
    <derivirana_varijabla naziv="DomainObject.Predmet.ProtuStrankaListFormated_1">
      <item>KORAL POREČ d.o.o. POREČ</item>
    </derivirana_varijabla>
  </DomainObject.Predmet.ProtuStrankaListFormated>
  <DomainObject.Predmet.ProtuStrankaListFormatedOIB>
    <izvorni_sadrzaj>
      <item>KORAL POREČ d.o.o. POREČ, OIB 34922990003</item>
    </izvorni_sadrzaj>
    <derivirana_varijabla naziv="DomainObject.Predmet.ProtuStrankaListFormatedOIB_1">
      <item>KORAL POREČ d.o.o. POREČ, OIB 34922990003</item>
    </derivirana_varijabla>
  </DomainObject.Predmet.ProtuStrankaListFormatedOIB>
  <DomainObject.Predmet.ProtuStrankaListFormatedWithAdress>
    <izvorni_sadrzaj>
      <item>KORAL POREČ d.o.o. POREČ, Mugeba 60, 52440 Poreč</item>
    </izvorni_sadrzaj>
    <derivirana_varijabla naziv="DomainObject.Predmet.ProtuStrankaListFormatedWithAdress_1">
      <item>KORAL POREČ d.o.o. POREČ, Mugeba 60, 52440 Poreč</item>
    </derivirana_varijabla>
  </DomainObject.Predmet.ProtuStrankaListFormatedWithAdress>
  <DomainObject.Predmet.ProtuStrankaListFormatedWithAdressOIB>
    <izvorni_sadrzaj>
      <item>KORAL POREČ d.o.o. POREČ, OIB 34922990003, Mugeba 60, 52440 Poreč</item>
    </izvorni_sadrzaj>
    <derivirana_varijabla naziv="DomainObject.Predmet.ProtuStrankaListFormatedWithAdressOIB_1">
      <item>KORAL POREČ d.o.o. POREČ, OIB 34922990003, Mugeba 60, 52440 Poreč</item>
    </derivirana_varijabla>
  </DomainObject.Predmet.ProtuStrankaListFormatedWithAdressOIB>
  <DomainObject.Predmet.ProtuStrankaListNazivFormated>
    <izvorni_sadrzaj>
      <item>KORAL POREČ d.o.o. POREČ</item>
    </izvorni_sadrzaj>
    <derivirana_varijabla naziv="DomainObject.Predmet.ProtuStrankaListNazivFormated_1">
      <item>KORAL POREČ d.o.o. POREČ</item>
    </derivirana_varijabla>
  </DomainObject.Predmet.ProtuStrankaListNazivFormated>
  <DomainObject.Predmet.ProtuStrankaListNazivFormatedOIB>
    <izvorni_sadrzaj>
      <item>KORAL POREČ d.o.o. POREČ, OIB 34922990003</item>
    </izvorni_sadrzaj>
    <derivirana_varijabla naziv="DomainObject.Predmet.ProtuStrankaListNazivFormatedOIB_1">
      <item>KORAL POREČ d.o.o. POREČ, OIB 34922990003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KORAL POREČ d.o.o. POREČ</izvorni_sadrzaj>
    <derivirana_varijabla naziv="DomainObject.Predmet.ProtustrankaIDrugi_1">KORAL POREČ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KORAL POREČ d.o.o. POREČ, OIB 34922990003, Mugeba 60, 52440 Poreč</izvorni_sadrzaj>
    <derivirana_varijabla naziv="DomainObject.Predmet.ProtustrankaIDrugiAdressOIB_1">KORAL POREČ d.o.o. POREČ, OIB 34922990003, Mugeba 60,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KORAL POREČ d.o.o. POREČ</item>
    </izvorni_sadrzaj>
    <derivirana_varijabla naziv="DomainObject.Predmet.SudioniciListNaziv_1">
      <item>FINANCIJSKA AGENCIJA, RC RIJEKA, PODRUŽNICA PULA, PULA</item>
      <item>KORAL POREČ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KORAL POREČ d.o.o. POREČ, OIB 34922990003, Mugeba 60,52440 Poreč</item>
    </izvorni_sadrzaj>
    <derivirana_varijabla naziv="DomainObject.Predmet.SudioniciListAdressOIB_1">
      <item>FINANCIJSKA AGENCIJA, RC RIJEKA, PODRUŽNICA PULA, PULA, OIB 85821130368, Giardini 5,52100 Pula</item>
      <item>KORAL POREČ d.o.o. POREČ, OIB 34922990003, Mugeba 60,52440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34922990003</item>
    </izvorni_sadrzaj>
    <derivirana_varijabla naziv="DomainObject.Predmet.SudioniciListNazivOIB_1">
      <item>, OIB 85821130368</item>
      <item>, OIB 34922990003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2950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2016-04-12T06:33:00Z</dcterms:created>
  <dc:creator>Mihaela Kaligari</dc:creator>
  <cp:lastModifiedBy>Sanja Lakošeljac</cp:lastModifiedBy>
  <cp:lastPrinted>2016-04-12T06:33:00Z</cp:lastPrinted>
  <dcterms:modified xmlns:xsi="http://www.w3.org/2001/XMLSchema-instance" xsi:type="dcterms:W3CDTF">2016-04-12T06:36:00Z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