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c1f866" w14:paraId="5c1f866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0F5FA6">
        <w:t xml:space="preserve">ANTHOS j.d.o.o. za trgovinu i usluge, Zadar, </w:t>
      </w:r>
      <w:proofErr w:type="spellStart"/>
      <w:r w:rsidR="000F5FA6">
        <w:t>Kožinski</w:t>
      </w:r>
      <w:proofErr w:type="spellEnd"/>
      <w:r w:rsidR="000F5FA6">
        <w:t xml:space="preserve"> prilaz 5B, OIB:14794212226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09502C">
        <w:t>3</w:t>
      </w:r>
      <w:r w:rsidR="006C6FED" w:rsidRPr="00A82C87">
        <w:t xml:space="preserve">. </w:t>
      </w:r>
      <w:r w:rsidR="000F5FA6">
        <w:t>listopada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EF4D33">
        <w:t>2</w:t>
      </w:r>
      <w:r w:rsidR="0009502C">
        <w:t>9</w:t>
      </w:r>
      <w:r w:rsidR="00EF4D33">
        <w:t xml:space="preserve">. </w:t>
      </w:r>
      <w:r w:rsidR="0009502C">
        <w:t>studenog</w:t>
      </w:r>
      <w:r w:rsidR="00EF4D33">
        <w:t xml:space="preserve">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09502C">
        <w:t>24</w:t>
      </w:r>
      <w:r w:rsidR="001E78CD">
        <w:t>.</w:t>
      </w:r>
      <w:r w:rsidR="00C77A83" w:rsidRPr="00A82C87">
        <w:t xml:space="preserve"> </w:t>
      </w:r>
      <w:r w:rsidR="000F5FA6">
        <w:t>listopada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 w:rsidRPr="00A82C87"/>
    <w:p w:rsidRDefault="00CC1112" w:rsidP="00CC1112" w:rsidR="00CC111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CC1112" w:rsidP="00CC1112" w:rsidR="00CC1112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C4789" w:rsidP="00EF4D33" w:rsidR="00BC4789" w:rsidRPr="00A82C87">
      <w:pPr>
        <w:jc w:val="center"/>
      </w:pP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sectPr w:rsidR="00AB7880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F5FA6">
      <w:t>341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9502C"/>
    <w:rsid w:val="000A2CF0"/>
    <w:rsid w:val="000A4435"/>
    <w:rsid w:val="000C6B4C"/>
    <w:rsid w:val="000E1141"/>
    <w:rsid w:val="000E7233"/>
    <w:rsid w:val="000F5795"/>
    <w:rsid w:val="000F5FA6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318F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C1112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EF4D33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1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11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111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111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111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1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11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111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111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111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577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70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ANTHOS j.d.o.o. za trgovinu i usluge</izvorni_sadrzaj>
    <derivirana_varijabla naziv="DomainObject.Predmet.ProtustrankaFormated_1">  ANTHOS j.d.o.o. za trgovinu i usluge</derivirana_varijabla>
  </DomainObject.Predmet.ProtustrankaFormated>
  <DomainObject.Predmet.ProtustrankaFormatedOIB>
    <izvorni_sadrzaj>  ANTHOS j.d.o.o. za trgovinu i usluge, OIB 14794212226</izvorni_sadrzaj>
    <derivirana_varijabla naziv="DomainObject.Predmet.ProtustrankaFormatedOIB_1">  ANTHOS j.d.o.o. za trgovinu i usluge, OIB 14794212226</derivirana_varijabla>
  </DomainObject.Predmet.ProtustrankaFormatedOIB>
  <DomainObject.Predmet.ProtustrankaFormatedWithAdress>
    <izvorni_sadrzaj> ANTHOS j.d.o.o. za trgovinu i usluge, Kožinski prilaz 5/B, 23000 Zadar</izvorni_sadrzaj>
    <derivirana_varijabla naziv="DomainObject.Predmet.ProtustrankaFormatedWithAdress_1"> ANTHOS j.d.o.o. za trgovinu i usluge, Kožinski prilaz 5/B, 23000 Zadar</derivirana_varijabla>
  </DomainObject.Predmet.ProtustrankaFormatedWithAdress>
  <DomainObject.Predmet.ProtustrankaFormatedWithAdressOIB>
    <izvorni_sadrzaj> ANTHOS j.d.o.o. za trgovinu i usluge, OIB 14794212226, Kožinski prilaz 5/B, 23000 Zadar</izvorni_sadrzaj>
    <derivirana_varijabla naziv="DomainObject.Predmet.ProtustrankaFormatedWithAdressOIB_1"> ANTHOS j.d.o.o. za trgovinu i usluge, OIB 14794212226, Kožinski prilaz 5/B, 23000 Zadar</derivirana_varijabla>
  </DomainObject.Predmet.ProtustrankaFormatedWithAdressOIB>
  <DomainObject.Predmet.ProtustrankaWithAdress>
    <izvorni_sadrzaj>ANTHOS j.d.o.o. za trgovinu i usluge Kožinski prilaz 5/B, 23000 Zadar</izvorni_sadrzaj>
    <derivirana_varijabla naziv="DomainObject.Predmet.ProtustrankaWithAdress_1">ANTHOS j.d.o.o. za trgovinu i usluge Kožinski prilaz 5/B, 23000 Zadar</derivirana_varijabla>
  </DomainObject.Predmet.ProtustrankaWithAdress>
  <DomainObject.Predmet.ProtustrankaWithAdressOIB>
    <izvorni_sadrzaj>ANTHOS j.d.o.o. za trgovinu i usluge, OIB 14794212226, Kožinski prilaz 5/B, 23000 Zadar</izvorni_sadrzaj>
    <derivirana_varijabla naziv="DomainObject.Predmet.ProtustrankaWithAdressOIB_1">ANTHOS j.d.o.o. za trgovinu i usluge, OIB 14794212226, Kožinski prilaz 5/B, 23000 Zadar</derivirana_varijabla>
  </DomainObject.Predmet.ProtustrankaWithAdressOIB>
  <DomainObject.Predmet.ProtustrankaNazivFormated>
    <izvorni_sadrzaj>ANTHOS j.d.o.o. za trgovinu i usluge</izvorni_sadrzaj>
    <derivirana_varijabla naziv="DomainObject.Predmet.ProtustrankaNazivFormated_1">ANTHOS j.d.o.o. za trgovinu i usluge</derivirana_varijabla>
  </DomainObject.Predmet.ProtustrankaNazivFormated>
  <DomainObject.Predmet.ProtustrankaNazivFormatedOIB>
    <izvorni_sadrzaj>ANTHOS j.d.o.o. za trgovinu i usluge, OIB 14794212226</izvorni_sadrzaj>
    <derivirana_varijabla naziv="DomainObject.Predmet.ProtustrankaNazivFormatedOIB_1">ANTHOS j.d.o.o. za trgovinu i usluge, OIB 14794212226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ANTHOS j.d.o.o. za trgovinu i usluge</item>
    </izvorni_sadrzaj>
    <derivirana_varijabla naziv="DomainObject.Predmet.ProtuStrankaListFormated_1">
      <item>ANTHOS j.d.o.o. za trgovinu i usluge</item>
    </derivirana_varijabla>
  </DomainObject.Predmet.ProtuStrankaListFormated>
  <DomainObject.Predmet.ProtuStrankaListFormatedOIB>
    <izvorni_sadrzaj>
      <item>ANTHOS j.d.o.o. za trgovinu i usluge, OIB 14794212226</item>
    </izvorni_sadrzaj>
    <derivirana_varijabla naziv="DomainObject.Predmet.ProtuStrankaListFormatedOIB_1">
      <item>ANTHOS j.d.o.o. za trgovinu i usluge, OIB 14794212226</item>
    </derivirana_varijabla>
  </DomainObject.Predmet.ProtuStrankaListFormatedOIB>
  <DomainObject.Predmet.ProtuStrankaListFormatedWithAdress>
    <izvorni_sadrzaj>
      <item>ANTHOS j.d.o.o. za trgovinu i usluge, Kožinski prilaz 5/B, 23000 Zadar</item>
    </izvorni_sadrzaj>
    <derivirana_varijabla naziv="DomainObject.Predmet.ProtuStrankaListFormatedWithAdress_1">
      <item>ANTHOS j.d.o.o. za trgovinu i usluge, Kožinski prilaz 5/B, 23000 Zadar</item>
    </derivirana_varijabla>
  </DomainObject.Predmet.ProtuStrankaListFormatedWithAdress>
  <DomainObject.Predmet.ProtuStrankaListFormatedWithAdressOIB>
    <izvorni_sadrzaj>
      <item>ANTHOS j.d.o.o. za trgovinu i usluge, OIB 14794212226, Kožinski prilaz 5/B, 23000 Zadar</item>
    </izvorni_sadrzaj>
    <derivirana_varijabla naziv="DomainObject.Predmet.ProtuStrankaListFormatedWithAdressOIB_1">
      <item>ANTHOS j.d.o.o. za trgovinu i usluge, OIB 14794212226, Kožinski prilaz 5/B, 23000 Zadar</item>
    </derivirana_varijabla>
  </DomainObject.Predmet.ProtuStrankaListFormatedWithAdressOIB>
  <DomainObject.Predmet.ProtuStrankaListNazivFormated>
    <izvorni_sadrzaj>
      <item>ANTHOS j.d.o.o. za trgovinu i usluge</item>
    </izvorni_sadrzaj>
    <derivirana_varijabla naziv="DomainObject.Predmet.ProtuStrankaListNazivFormated_1">
      <item>ANTHOS j.d.o.o. za trgovinu i usluge</item>
    </derivirana_varijabla>
  </DomainObject.Predmet.ProtuStrankaListNazivFormated>
  <DomainObject.Predmet.ProtuStrankaListNazivFormatedOIB>
    <izvorni_sadrzaj>
      <item>ANTHOS j.d.o.o. za trgovinu i usluge, OIB 14794212226</item>
    </izvorni_sadrzaj>
    <derivirana_varijabla naziv="DomainObject.Predmet.ProtuStrankaListNazivFormatedOIB_1">
      <item>ANTHOS j.d.o.o. za trgovinu i usluge, OIB 14794212226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ANTHOS j.d.o.o. za trgovinu i usluge</izvorni_sadrzaj>
    <derivirana_varijabla naziv="DomainObject.Predmet.ProtustrankaIDrugi_1">ANTHOS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ANTHOS j.d.o.o. za trgovinu i usluge, OIB 14794212226, Kožinski prilaz 5/B, 23000 Zadar</izvorni_sadrzaj>
    <derivirana_varijabla naziv="DomainObject.Predmet.ProtustrankaIDrugiAdressOIB_1">ANTHOS j.d.o.o. za trgovinu i usluge, OIB 14794212226, Kožinski prilaz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ANTHOS j.d.o.o. za trgovinu i usluge</item>
    </izvorni_sadrzaj>
    <derivirana_varijabla naziv="DomainObject.Predmet.SudioniciListNaziv_1">
      <item>FINA</item>
      <item>ANTHOS j.d.o.o. za trgovinu i usluge</item>
    </derivirana_varijabla>
  </DomainObject.Predmet.SudioniciListNaziv>
  <DomainObject.Predmet.SudioniciListAdressOIB>
    <izvorni_sadrzaj>
      <item>FINA, OIB 85821130368, Ivana Danila 4,23000 Zadar</item>
      <item>ANTHOS j.d.o.o. za trgovinu i usluge, OIB 14794212226, Kožinski prilaz 5/B,23000 Zadar</item>
    </izvorni_sadrzaj>
    <derivirana_varijabla naziv="DomainObject.Predmet.SudioniciListAdressOIB_1">
      <item>FINA, OIB 85821130368, Ivana Danila 4,23000 Zadar</item>
      <item>ANTHOS j.d.o.o. za trgovinu i usluge, OIB 14794212226, Kožinski prilaz 5/B,23000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14794212226</item>
    </izvorni_sadrzaj>
    <derivirana_varijabla naziv="DomainObject.Predmet.SudioniciListNazivOIB_1">
      <item>, OIB 85821130368</item>
      <item>, OIB 14794212226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St-341/2018-2</izvorni_sadrzaj>
    <derivirana_varijabla naziv="DomainObject.PredzadnjaOdlukaIzPredmeta.Oznaka_1">St-341/2018-2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C6F9F-E95B-438E-B5A2-3CD51D16A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718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2018-10-05T06:21:00Z</dcterms:created>
  <dc:creator>Administrator</dc:creator>
  <cp:lastModifiedBy>Merlina Klišmanić</cp:lastModifiedBy>
  <cp:lastPrinted>2018-10-23T07:29:00Z</cp:lastPrinted>
  <dcterms:modified xmlns:xsi="http://www.w3.org/2001/XMLSchema-instance" xsi:type="dcterms:W3CDTF">2018-10-24T06:42:00Z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(St-341-18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