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50f9" w14:paraId="36350f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03308">
        <w:t>74</w:t>
      </w:r>
      <w:r w:rsidR="006B180F">
        <w:t>8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B180F">
        <w:t>AUTO CENTAR ALEKSIĆ d.o.o., Šibenik, Zapadna Magistrala 1G,</w:t>
      </w:r>
      <w:r w:rsidR="006B180F" w:rsidRPr="007A679F">
        <w:t xml:space="preserve"> OIB: </w:t>
      </w:r>
      <w:r w:rsidR="006B180F">
        <w:t>39122863426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F4552">
        <w:t>16.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6B180F">
        <w:t>AUTO CENTAR ALEKSIĆ d.o.o., Šibenik, Zapadna Magistrala 1G,</w:t>
      </w:r>
      <w:r w:rsidR="006B180F" w:rsidRPr="007A679F">
        <w:t xml:space="preserve"> OIB: </w:t>
      </w:r>
      <w:r w:rsidR="006B180F">
        <w:t>39122863426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 xml:space="preserve">06. </w:t>
      </w:r>
      <w:r w:rsidR="00C03308">
        <w:t>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 w:rsidR="00031A5E">
        <w:t>20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</w:t>
      </w:r>
      <w:r w:rsidR="00C03308">
        <w:t>lipnja</w:t>
      </w:r>
      <w:r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 w:rsidR="00031A5E">
        <w:t>22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31A5E">
        <w:t>AUTO CENTAR ALEKSIĆ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031A5E">
        <w:t>05. svibnja 2016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031A5E">
        <w:t>120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031A5E">
        <w:t>908.835,48</w:t>
      </w:r>
      <w:r w:rsidR="0053261C">
        <w:t xml:space="preserve"> </w:t>
      </w:r>
      <w:r w:rsidR="00245588" w:rsidRPr="006A6907">
        <w:t xml:space="preserve"> kun</w:t>
      </w:r>
      <w:r w:rsidR="00A3731B">
        <w:t>a</w:t>
      </w:r>
      <w:r w:rsidR="00673D65" w:rsidRPr="006A6907">
        <w:t xml:space="preserve">, te da ima </w:t>
      </w:r>
      <w:r w:rsidR="00031A5E">
        <w:t>devet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F4552">
        <w:t>16.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31A5E">
        <w:t>AUTO CENTAR ALEKSIĆ d.o.o., Šibenik</w:t>
      </w:r>
      <w:r w:rsidR="00031A5E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6B180F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themeFill="background1" w:fill="FFFFFF" w:color="auto" w:val="clear"/>
        </w:rPr>
        <w:t xml:space="preserve">MATE ALEKSIĆ, Vodice, L. A. Kabalera 53 </w:t>
      </w:r>
      <w:r w:rsidR="000C7F11">
        <w:t>- uz upozorenje na adresu</w:t>
      </w:r>
      <w:r w:rsidR="005F455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464AE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C03308">
      <w:t>74</w:t>
    </w:r>
    <w:r w:rsidR="006B180F">
      <w:t>8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7A2F"/>
    <w:rsid w:val="0002702C"/>
    <w:rsid w:val="00031A5E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095F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3261C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4552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180F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E1C"/>
    <w:rsid w:val="00702DE6"/>
    <w:rsid w:val="00706600"/>
    <w:rsid w:val="00710A06"/>
    <w:rsid w:val="0071171E"/>
    <w:rsid w:val="00712080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3CFB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3731B"/>
    <w:rsid w:val="00A42102"/>
    <w:rsid w:val="00A464AE"/>
    <w:rsid w:val="00A62A1F"/>
    <w:rsid w:val="00A6706F"/>
    <w:rsid w:val="00A70A5D"/>
    <w:rsid w:val="00A7256B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3308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2370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46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4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46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4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</izvorni_sadrzaj>
    <derivirana_varijabla naziv="DomainObject.Predmet.SudioniciListNaziv_1">
      <item>FINA - Podružnica Šibenik</item>
      <item>AUTO CENTAR ALEKSIĆ d.o.o. za trgovinu i usluge</item>
      <item>Mate Aleksić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</izvorni_sadrzaj>
    <derivirana_varijabla naziv="DomainObject.Predmet.SudioniciListNazivOIB_1">
      <item>, OIB 85821130368</item>
      <item>, OIB 39122863426</item>
      <item>, OIB 63659118181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0C638-7632-47EB-994C-20EC06979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2010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2016-05-12T11:16:00Z</dcterms:created>
  <dc:creator>Administrator</dc:creator>
  <cp:lastModifiedBy>Martina Kalmeta</cp:lastModifiedBy>
  <cp:lastPrinted>2016-04-25T07:48:00Z</cp:lastPrinted>
  <dcterms:modified xmlns:xsi="http://www.w3.org/2001/XMLSchema-instance" xsi:type="dcterms:W3CDTF">2016-05-16T12:49:00Z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