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b0da6" w14:paraId="3eb0da6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EA4BCE">
        <w:t>4</w:t>
      </w:r>
      <w:r w:rsidR="007B1DA7">
        <w:t>60</w:t>
      </w:r>
      <w:r w:rsidR="002A584C">
        <w:t>/</w:t>
      </w:r>
      <w:r w:rsidR="00D46A0F">
        <w:t>2018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356C8E">
        <w:t xml:space="preserve"> </w:t>
      </w:r>
      <w:proofErr w:type="spellStart"/>
      <w:r w:rsidR="007B1DA7" w:rsidRPr="007B1DA7">
        <w:t>ŽUFIKA</w:t>
      </w:r>
      <w:proofErr w:type="spellEnd"/>
      <w:r w:rsidR="007B1DA7" w:rsidRPr="007B1DA7">
        <w:t xml:space="preserve"> d.o.o</w:t>
      </w:r>
      <w:r w:rsidR="007B1DA7">
        <w:t xml:space="preserve">. Zagreb, Slavonska avenija 26/2, </w:t>
      </w:r>
      <w:proofErr w:type="spellStart"/>
      <w:r w:rsidR="007B1DA7">
        <w:t>OIB</w:t>
      </w:r>
      <w:proofErr w:type="spellEnd"/>
      <w:r w:rsidR="007B1DA7">
        <w:t xml:space="preserve">: </w:t>
      </w:r>
      <w:r w:rsidR="007B1DA7" w:rsidRPr="007B1DA7">
        <w:t>43288069857</w:t>
      </w:r>
      <w:r w:rsidR="007B1DA7">
        <w:t xml:space="preserve">, </w:t>
      </w:r>
      <w:proofErr w:type="spellStart"/>
      <w:r w:rsidR="007B1DA7">
        <w:t>MBS</w:t>
      </w:r>
      <w:proofErr w:type="spellEnd"/>
      <w:r w:rsidR="007B1DA7">
        <w:t xml:space="preserve">: </w:t>
      </w:r>
      <w:r w:rsidR="007B1DA7" w:rsidRPr="007B1DA7">
        <w:t>080778841</w:t>
      </w:r>
      <w:r w:rsidR="007B1DA7">
        <w:t>,</w:t>
      </w:r>
      <w:r w:rsidR="00BF05D5">
        <w:t xml:space="preserve"> </w:t>
      </w:r>
      <w:r>
        <w:t>temeljem članka 430. Stečajnog zakona (Narodne novine 71/15), dana</w:t>
      </w:r>
      <w:r w:rsidR="00A01A70">
        <w:t xml:space="preserve"> </w:t>
      </w:r>
      <w:r w:rsidR="00477F4D">
        <w:t>1</w:t>
      </w:r>
      <w:r w:rsidR="00DF0871">
        <w:t>8</w:t>
      </w:r>
      <w:r w:rsidR="00A01A70">
        <w:t>. svibnja</w:t>
      </w:r>
      <w:r w:rsidR="00D46A0F">
        <w:t xml:space="preserve"> 2018.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913E9A">
        <w:rPr>
          <w:bCs/>
        </w:rPr>
        <w:t xml:space="preserve"> </w:t>
      </w:r>
      <w:proofErr w:type="spellStart"/>
      <w:r w:rsidR="007B1DA7" w:rsidRPr="007B1DA7">
        <w:t>ŽUFIKA</w:t>
      </w:r>
      <w:proofErr w:type="spellEnd"/>
      <w:r w:rsidR="007B1DA7" w:rsidRPr="007B1DA7">
        <w:t xml:space="preserve"> d.o.o</w:t>
      </w:r>
      <w:r w:rsidR="007B1DA7">
        <w:t xml:space="preserve">. Zagreb, Slavonska avenija 26/2, </w:t>
      </w:r>
      <w:proofErr w:type="spellStart"/>
      <w:r w:rsidR="007B1DA7">
        <w:t>OIB</w:t>
      </w:r>
      <w:proofErr w:type="spellEnd"/>
      <w:r w:rsidR="007B1DA7">
        <w:t xml:space="preserve">: </w:t>
      </w:r>
      <w:r w:rsidR="007B1DA7" w:rsidRPr="007B1DA7">
        <w:t>43288069857</w:t>
      </w:r>
      <w:r w:rsidR="007B1DA7">
        <w:t xml:space="preserve">, </w:t>
      </w:r>
      <w:proofErr w:type="spellStart"/>
      <w:r w:rsidR="007B1DA7">
        <w:t>MBS</w:t>
      </w:r>
      <w:proofErr w:type="spellEnd"/>
      <w:r w:rsidR="007B1DA7">
        <w:t xml:space="preserve">: </w:t>
      </w:r>
      <w:r w:rsidR="007B1DA7" w:rsidRPr="007B1DA7">
        <w:t>080778841</w:t>
      </w:r>
      <w:r w:rsidR="007B1DA7">
        <w:t>, iznosi 38.367,17 kn.</w:t>
      </w:r>
      <w:r w:rsidR="00913E9A">
        <w:t xml:space="preserve"> </w:t>
      </w:r>
      <w:r w:rsidR="00685665">
        <w:rPr>
          <w:bCs/>
        </w:rPr>
        <w:t xml:space="preserve"> 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DA790C">
        <w:t xml:space="preserve"> </w:t>
      </w:r>
      <w:r w:rsidR="007B1DA7">
        <w:t xml:space="preserve">Martin </w:t>
      </w:r>
      <w:proofErr w:type="spellStart"/>
      <w:r w:rsidR="007B1DA7">
        <w:t>Žufika</w:t>
      </w:r>
      <w:proofErr w:type="spellEnd"/>
      <w:r w:rsidR="007B1DA7">
        <w:t xml:space="preserve"> iz Zagreba,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007DAE">
        <w:t>4</w:t>
      </w:r>
      <w:r w:rsidR="007B1DA7">
        <w:t>60</w:t>
      </w:r>
      <w:r w:rsidR="004C025E">
        <w:t>-</w:t>
      </w:r>
      <w:r w:rsidR="00D46A0F">
        <w:t>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U Osijeku</w:t>
      </w:r>
      <w:r w:rsidR="006B5B02">
        <w:t xml:space="preserve"> </w:t>
      </w:r>
      <w:r w:rsidR="00477F4D">
        <w:t>1</w:t>
      </w:r>
      <w:r w:rsidR="00DF0871">
        <w:t>8</w:t>
      </w:r>
      <w:r w:rsidR="00A01A70">
        <w:t>. svibnja</w:t>
      </w:r>
      <w:r w:rsidR="00D46A0F">
        <w:t xml:space="preserve"> 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34766"/>
    <w:rsid w:val="00035770"/>
    <w:rsid w:val="00043E4D"/>
    <w:rsid w:val="0005003F"/>
    <w:rsid w:val="000548B4"/>
    <w:rsid w:val="00057512"/>
    <w:rsid w:val="0006343B"/>
    <w:rsid w:val="0006677B"/>
    <w:rsid w:val="00073055"/>
    <w:rsid w:val="00092236"/>
    <w:rsid w:val="000B4B82"/>
    <w:rsid w:val="000B4D31"/>
    <w:rsid w:val="000B618A"/>
    <w:rsid w:val="000C1A19"/>
    <w:rsid w:val="000F1987"/>
    <w:rsid w:val="000F34D8"/>
    <w:rsid w:val="000F5F58"/>
    <w:rsid w:val="000F6B7F"/>
    <w:rsid w:val="00115647"/>
    <w:rsid w:val="0012198A"/>
    <w:rsid w:val="00142BD5"/>
    <w:rsid w:val="00154AB1"/>
    <w:rsid w:val="00190F9C"/>
    <w:rsid w:val="001932CB"/>
    <w:rsid w:val="00195C8D"/>
    <w:rsid w:val="00197BEB"/>
    <w:rsid w:val="001A0CE1"/>
    <w:rsid w:val="001B482C"/>
    <w:rsid w:val="001D042F"/>
    <w:rsid w:val="001D19F2"/>
    <w:rsid w:val="001E5E67"/>
    <w:rsid w:val="001E7532"/>
    <w:rsid w:val="002330DC"/>
    <w:rsid w:val="00245F19"/>
    <w:rsid w:val="00273CBE"/>
    <w:rsid w:val="002946EB"/>
    <w:rsid w:val="002A584C"/>
    <w:rsid w:val="002B01E8"/>
    <w:rsid w:val="002C1DFD"/>
    <w:rsid w:val="002C23E7"/>
    <w:rsid w:val="002C4BF5"/>
    <w:rsid w:val="002C5075"/>
    <w:rsid w:val="002C5E6F"/>
    <w:rsid w:val="002F2A3F"/>
    <w:rsid w:val="00313DC6"/>
    <w:rsid w:val="00326322"/>
    <w:rsid w:val="00333EEE"/>
    <w:rsid w:val="0034347D"/>
    <w:rsid w:val="0035208B"/>
    <w:rsid w:val="003561EA"/>
    <w:rsid w:val="00356C8E"/>
    <w:rsid w:val="00381EF9"/>
    <w:rsid w:val="003E35E3"/>
    <w:rsid w:val="003E3F81"/>
    <w:rsid w:val="003F036E"/>
    <w:rsid w:val="00416FB0"/>
    <w:rsid w:val="00441ED0"/>
    <w:rsid w:val="00450B5B"/>
    <w:rsid w:val="00477F4D"/>
    <w:rsid w:val="004841EA"/>
    <w:rsid w:val="0048719B"/>
    <w:rsid w:val="0049647D"/>
    <w:rsid w:val="0049656C"/>
    <w:rsid w:val="004A3258"/>
    <w:rsid w:val="004B6525"/>
    <w:rsid w:val="004C025E"/>
    <w:rsid w:val="004D1E07"/>
    <w:rsid w:val="004E50C7"/>
    <w:rsid w:val="00510A40"/>
    <w:rsid w:val="00531716"/>
    <w:rsid w:val="00534FFB"/>
    <w:rsid w:val="00544765"/>
    <w:rsid w:val="00550EB1"/>
    <w:rsid w:val="0057313B"/>
    <w:rsid w:val="005773DE"/>
    <w:rsid w:val="00596CCF"/>
    <w:rsid w:val="00596EE1"/>
    <w:rsid w:val="005A67A5"/>
    <w:rsid w:val="005D40BA"/>
    <w:rsid w:val="005D78EB"/>
    <w:rsid w:val="005F6138"/>
    <w:rsid w:val="00620F8C"/>
    <w:rsid w:val="0063244A"/>
    <w:rsid w:val="00647F89"/>
    <w:rsid w:val="00656D02"/>
    <w:rsid w:val="00685665"/>
    <w:rsid w:val="00685ADD"/>
    <w:rsid w:val="006946AA"/>
    <w:rsid w:val="006B3CC9"/>
    <w:rsid w:val="006B5B02"/>
    <w:rsid w:val="006C1874"/>
    <w:rsid w:val="006C51F1"/>
    <w:rsid w:val="006D37A4"/>
    <w:rsid w:val="006E6A30"/>
    <w:rsid w:val="006F2BBC"/>
    <w:rsid w:val="006F2C79"/>
    <w:rsid w:val="006F77B8"/>
    <w:rsid w:val="00706077"/>
    <w:rsid w:val="00711F22"/>
    <w:rsid w:val="0072432D"/>
    <w:rsid w:val="00731860"/>
    <w:rsid w:val="00732D11"/>
    <w:rsid w:val="0073659C"/>
    <w:rsid w:val="00747C9F"/>
    <w:rsid w:val="00750882"/>
    <w:rsid w:val="007572A2"/>
    <w:rsid w:val="00782948"/>
    <w:rsid w:val="00786384"/>
    <w:rsid w:val="007911C2"/>
    <w:rsid w:val="007A7EB8"/>
    <w:rsid w:val="007B1DA7"/>
    <w:rsid w:val="007B4560"/>
    <w:rsid w:val="007B4E2C"/>
    <w:rsid w:val="007D3CB1"/>
    <w:rsid w:val="007E34EF"/>
    <w:rsid w:val="007F41AE"/>
    <w:rsid w:val="00805296"/>
    <w:rsid w:val="0084658B"/>
    <w:rsid w:val="00863ED6"/>
    <w:rsid w:val="0087043E"/>
    <w:rsid w:val="008811F2"/>
    <w:rsid w:val="00891F2E"/>
    <w:rsid w:val="008A342D"/>
    <w:rsid w:val="008B7F6C"/>
    <w:rsid w:val="008E4E6F"/>
    <w:rsid w:val="00913E9A"/>
    <w:rsid w:val="009214DB"/>
    <w:rsid w:val="00925A9E"/>
    <w:rsid w:val="00936FFF"/>
    <w:rsid w:val="00937BF4"/>
    <w:rsid w:val="00952989"/>
    <w:rsid w:val="009704EC"/>
    <w:rsid w:val="00973B62"/>
    <w:rsid w:val="00974739"/>
    <w:rsid w:val="00974D55"/>
    <w:rsid w:val="00977899"/>
    <w:rsid w:val="009900E4"/>
    <w:rsid w:val="0099211E"/>
    <w:rsid w:val="009E06EE"/>
    <w:rsid w:val="009E1AB4"/>
    <w:rsid w:val="00A01A70"/>
    <w:rsid w:val="00A332BC"/>
    <w:rsid w:val="00A54141"/>
    <w:rsid w:val="00A5483F"/>
    <w:rsid w:val="00A57E85"/>
    <w:rsid w:val="00A6356B"/>
    <w:rsid w:val="00A66B3B"/>
    <w:rsid w:val="00A72759"/>
    <w:rsid w:val="00A72F9D"/>
    <w:rsid w:val="00A9229E"/>
    <w:rsid w:val="00AA5314"/>
    <w:rsid w:val="00AB0405"/>
    <w:rsid w:val="00AE2F96"/>
    <w:rsid w:val="00B20A4E"/>
    <w:rsid w:val="00B21BEF"/>
    <w:rsid w:val="00B3155D"/>
    <w:rsid w:val="00B50D11"/>
    <w:rsid w:val="00B61533"/>
    <w:rsid w:val="00B6159F"/>
    <w:rsid w:val="00B66CB3"/>
    <w:rsid w:val="00B82754"/>
    <w:rsid w:val="00B8504A"/>
    <w:rsid w:val="00BB23E6"/>
    <w:rsid w:val="00BC01B4"/>
    <w:rsid w:val="00BD2DBD"/>
    <w:rsid w:val="00BF05D5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F2673"/>
    <w:rsid w:val="00D00F9D"/>
    <w:rsid w:val="00D07191"/>
    <w:rsid w:val="00D200F2"/>
    <w:rsid w:val="00D21A2C"/>
    <w:rsid w:val="00D35B6C"/>
    <w:rsid w:val="00D438A1"/>
    <w:rsid w:val="00D46A0F"/>
    <w:rsid w:val="00D7521A"/>
    <w:rsid w:val="00DA790C"/>
    <w:rsid w:val="00DE0702"/>
    <w:rsid w:val="00DF0871"/>
    <w:rsid w:val="00E01AC5"/>
    <w:rsid w:val="00E12C76"/>
    <w:rsid w:val="00E25C4C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A4BCE"/>
    <w:rsid w:val="00EA6B49"/>
    <w:rsid w:val="00EC2608"/>
    <w:rsid w:val="00ED6DA2"/>
    <w:rsid w:val="00EF36CD"/>
    <w:rsid w:val="00EF52BE"/>
    <w:rsid w:val="00F12D3A"/>
    <w:rsid w:val="00F53A16"/>
    <w:rsid w:val="00F61B1E"/>
    <w:rsid w:val="00F66438"/>
    <w:rsid w:val="00F6691E"/>
    <w:rsid w:val="00F82544"/>
    <w:rsid w:val="00F85F59"/>
    <w:rsid w:val="00FA423A"/>
    <w:rsid w:val="00FC109E"/>
    <w:rsid w:val="00FD0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49656C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9656C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656C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656C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49656C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9656C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656C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656C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460</izvorni_sadrzaj>
    <derivirana_varijabla naziv="DomainObject.Predmet.Broj_1">460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St-460/2018</izvorni_sadrzaj>
    <derivirana_varijabla naziv="DomainObject.Predmet.OznakaBroj_1">St-460/2018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ŽUFIKA d.o.o</izvorni_sadrzaj>
    <derivirana_varijabla naziv="DomainObject.Predmet.ProtustrankaFormated_1">  ŽUFIKA d.o.o</derivirana_varijabla>
  </DomainObject.Predmet.ProtustrankaFormated>
  <DomainObject.Predmet.ProtustrankaFormatedOIB>
    <izvorni_sadrzaj>  ŽUFIKA d.o.o, OIB 43288069857</izvorni_sadrzaj>
    <derivirana_varijabla naziv="DomainObject.Predmet.ProtustrankaFormatedOIB_1">  ŽUFIKA d.o.o, OIB 43288069857</derivirana_varijabla>
  </DomainObject.Predmet.ProtustrankaFormatedOIB>
  <DomainObject.Predmet.ProtustrankaFormatedWithAdress>
    <izvorni_sadrzaj> ŽUFIKA d.o.o, Slavonska avenija 26/2, 10000 Zagreb</izvorni_sadrzaj>
    <derivirana_varijabla naziv="DomainObject.Predmet.ProtustrankaFormatedWithAdress_1"> ŽUFIKA d.o.o, Slavonska avenija 26/2, 10000 Zagreb</derivirana_varijabla>
  </DomainObject.Predmet.ProtustrankaFormatedWithAdress>
  <DomainObject.Predmet.ProtustrankaFormatedWithAdressOIB>
    <izvorni_sadrzaj> ŽUFIKA d.o.o, OIB 43288069857, Slavonska avenija 26/2, 10000 Zagreb</izvorni_sadrzaj>
    <derivirana_varijabla naziv="DomainObject.Predmet.ProtustrankaFormatedWithAdressOIB_1"> ŽUFIKA d.o.o, OIB 43288069857, Slavonska avenija 26/2, 10000 Zagreb</derivirana_varijabla>
  </DomainObject.Predmet.ProtustrankaFormatedWithAdressOIB>
  <DomainObject.Predmet.ProtustrankaWithAdress>
    <izvorni_sadrzaj>ŽUFIKA d.o.o Slavonska avenija 26/2, 10000 Zagreb</izvorni_sadrzaj>
    <derivirana_varijabla naziv="DomainObject.Predmet.ProtustrankaWithAdress_1">ŽUFIKA d.o.o Slavonska avenija 26/2, 10000 Zagreb</derivirana_varijabla>
  </DomainObject.Predmet.ProtustrankaWithAdress>
  <DomainObject.Predmet.ProtustrankaWithAdressOIB>
    <izvorni_sadrzaj>ŽUFIKA d.o.o, OIB 43288069857, Slavonska avenija 26/2, 10000 Zagreb</izvorni_sadrzaj>
    <derivirana_varijabla naziv="DomainObject.Predmet.ProtustrankaWithAdressOIB_1">ŽUFIKA d.o.o, OIB 43288069857, Slavonska avenija 26/2, 10000 Zagreb</derivirana_varijabla>
  </DomainObject.Predmet.ProtustrankaWithAdressOIB>
  <DomainObject.Predmet.ProtustrankaNazivFormated>
    <izvorni_sadrzaj>ŽUFIKA d.o.o</izvorni_sadrzaj>
    <derivirana_varijabla naziv="DomainObject.Predmet.ProtustrankaNazivFormated_1">ŽUFIKA d.o.o</derivirana_varijabla>
  </DomainObject.Predmet.ProtustrankaNazivFormated>
  <DomainObject.Predmet.ProtustrankaNazivFormatedOIB>
    <izvorni_sadrzaj>ŽUFIKA d.o.o, OIB 43288069857</izvorni_sadrzaj>
    <derivirana_varijabla naziv="DomainObject.Predmet.ProtustrankaNazivFormatedOIB_1">ŽUFIKA d.o.o, OIB 43288069857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ŽUFIKA d.o.o</item>
    </izvorni_sadrzaj>
    <derivirana_varijabla naziv="DomainObject.Predmet.ProtuStrankaListFormated_1">
      <item>ŽUFIKA d.o.o</item>
    </derivirana_varijabla>
  </DomainObject.Predmet.ProtuStrankaListFormated>
  <DomainObject.Predmet.ProtuStrankaListFormatedOIB>
    <izvorni_sadrzaj>
      <item>ŽUFIKA d.o.o, OIB 43288069857</item>
    </izvorni_sadrzaj>
    <derivirana_varijabla naziv="DomainObject.Predmet.ProtuStrankaListFormatedOIB_1">
      <item>ŽUFIKA d.o.o, OIB 43288069857</item>
    </derivirana_varijabla>
  </DomainObject.Predmet.ProtuStrankaListFormatedOIB>
  <DomainObject.Predmet.ProtuStrankaListFormatedWithAdress>
    <izvorni_sadrzaj>
      <item>ŽUFIKA d.o.o, Slavonska avenija 26/2, 10000 Zagreb</item>
    </izvorni_sadrzaj>
    <derivirana_varijabla naziv="DomainObject.Predmet.ProtuStrankaListFormatedWithAdress_1">
      <item>ŽUFIKA d.o.o, Slavonska avenija 26/2, 10000 Zagreb</item>
    </derivirana_varijabla>
  </DomainObject.Predmet.ProtuStrankaListFormatedWithAdress>
  <DomainObject.Predmet.ProtuStrankaListFormatedWithAdressOIB>
    <izvorni_sadrzaj>
      <item>ŽUFIKA d.o.o, OIB 43288069857, Slavonska avenija 26/2, 10000 Zagreb</item>
    </izvorni_sadrzaj>
    <derivirana_varijabla naziv="DomainObject.Predmet.ProtuStrankaListFormatedWithAdressOIB_1">
      <item>ŽUFIKA d.o.o, OIB 43288069857, Slavonska avenija 26/2, 10000 Zagreb</item>
    </derivirana_varijabla>
  </DomainObject.Predmet.ProtuStrankaListFormatedWithAdressOIB>
  <DomainObject.Predmet.ProtuStrankaListNazivFormated>
    <izvorni_sadrzaj>
      <item>ŽUFIKA d.o.o</item>
    </izvorni_sadrzaj>
    <derivirana_varijabla naziv="DomainObject.Predmet.ProtuStrankaListNazivFormated_1">
      <item>ŽUFIKA d.o.o</item>
    </derivirana_varijabla>
  </DomainObject.Predmet.ProtuStrankaListNazivFormated>
  <DomainObject.Predmet.ProtuStrankaListNazivFormatedOIB>
    <izvorni_sadrzaj>
      <item>ŽUFIKA d.o.o, OIB 43288069857</item>
    </izvorni_sadrzaj>
    <derivirana_varijabla naziv="DomainObject.Predmet.ProtuStrankaListNazivFormatedOIB_1">
      <item>ŽUFIKA d.o.o, OIB 43288069857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ŽUFIKA d.o.o</izvorni_sadrzaj>
    <derivirana_varijabla naziv="DomainObject.Predmet.ProtustrankaIDrugi_1">ŽUFIKA d.o.o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ŽUFIKA d.o.o, OIB 43288069857, Slavonska avenija 26/2, 10000 Zagreb</izvorni_sadrzaj>
    <derivirana_varijabla naziv="DomainObject.Predmet.ProtustrankaIDrugiAdressOIB_1">ŽUFIKA d.o.o, OIB 43288069857, Slavonska avenija 26/2,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ŽUFIKA d.o.o</item>
      <item>FINA Regionalni centar Zagreb</item>
    </izvorni_sadrzaj>
    <derivirana_varijabla naziv="DomainObject.Predmet.SudioniciListNaziv_1">
      <item>ŽUFIKA d.o.o</item>
      <item>FINA Regionalni centar Zagreb</item>
    </derivirana_varijabla>
  </DomainObject.Predmet.SudioniciListNaziv>
  <DomainObject.Predmet.SudioniciListAdressOIB>
    <izvorni_sadrzaj>
      <item>ŽUFIKA d.o.o, OIB 43288069857, Slavonska avenija 26/2,10000 Zagreb</item>
      <item>FINA Regionalni centar Zagreb, OIB 85821130368, Trg svibanjskih žrtava 1995. 1,10000 Zagreb</item>
    </izvorni_sadrzaj>
    <derivirana_varijabla naziv="DomainObject.Predmet.SudioniciListAdressOIB_1">
      <item>ŽUFIKA d.o.o, OIB 43288069857, Slavonska avenija 26/2,10000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43288069857</item>
      <item>, OIB 85821130368</item>
    </izvorni_sadrzaj>
    <derivirana_varijabla naziv="DomainObject.Predmet.SudioniciListNazivOIB_1">
      <item>, OIB 43288069857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353</properties:Words>
  <properties:Characters>1914</properties:Characters>
  <properties:Lines>45</properties:Lines>
  <properties:Paragraphs>15</properties:Paragraphs>
  <properties:TotalTime>198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2018-05-18T07:16:00Z</cp:lastPrinted>
  <dcterms:modified xmlns:xsi="http://www.w3.org/2001/XMLSchema-instance" xsi:type="dcterms:W3CDTF">2018-05-18T07:18:00Z</dcterms:modified>
  <cp:revision>48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ZAGREB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