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358bc" w14:paraId="ae358bc" w:rsidRDefault="00047A8F" w:rsidP="00047A8F" w:rsidR="00047A8F">
      <w:pPr>
        <w:jc w:val="both"/>
        <w15:collapsed w:val="false"/>
      </w:pPr>
    </w:p>
    <w:p w:rsidRDefault="006A3384" w:rsidP="00C43CDA" w:rsidR="00C43CDA">
      <w:pPr>
        <w:pStyle w:val="Zaglavlje"/>
        <w:jc w:val="right"/>
      </w:pPr>
      <w:r>
        <w:t>4</w:t>
      </w:r>
      <w:r w:rsidR="000938B8">
        <w:t xml:space="preserve"> St-</w:t>
      </w:r>
      <w:r w:rsidR="006C4AC0">
        <w:t>1</w:t>
      </w:r>
      <w:r w:rsidR="00601A39">
        <w:t>844</w:t>
      </w:r>
      <w:r w:rsidR="00063B8D">
        <w:t>/16-3</w:t>
      </w:r>
    </w:p>
    <w:p w:rsidRDefault="0016154C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6A3384">
        <w:t xml:space="preserve">Dubravki Kuveždić, </w:t>
      </w:r>
      <w:r w:rsidR="00D77EA4">
        <w:t>u stečajnom</w:t>
      </w:r>
      <w:r w:rsidR="000938B8">
        <w:t xml:space="preserve"> predmetu</w:t>
      </w:r>
      <w:r w:rsidR="004A0D7B">
        <w:t xml:space="preserve"> povodom zahtjeva F</w:t>
      </w:r>
      <w:r w:rsidR="00875B01">
        <w:t xml:space="preserve">INANCIJSKE AGENCIJE </w:t>
      </w:r>
      <w:r w:rsidR="004A0D7B">
        <w:t>R</w:t>
      </w:r>
      <w:r w:rsidR="00875B01">
        <w:t>C</w:t>
      </w:r>
      <w:r w:rsidR="000860DD">
        <w:t xml:space="preserve"> ZAGREB, </w:t>
      </w:r>
      <w:r w:rsidR="004A0D7B">
        <w:t xml:space="preserve">Podružnica </w:t>
      </w:r>
      <w:r w:rsidR="000860DD">
        <w:t>ZAGREB</w:t>
      </w:r>
      <w:r w:rsidR="004A0D7B">
        <w:t xml:space="preserve">, </w:t>
      </w:r>
      <w:r w:rsidR="000860DD">
        <w:t>Trg svibanjskih žrtava 1995. 1, OIB 85821130368 za pok</w:t>
      </w:r>
      <w:r w:rsidR="004A0D7B">
        <w:t>retanje s</w:t>
      </w:r>
      <w:r w:rsidR="00876A51">
        <w:t>kraćenog stečajnog postupka</w:t>
      </w:r>
      <w:r w:rsidR="004A0D7B">
        <w:t xml:space="preserve"> nad dužnikom</w:t>
      </w:r>
      <w:r w:rsidR="003131CC">
        <w:t xml:space="preserve"> </w:t>
      </w:r>
      <w:r w:rsidR="00601A39">
        <w:t xml:space="preserve">LEGENDA YULIA d.o.o. za </w:t>
      </w:r>
      <w:r w:rsidR="00507C30">
        <w:t xml:space="preserve">trgovinu, </w:t>
      </w:r>
      <w:r w:rsidR="00601A39">
        <w:t xml:space="preserve">promidžbu i poslovno savjetovanje Zagreb, </w:t>
      </w:r>
      <w:proofErr w:type="spellStart"/>
      <w:r w:rsidR="00601A39">
        <w:t>Ivanićgradska</w:t>
      </w:r>
      <w:proofErr w:type="spellEnd"/>
      <w:r w:rsidR="00601A39">
        <w:t xml:space="preserve"> 54, OIB 35390282286, OIB 080714286</w:t>
      </w:r>
      <w:r w:rsidR="00FA2207">
        <w:t>, te</w:t>
      </w:r>
      <w:r w:rsidR="004C4A09">
        <w:t>meljem član</w:t>
      </w:r>
      <w:r w:rsidR="004A0D7B">
        <w:t>ka 430. Stečajnog zakona („Narodne nov</w:t>
      </w:r>
      <w:r w:rsidR="00316816">
        <w:t>ine“ 71/15</w:t>
      </w:r>
      <w:r w:rsidR="006C3F3A">
        <w:t>, dalje SZ-a), dana</w:t>
      </w:r>
      <w:r w:rsidR="00C64B1E">
        <w:t xml:space="preserve"> </w:t>
      </w:r>
      <w:r w:rsidR="006C4AC0">
        <w:t>4. srpnja</w:t>
      </w:r>
      <w:r w:rsidR="00FE32EA">
        <w:t xml:space="preserve"> </w:t>
      </w:r>
      <w:r w:rsidR="006A3384">
        <w:t>2016</w:t>
      </w:r>
      <w:r w:rsidR="00224AFF">
        <w:t>. godine, objavljuje sljedeći</w:t>
      </w:r>
    </w:p>
    <w:p w:rsidRDefault="000568E4" w:rsidP="00224AFF" w:rsidR="000568E4">
      <w:pPr>
        <w:ind w:firstLine="708"/>
        <w:jc w:val="both"/>
      </w:pP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</w:t>
      </w:r>
      <w:r w:rsidR="006A3384">
        <w:rPr>
          <w:bCs/>
        </w:rPr>
        <w:t xml:space="preserve">. </w:t>
      </w:r>
      <w:r>
        <w:rPr>
          <w:bCs/>
        </w:rPr>
        <w:t xml:space="preserve">Utvrđuje se da ukupni iznos evidentiranog duga dužnika </w:t>
      </w:r>
      <w:r w:rsidR="00601A39">
        <w:t xml:space="preserve">LEGENDA YULIA d.o.o. za trgovinu, promidžbu i poslovno savjetovanje Zagreb, </w:t>
      </w:r>
      <w:proofErr w:type="spellStart"/>
      <w:r w:rsidR="00601A39">
        <w:t>Ivanićgradska</w:t>
      </w:r>
      <w:proofErr w:type="spellEnd"/>
      <w:r w:rsidR="00601A39">
        <w:t xml:space="preserve"> 54, OIB 35390282286, OIB 080714286</w:t>
      </w:r>
      <w:r w:rsidR="00601A39">
        <w:t xml:space="preserve"> i</w:t>
      </w:r>
      <w:r w:rsidR="00DA2E82">
        <w:t>znosi</w:t>
      </w:r>
      <w:r w:rsidR="001B2447">
        <w:t xml:space="preserve"> </w:t>
      </w:r>
      <w:r w:rsidR="00601A39">
        <w:t>336.262,83</w:t>
      </w:r>
      <w:r w:rsidR="00507C30">
        <w:t xml:space="preserve"> kn. </w:t>
      </w:r>
    </w:p>
    <w:p w:rsidRDefault="00224AFF" w:rsidP="00F2165F" w:rsidR="003E4DD9">
      <w:pPr>
        <w:ind w:left="708"/>
        <w:jc w:val="both"/>
      </w:pPr>
      <w:r>
        <w:t>II</w:t>
      </w:r>
      <w:r w:rsidR="00EF3EFD">
        <w:t>.</w:t>
      </w:r>
      <w:r>
        <w:t xml:space="preserve"> Poziva</w:t>
      </w:r>
      <w:r w:rsidR="006E1829">
        <w:t xml:space="preserve"> se osob</w:t>
      </w:r>
      <w:r w:rsidR="00A0403B">
        <w:t xml:space="preserve">a </w:t>
      </w:r>
      <w:r w:rsidR="006E1829">
        <w:t>ovlašten</w:t>
      </w:r>
      <w:r w:rsidR="00A0403B">
        <w:t>a</w:t>
      </w:r>
      <w:r w:rsidR="006E1829">
        <w:t xml:space="preserve"> </w:t>
      </w:r>
      <w:r w:rsidR="00977B97">
        <w:t>za</w:t>
      </w:r>
      <w:r w:rsidR="00981797">
        <w:t xml:space="preserve"> zastupanje dužnika</w:t>
      </w:r>
      <w:r w:rsidR="00E70991">
        <w:t xml:space="preserve"> </w:t>
      </w:r>
      <w:proofErr w:type="spellStart"/>
      <w:r w:rsidR="00601A39">
        <w:t>Leonard</w:t>
      </w:r>
      <w:proofErr w:type="spellEnd"/>
      <w:r w:rsidR="00601A39">
        <w:t xml:space="preserve"> Valent iz </w:t>
      </w:r>
      <w:proofErr w:type="spellStart"/>
      <w:r w:rsidR="00601A39">
        <w:t>Prudnic</w:t>
      </w:r>
      <w:r w:rsidR="0023538C">
        <w:t>e</w:t>
      </w:r>
      <w:proofErr w:type="spellEnd"/>
      <w:r w:rsidR="00493880">
        <w:t xml:space="preserve">, da </w:t>
      </w:r>
      <w:r w:rsidR="00E5542A">
        <w:t>u</w:t>
      </w:r>
      <w:r w:rsidR="00936874">
        <w:t xml:space="preserve"> roku od 15 dana od dana objave ovog oglasa na e-oglasnoj ploči suda</w:t>
      </w:r>
      <w:r w:rsidR="00B32948">
        <w:t xml:space="preserve"> podnes</w:t>
      </w:r>
      <w:r w:rsidR="00F66AA6">
        <w:t>e</w:t>
      </w:r>
      <w:r w:rsidR="00B32948">
        <w:t xml:space="preserve"> ovom sudu, pozivom na gornji broj spisa, javnobilježnički ovjerovljeni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EF3EFD">
        <w:t>.</w:t>
      </w:r>
      <w:r w:rsidR="00A63F24">
        <w:t xml:space="preserve"> P</w:t>
      </w:r>
      <w:r w:rsidR="003E4DD9">
        <w:t>ozivaju se vjerovnici dužnika da najkasnije u roku od 45 dana od dana objave ovog oglasa na e-oglasnoj ploči suda predlože otvaranje stečajnog postupka nad dužnikom</w:t>
      </w:r>
      <w:r w:rsidR="0097266D">
        <w:t>,</w:t>
      </w:r>
      <w:r w:rsidR="003E4DD9">
        <w:t xml:space="preserve"> te da uplate predujam u iznosu od 10.000,00 kn za pokriće troškova toga postupka na </w:t>
      </w:r>
      <w:r w:rsidR="000C26C6">
        <w:t>žiro račun IBAN HR31 2390 001 3000 0020 0 s pozivom na broj HR05 272-</w:t>
      </w:r>
      <w:r w:rsidR="0097266D">
        <w:t>1</w:t>
      </w:r>
      <w:r w:rsidR="0023538C">
        <w:t>844</w:t>
      </w:r>
      <w:r w:rsidR="00CF778F">
        <w:t>-</w:t>
      </w:r>
      <w:r w:rsidR="000C26C6">
        <w:t>1</w:t>
      </w:r>
      <w:r w:rsidR="00793DB4">
        <w:t>6</w:t>
      </w:r>
      <w:r w:rsidR="00316816">
        <w:t xml:space="preserve"> (članak 430</w:t>
      </w:r>
      <w:r w:rsidR="006C3F3A">
        <w:t xml:space="preserve">. SZ u </w:t>
      </w:r>
      <w:r w:rsidR="00316816">
        <w:t>vezi s člankom 132. S</w:t>
      </w:r>
      <w:r w:rsidR="006C3F3A">
        <w:t>Z-a-</w:t>
      </w:r>
      <w:r w:rsidR="00316816">
        <w:t xml:space="preserve"> N</w:t>
      </w:r>
      <w:r w:rsidR="006C3F3A">
        <w:t>N</w:t>
      </w:r>
      <w:r w:rsidR="00316816">
        <w:t xml:space="preserve"> broj 71/15).</w:t>
      </w:r>
    </w:p>
    <w:p w:rsidRDefault="00413C80" w:rsidP="00224AFF" w:rsidR="00C53929">
      <w:pPr>
        <w:ind w:left="708"/>
        <w:jc w:val="both"/>
      </w:pPr>
      <w:r>
        <w:t>I</w:t>
      </w:r>
      <w:r w:rsidR="00A63F24">
        <w:t>V</w:t>
      </w:r>
      <w:r w:rsidR="00EF3EFD">
        <w:t>.</w:t>
      </w:r>
      <w:r w:rsidR="006C3F3A">
        <w:t xml:space="preserve"> </w:t>
      </w:r>
      <w:r>
        <w:t>Ako osob</w:t>
      </w:r>
      <w:r w:rsidR="00F66AA6">
        <w:t>a</w:t>
      </w:r>
      <w:r>
        <w:t xml:space="preserve"> </w:t>
      </w:r>
      <w:r w:rsidR="00316816">
        <w:t xml:space="preserve">iz točke II, </w:t>
      </w:r>
      <w:r>
        <w:t>ovlašten</w:t>
      </w:r>
      <w:r w:rsidR="00F66AA6">
        <w:t>a</w:t>
      </w:r>
      <w:r>
        <w:t xml:space="preserve"> za zastupanje dužnika </w:t>
      </w:r>
      <w:r w:rsidR="00316816">
        <w:t xml:space="preserve">po zakonu, </w:t>
      </w:r>
      <w:r w:rsidR="00836CE2">
        <w:t xml:space="preserve">u roku od 15 dana od dana objave ovog oglasa na e-oglasnoj ploči suda </w:t>
      </w:r>
      <w:r>
        <w:t>ne podnes</w:t>
      </w:r>
      <w:r w:rsidR="00F66AA6">
        <w:t>e</w:t>
      </w:r>
      <w:r>
        <w:t xml:space="preserve">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8B0E56" w:rsidP="00224AFF" w:rsidR="00A63F24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</w:t>
      </w:r>
      <w:r w:rsidR="006C3F3A">
        <w:t>Z-a</w:t>
      </w:r>
      <w:r>
        <w:t>, na odgovarajući način.</w:t>
      </w:r>
    </w:p>
    <w:p w:rsidRDefault="006C3F3A" w:rsidP="00224AFF" w:rsidR="006C3F3A">
      <w:pPr>
        <w:ind w:left="708"/>
        <w:jc w:val="both"/>
      </w:pP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BD2691">
        <w:t>4. srpnja</w:t>
      </w:r>
      <w:r w:rsidR="00396676">
        <w:t xml:space="preserve"> </w:t>
      </w:r>
      <w:r w:rsidR="006C3F3A">
        <w:t>2016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</w:t>
      </w:r>
      <w:r w:rsidR="006C3F3A">
        <w:rPr>
          <w:bCs/>
        </w:rPr>
        <w:t xml:space="preserve">   </w:t>
      </w:r>
      <w:r w:rsidR="0097266D">
        <w:rPr>
          <w:bCs/>
        </w:rPr>
        <w:t xml:space="preserve">  </w:t>
      </w:r>
      <w:r>
        <w:rPr>
          <w:bCs/>
        </w:rPr>
        <w:t xml:space="preserve">  S U D A C</w:t>
      </w:r>
      <w:r w:rsidR="006C3F3A">
        <w:rPr>
          <w:bCs/>
        </w:rPr>
        <w:t xml:space="preserve"> :</w:t>
      </w:r>
    </w:p>
    <w:p w:rsidRDefault="00D578ED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</w:t>
      </w:r>
      <w:r w:rsidR="006C3F3A">
        <w:rPr>
          <w:bCs/>
        </w:rPr>
        <w:t>Dubravka Kuveždić</w:t>
      </w:r>
    </w:p>
    <w:p w:rsidRDefault="00F2165F" w:rsidP="00F2165F" w:rsidR="00F2165F" w:rsidRPr="00F2165F">
      <w:pPr>
        <w:ind w:left="6372"/>
        <w:jc w:val="both"/>
        <w:rPr>
          <w:bCs/>
        </w:rPr>
      </w:pPr>
      <w:bookmarkStart w:name="_GoBack" w:id="0"/>
      <w:bookmarkEnd w:id="0"/>
    </w:p>
    <w:sectPr w:rsidSect="00F2165F" w:rsidR="00F2165F" w:rsidRPr="00F2165F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3FA0" w:rsidR="00773FA0">
      <w:r>
        <w:separator/>
      </w:r>
    </w:p>
  </w:endnote>
  <w:endnote w:id="0" w:type="continuationSeparator">
    <w:p w:rsidRDefault="00773FA0" w:rsidR="00773F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3FA0" w:rsidR="00773FA0">
      <w:r>
        <w:separator/>
      </w:r>
    </w:p>
  </w:footnote>
  <w:footnote w:id="0" w:type="continuationSeparator">
    <w:p w:rsidRDefault="00773FA0" w:rsidR="00773F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283"/>
    <w:rsid w:val="00011C68"/>
    <w:rsid w:val="0001245A"/>
    <w:rsid w:val="00012BB2"/>
    <w:rsid w:val="00014887"/>
    <w:rsid w:val="00016B25"/>
    <w:rsid w:val="00020EE2"/>
    <w:rsid w:val="00035864"/>
    <w:rsid w:val="00036441"/>
    <w:rsid w:val="000477CD"/>
    <w:rsid w:val="00047A8F"/>
    <w:rsid w:val="00050860"/>
    <w:rsid w:val="000535EA"/>
    <w:rsid w:val="000568E4"/>
    <w:rsid w:val="00063B8D"/>
    <w:rsid w:val="00070FDD"/>
    <w:rsid w:val="00077C9D"/>
    <w:rsid w:val="00080F21"/>
    <w:rsid w:val="000834CF"/>
    <w:rsid w:val="000860DD"/>
    <w:rsid w:val="00091B4B"/>
    <w:rsid w:val="00091B9D"/>
    <w:rsid w:val="000938B8"/>
    <w:rsid w:val="00095305"/>
    <w:rsid w:val="00097A82"/>
    <w:rsid w:val="000A56FE"/>
    <w:rsid w:val="000B0EBD"/>
    <w:rsid w:val="000C26C6"/>
    <w:rsid w:val="000D0569"/>
    <w:rsid w:val="000D26F8"/>
    <w:rsid w:val="000E463F"/>
    <w:rsid w:val="000E762A"/>
    <w:rsid w:val="000F61EA"/>
    <w:rsid w:val="00102060"/>
    <w:rsid w:val="00105ED0"/>
    <w:rsid w:val="00107DBE"/>
    <w:rsid w:val="001437B2"/>
    <w:rsid w:val="0016154C"/>
    <w:rsid w:val="00162AD8"/>
    <w:rsid w:val="00166DF4"/>
    <w:rsid w:val="00173F18"/>
    <w:rsid w:val="00175FE8"/>
    <w:rsid w:val="00177EC7"/>
    <w:rsid w:val="00181891"/>
    <w:rsid w:val="001B2447"/>
    <w:rsid w:val="001B49A2"/>
    <w:rsid w:val="001B5F20"/>
    <w:rsid w:val="001B70D9"/>
    <w:rsid w:val="001C1653"/>
    <w:rsid w:val="001C73F4"/>
    <w:rsid w:val="001C7F1E"/>
    <w:rsid w:val="001D0149"/>
    <w:rsid w:val="001D069F"/>
    <w:rsid w:val="001E2000"/>
    <w:rsid w:val="001E375C"/>
    <w:rsid w:val="001E7B09"/>
    <w:rsid w:val="00204C74"/>
    <w:rsid w:val="002063E3"/>
    <w:rsid w:val="00224AFF"/>
    <w:rsid w:val="00225084"/>
    <w:rsid w:val="0023538C"/>
    <w:rsid w:val="002358E7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131CC"/>
    <w:rsid w:val="00316816"/>
    <w:rsid w:val="00317905"/>
    <w:rsid w:val="00320C64"/>
    <w:rsid w:val="003276D7"/>
    <w:rsid w:val="00331D2D"/>
    <w:rsid w:val="003337A6"/>
    <w:rsid w:val="00342079"/>
    <w:rsid w:val="003445D8"/>
    <w:rsid w:val="00344843"/>
    <w:rsid w:val="00352ED9"/>
    <w:rsid w:val="003612A7"/>
    <w:rsid w:val="0036598D"/>
    <w:rsid w:val="00375C7E"/>
    <w:rsid w:val="0038265B"/>
    <w:rsid w:val="003832CA"/>
    <w:rsid w:val="00383AE3"/>
    <w:rsid w:val="003879D1"/>
    <w:rsid w:val="003924AF"/>
    <w:rsid w:val="00396676"/>
    <w:rsid w:val="003A01F4"/>
    <w:rsid w:val="003A56C0"/>
    <w:rsid w:val="003A610E"/>
    <w:rsid w:val="003A70CC"/>
    <w:rsid w:val="003B6FBB"/>
    <w:rsid w:val="003C01DF"/>
    <w:rsid w:val="003C2E7C"/>
    <w:rsid w:val="003D02B1"/>
    <w:rsid w:val="003D1D93"/>
    <w:rsid w:val="003E2A16"/>
    <w:rsid w:val="003E4C32"/>
    <w:rsid w:val="003E4DD9"/>
    <w:rsid w:val="003E7C98"/>
    <w:rsid w:val="003F1980"/>
    <w:rsid w:val="00413C80"/>
    <w:rsid w:val="00415293"/>
    <w:rsid w:val="0041638D"/>
    <w:rsid w:val="00421D71"/>
    <w:rsid w:val="00423F56"/>
    <w:rsid w:val="004351D0"/>
    <w:rsid w:val="00436570"/>
    <w:rsid w:val="00443F69"/>
    <w:rsid w:val="004470EE"/>
    <w:rsid w:val="004638F5"/>
    <w:rsid w:val="0046632E"/>
    <w:rsid w:val="00476EB4"/>
    <w:rsid w:val="00482F57"/>
    <w:rsid w:val="00484B20"/>
    <w:rsid w:val="0048554A"/>
    <w:rsid w:val="0048747B"/>
    <w:rsid w:val="00493880"/>
    <w:rsid w:val="004A0D7B"/>
    <w:rsid w:val="004A6F2C"/>
    <w:rsid w:val="004B490A"/>
    <w:rsid w:val="004C3969"/>
    <w:rsid w:val="004C4A09"/>
    <w:rsid w:val="004D5A26"/>
    <w:rsid w:val="004E1973"/>
    <w:rsid w:val="004E466C"/>
    <w:rsid w:val="004F51DC"/>
    <w:rsid w:val="004F5FE8"/>
    <w:rsid w:val="00507C30"/>
    <w:rsid w:val="005126B5"/>
    <w:rsid w:val="005159C5"/>
    <w:rsid w:val="00532E0A"/>
    <w:rsid w:val="00534964"/>
    <w:rsid w:val="0053545A"/>
    <w:rsid w:val="00536526"/>
    <w:rsid w:val="0054259D"/>
    <w:rsid w:val="00542BC7"/>
    <w:rsid w:val="005437AE"/>
    <w:rsid w:val="00550133"/>
    <w:rsid w:val="0055360E"/>
    <w:rsid w:val="00554CD6"/>
    <w:rsid w:val="00556098"/>
    <w:rsid w:val="00567F63"/>
    <w:rsid w:val="005720AA"/>
    <w:rsid w:val="0057288A"/>
    <w:rsid w:val="005868D0"/>
    <w:rsid w:val="005931E7"/>
    <w:rsid w:val="005A56BD"/>
    <w:rsid w:val="005A5F8E"/>
    <w:rsid w:val="005B1166"/>
    <w:rsid w:val="005B37C8"/>
    <w:rsid w:val="005B59B6"/>
    <w:rsid w:val="005C01B9"/>
    <w:rsid w:val="005D2A79"/>
    <w:rsid w:val="005D6780"/>
    <w:rsid w:val="005D7EC1"/>
    <w:rsid w:val="005E0CFB"/>
    <w:rsid w:val="005E55B1"/>
    <w:rsid w:val="00601A39"/>
    <w:rsid w:val="006024A5"/>
    <w:rsid w:val="00613D0A"/>
    <w:rsid w:val="006207DD"/>
    <w:rsid w:val="00630532"/>
    <w:rsid w:val="006309DE"/>
    <w:rsid w:val="006310C2"/>
    <w:rsid w:val="00632865"/>
    <w:rsid w:val="00633654"/>
    <w:rsid w:val="006372FF"/>
    <w:rsid w:val="00640328"/>
    <w:rsid w:val="00644281"/>
    <w:rsid w:val="00652724"/>
    <w:rsid w:val="00666402"/>
    <w:rsid w:val="00693B28"/>
    <w:rsid w:val="0069656A"/>
    <w:rsid w:val="00697FD8"/>
    <w:rsid w:val="006A11E9"/>
    <w:rsid w:val="006A3384"/>
    <w:rsid w:val="006A6EBE"/>
    <w:rsid w:val="006B29B9"/>
    <w:rsid w:val="006B5168"/>
    <w:rsid w:val="006C36CE"/>
    <w:rsid w:val="006C3F3A"/>
    <w:rsid w:val="006C4AC0"/>
    <w:rsid w:val="006C4FDF"/>
    <w:rsid w:val="006D6223"/>
    <w:rsid w:val="006E1829"/>
    <w:rsid w:val="006F13C7"/>
    <w:rsid w:val="00711561"/>
    <w:rsid w:val="007138B3"/>
    <w:rsid w:val="0073010A"/>
    <w:rsid w:val="00734726"/>
    <w:rsid w:val="00744CE9"/>
    <w:rsid w:val="00746AD7"/>
    <w:rsid w:val="007657AA"/>
    <w:rsid w:val="00766D29"/>
    <w:rsid w:val="0077329E"/>
    <w:rsid w:val="00773FA0"/>
    <w:rsid w:val="0078009A"/>
    <w:rsid w:val="00793DB4"/>
    <w:rsid w:val="00794F77"/>
    <w:rsid w:val="00796AED"/>
    <w:rsid w:val="007A4540"/>
    <w:rsid w:val="007A5699"/>
    <w:rsid w:val="007B0E12"/>
    <w:rsid w:val="007D7923"/>
    <w:rsid w:val="007E7376"/>
    <w:rsid w:val="007F1C41"/>
    <w:rsid w:val="007F4FF1"/>
    <w:rsid w:val="0080126B"/>
    <w:rsid w:val="008023F7"/>
    <w:rsid w:val="00817C66"/>
    <w:rsid w:val="008321E1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933F2"/>
    <w:rsid w:val="00896107"/>
    <w:rsid w:val="008A224F"/>
    <w:rsid w:val="008A6156"/>
    <w:rsid w:val="008A66B9"/>
    <w:rsid w:val="008A786C"/>
    <w:rsid w:val="008B0E56"/>
    <w:rsid w:val="008B3E52"/>
    <w:rsid w:val="008C7029"/>
    <w:rsid w:val="008F578B"/>
    <w:rsid w:val="008F6764"/>
    <w:rsid w:val="00901EF5"/>
    <w:rsid w:val="00904F73"/>
    <w:rsid w:val="00912CF5"/>
    <w:rsid w:val="00913016"/>
    <w:rsid w:val="009137B1"/>
    <w:rsid w:val="00916BED"/>
    <w:rsid w:val="009219EB"/>
    <w:rsid w:val="0092680D"/>
    <w:rsid w:val="00930B0A"/>
    <w:rsid w:val="00932CC2"/>
    <w:rsid w:val="00936874"/>
    <w:rsid w:val="00937840"/>
    <w:rsid w:val="00944616"/>
    <w:rsid w:val="00950C24"/>
    <w:rsid w:val="009525D4"/>
    <w:rsid w:val="0097266D"/>
    <w:rsid w:val="00977B97"/>
    <w:rsid w:val="00980E4D"/>
    <w:rsid w:val="00981797"/>
    <w:rsid w:val="009A3F9C"/>
    <w:rsid w:val="009A412B"/>
    <w:rsid w:val="009B40D7"/>
    <w:rsid w:val="009B46D8"/>
    <w:rsid w:val="009B51B6"/>
    <w:rsid w:val="009B79F7"/>
    <w:rsid w:val="009C1900"/>
    <w:rsid w:val="009C3693"/>
    <w:rsid w:val="009C670C"/>
    <w:rsid w:val="009E5D6D"/>
    <w:rsid w:val="00A0403B"/>
    <w:rsid w:val="00A061DF"/>
    <w:rsid w:val="00A07CA2"/>
    <w:rsid w:val="00A214C9"/>
    <w:rsid w:val="00A305BB"/>
    <w:rsid w:val="00A405B5"/>
    <w:rsid w:val="00A42BD2"/>
    <w:rsid w:val="00A45D4A"/>
    <w:rsid w:val="00A46436"/>
    <w:rsid w:val="00A55A04"/>
    <w:rsid w:val="00A57AB7"/>
    <w:rsid w:val="00A57DB1"/>
    <w:rsid w:val="00A63F24"/>
    <w:rsid w:val="00A707DB"/>
    <w:rsid w:val="00A76230"/>
    <w:rsid w:val="00A8702F"/>
    <w:rsid w:val="00AA6B6E"/>
    <w:rsid w:val="00AB7B53"/>
    <w:rsid w:val="00AD55CE"/>
    <w:rsid w:val="00B24B41"/>
    <w:rsid w:val="00B30D6B"/>
    <w:rsid w:val="00B32948"/>
    <w:rsid w:val="00B35918"/>
    <w:rsid w:val="00B67389"/>
    <w:rsid w:val="00B82540"/>
    <w:rsid w:val="00B86000"/>
    <w:rsid w:val="00B95B20"/>
    <w:rsid w:val="00BC2F61"/>
    <w:rsid w:val="00BD2691"/>
    <w:rsid w:val="00BE33FF"/>
    <w:rsid w:val="00BE7281"/>
    <w:rsid w:val="00BF32DE"/>
    <w:rsid w:val="00C05C1D"/>
    <w:rsid w:val="00C2016D"/>
    <w:rsid w:val="00C23E94"/>
    <w:rsid w:val="00C42E0B"/>
    <w:rsid w:val="00C43C38"/>
    <w:rsid w:val="00C43CDA"/>
    <w:rsid w:val="00C43D17"/>
    <w:rsid w:val="00C47F82"/>
    <w:rsid w:val="00C5339A"/>
    <w:rsid w:val="00C53929"/>
    <w:rsid w:val="00C56925"/>
    <w:rsid w:val="00C575B8"/>
    <w:rsid w:val="00C63BA0"/>
    <w:rsid w:val="00C64B1E"/>
    <w:rsid w:val="00C65595"/>
    <w:rsid w:val="00C66216"/>
    <w:rsid w:val="00C8590C"/>
    <w:rsid w:val="00C94CA4"/>
    <w:rsid w:val="00CA01EF"/>
    <w:rsid w:val="00CA2F78"/>
    <w:rsid w:val="00CB5709"/>
    <w:rsid w:val="00CD3F91"/>
    <w:rsid w:val="00CE0EE4"/>
    <w:rsid w:val="00CF4A01"/>
    <w:rsid w:val="00CF63EE"/>
    <w:rsid w:val="00CF778F"/>
    <w:rsid w:val="00D06F4A"/>
    <w:rsid w:val="00D212DB"/>
    <w:rsid w:val="00D23251"/>
    <w:rsid w:val="00D24D2F"/>
    <w:rsid w:val="00D505FE"/>
    <w:rsid w:val="00D51175"/>
    <w:rsid w:val="00D5707C"/>
    <w:rsid w:val="00D578ED"/>
    <w:rsid w:val="00D64021"/>
    <w:rsid w:val="00D74417"/>
    <w:rsid w:val="00D745AC"/>
    <w:rsid w:val="00D77EA4"/>
    <w:rsid w:val="00D916CD"/>
    <w:rsid w:val="00D92C36"/>
    <w:rsid w:val="00D97782"/>
    <w:rsid w:val="00DA146A"/>
    <w:rsid w:val="00DA2E82"/>
    <w:rsid w:val="00DA3BF9"/>
    <w:rsid w:val="00DA4636"/>
    <w:rsid w:val="00DD044C"/>
    <w:rsid w:val="00DD6682"/>
    <w:rsid w:val="00DE5F69"/>
    <w:rsid w:val="00DF3AE8"/>
    <w:rsid w:val="00E0236C"/>
    <w:rsid w:val="00E23AF8"/>
    <w:rsid w:val="00E30712"/>
    <w:rsid w:val="00E46B5A"/>
    <w:rsid w:val="00E52C26"/>
    <w:rsid w:val="00E5542A"/>
    <w:rsid w:val="00E60C19"/>
    <w:rsid w:val="00E70991"/>
    <w:rsid w:val="00E96356"/>
    <w:rsid w:val="00E96E76"/>
    <w:rsid w:val="00EA028A"/>
    <w:rsid w:val="00EA4D1E"/>
    <w:rsid w:val="00EC0019"/>
    <w:rsid w:val="00EC72CA"/>
    <w:rsid w:val="00ED4C16"/>
    <w:rsid w:val="00EF3EFD"/>
    <w:rsid w:val="00F02A50"/>
    <w:rsid w:val="00F040DB"/>
    <w:rsid w:val="00F132F7"/>
    <w:rsid w:val="00F2165F"/>
    <w:rsid w:val="00F306C7"/>
    <w:rsid w:val="00F30D1C"/>
    <w:rsid w:val="00F46E60"/>
    <w:rsid w:val="00F6215D"/>
    <w:rsid w:val="00F66AA6"/>
    <w:rsid w:val="00F734CA"/>
    <w:rsid w:val="00F73514"/>
    <w:rsid w:val="00F82537"/>
    <w:rsid w:val="00F83779"/>
    <w:rsid w:val="00F863C0"/>
    <w:rsid w:val="00F91B34"/>
    <w:rsid w:val="00F94E9E"/>
    <w:rsid w:val="00FA2207"/>
    <w:rsid w:val="00FA7F2E"/>
    <w:rsid w:val="00FB30FD"/>
    <w:rsid w:val="00FD051E"/>
    <w:rsid w:val="00FD21E2"/>
    <w:rsid w:val="00FE0CCA"/>
    <w:rsid w:val="00FE32EA"/>
    <w:rsid w:val="00FE4A30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01A3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01A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1A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1A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1A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01A3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01A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1A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1A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1A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1844</izvorni_sadrzaj>
    <derivirana_varijabla naziv="DomainObject.Predmet.Broj_1">1844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St-1844/2016</izvorni_sadrzaj>
    <derivirana_varijabla naziv="DomainObject.Predmet.OznakaBroj_1">St-1844/2016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LEGENDA YULIA d.o.o.</izvorni_sadrzaj>
    <derivirana_varijabla naziv="DomainObject.Predmet.ProtustrankaFormated_1">  LEGENDA YULIA d.o.o.</derivirana_varijabla>
  </DomainObject.Predmet.ProtustrankaFormated>
  <DomainObject.Predmet.ProtustrankaFormatedOIB>
    <izvorni_sadrzaj>  LEGENDA YULIA d.o.o., OIB 35390282286</izvorni_sadrzaj>
    <derivirana_varijabla naziv="DomainObject.Predmet.ProtustrankaFormatedOIB_1">  LEGENDA YULIA d.o.o., OIB 35390282286</derivirana_varijabla>
  </DomainObject.Predmet.ProtustrankaFormatedOIB>
  <DomainObject.Predmet.ProtustrankaFormatedWithAdress>
    <izvorni_sadrzaj> LEGENDA YULIA d.o.o., Ivanićgradska 54, 10000 Zagreb</izvorni_sadrzaj>
    <derivirana_varijabla naziv="DomainObject.Predmet.ProtustrankaFormatedWithAdress_1"> LEGENDA YULIA d.o.o., Ivanićgradska 54, 10000 Zagreb</derivirana_varijabla>
  </DomainObject.Predmet.ProtustrankaFormatedWithAdress>
  <DomainObject.Predmet.ProtustrankaFormatedWithAdressOIB>
    <izvorni_sadrzaj> LEGENDA YULIA d.o.o., OIB 35390282286, Ivanićgradska 54, 10000 Zagreb</izvorni_sadrzaj>
    <derivirana_varijabla naziv="DomainObject.Predmet.ProtustrankaFormatedWithAdressOIB_1"> LEGENDA YULIA d.o.o., OIB 35390282286, Ivanićgradska 54, 10000 Zagreb</derivirana_varijabla>
  </DomainObject.Predmet.ProtustrankaFormatedWithAdressOIB>
  <DomainObject.Predmet.ProtustrankaWithAdress>
    <izvorni_sadrzaj>LEGENDA YULIA d.o.o. Ivanićgradska 54, 10000 Zagreb</izvorni_sadrzaj>
    <derivirana_varijabla naziv="DomainObject.Predmet.ProtustrankaWithAdress_1">LEGENDA YULIA d.o.o. Ivanićgradska 54, 10000 Zagreb</derivirana_varijabla>
  </DomainObject.Predmet.ProtustrankaWithAdress>
  <DomainObject.Predmet.ProtustrankaWithAdressOIB>
    <izvorni_sadrzaj>LEGENDA YULIA d.o.o., OIB 35390282286, Ivanićgradska 54, 10000 Zagreb</izvorni_sadrzaj>
    <derivirana_varijabla naziv="DomainObject.Predmet.ProtustrankaWithAdressOIB_1">LEGENDA YULIA d.o.o., OIB 35390282286, Ivanićgradska 54, 10000 Zagreb</derivirana_varijabla>
  </DomainObject.Predmet.ProtustrankaWithAdressOIB>
  <DomainObject.Predmet.ProtustrankaNazivFormated>
    <izvorni_sadrzaj>LEGENDA YULIA d.o.o.</izvorni_sadrzaj>
    <derivirana_varijabla naziv="DomainObject.Predmet.ProtustrankaNazivFormated_1">LEGENDA YULIA d.o.o.</derivirana_varijabla>
  </DomainObject.Predmet.ProtustrankaNazivFormated>
  <DomainObject.Predmet.ProtustrankaNazivFormatedOIB>
    <izvorni_sadrzaj>LEGENDA YULIA d.o.o., OIB 35390282286</izvorni_sadrzaj>
    <derivirana_varijabla naziv="DomainObject.Predmet.ProtustrankaNazivFormatedOIB_1">LEGENDA YULIA d.o.o., OIB 35390282286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LEGENDA YULIA d.o.o.</item>
    </izvorni_sadrzaj>
    <derivirana_varijabla naziv="DomainObject.Predmet.ProtuStrankaListFormated_1">
      <item>LEGENDA YULIA d.o.o.</item>
    </derivirana_varijabla>
  </DomainObject.Predmet.ProtuStrankaListFormated>
  <DomainObject.Predmet.ProtuStrankaListFormatedOIB>
    <izvorni_sadrzaj>
      <item>LEGENDA YULIA d.o.o., OIB 35390282286</item>
    </izvorni_sadrzaj>
    <derivirana_varijabla naziv="DomainObject.Predmet.ProtuStrankaListFormatedOIB_1">
      <item>LEGENDA YULIA d.o.o., OIB 35390282286</item>
    </derivirana_varijabla>
  </DomainObject.Predmet.ProtuStrankaListFormatedOIB>
  <DomainObject.Predmet.ProtuStrankaListFormatedWithAdress>
    <izvorni_sadrzaj>
      <item>LEGENDA YULIA d.o.o., Ivanićgradska 54, 10000 Zagreb</item>
    </izvorni_sadrzaj>
    <derivirana_varijabla naziv="DomainObject.Predmet.ProtuStrankaListFormatedWithAdress_1">
      <item>LEGENDA YULIA d.o.o., Ivanićgradska 54, 10000 Zagreb</item>
    </derivirana_varijabla>
  </DomainObject.Predmet.ProtuStrankaListFormatedWithAdress>
  <DomainObject.Predmet.ProtuStrankaListFormatedWithAdressOIB>
    <izvorni_sadrzaj>
      <item>LEGENDA YULIA d.o.o., OIB 35390282286, Ivanićgradska 54, 10000 Zagreb</item>
    </izvorni_sadrzaj>
    <derivirana_varijabla naziv="DomainObject.Predmet.ProtuStrankaListFormatedWithAdressOIB_1">
      <item>LEGENDA YULIA d.o.o., OIB 35390282286, Ivanićgradska 54, 10000 Zagreb</item>
    </derivirana_varijabla>
  </DomainObject.Predmet.ProtuStrankaListFormatedWithAdressOIB>
  <DomainObject.Predmet.ProtuStrankaListNazivFormated>
    <izvorni_sadrzaj>
      <item>LEGENDA YULIA d.o.o.</item>
    </izvorni_sadrzaj>
    <derivirana_varijabla naziv="DomainObject.Predmet.ProtuStrankaListNazivFormated_1">
      <item>LEGENDA YULIA d.o.o.</item>
    </derivirana_varijabla>
  </DomainObject.Predmet.ProtuStrankaListNazivFormated>
  <DomainObject.Predmet.ProtuStrankaListNazivFormatedOIB>
    <izvorni_sadrzaj>
      <item>LEGENDA YULIA d.o.o., OIB 35390282286</item>
    </izvorni_sadrzaj>
    <derivirana_varijabla naziv="DomainObject.Predmet.ProtuStrankaListNazivFormatedOIB_1">
      <item>LEGENDA YULIA d.o.o., OIB 35390282286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LEGENDA YULIA d.o.o.</izvorni_sadrzaj>
    <derivirana_varijabla naziv="DomainObject.Predmet.ProtustrankaIDrugi_1">LEGENDA YULIA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LEGENDA YULIA d.o.o., OIB 35390282286, Ivanićgradska 54, 10000 Zagreb</izvorni_sadrzaj>
    <derivirana_varijabla naziv="DomainObject.Predmet.ProtustrankaIDrugiAdressOIB_1">LEGENDA YULIA d.o.o., OIB 35390282286, Ivanićgradska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LEGENDA YULIA d.o.o.</item>
      <item>FINA Regionalni centar Zagreb</item>
    </izvorni_sadrzaj>
    <derivirana_varijabla naziv="DomainObject.Predmet.SudioniciListNaziv_1">
      <item>LEGENDA YULIA d.o.o.</item>
      <item>FINA Regionalni centar Zagreb</item>
    </derivirana_varijabla>
  </DomainObject.Predmet.SudioniciListNaziv>
  <DomainObject.Predmet.SudioniciListAdressOIB>
    <izvorni_sadrzaj>
      <item>LEGENDA YULIA d.o.o., OIB 35390282286, Ivanićgradska 54,10000 Zagreb</item>
      <item>FINA Regionalni centar Zagreb, OIB 85821130368, Trg svibanjskih žrtava 1995. 1,10000 Zagreb</item>
    </izvorni_sadrzaj>
    <derivirana_varijabla naziv="DomainObject.Predmet.SudioniciListAdressOIB_1">
      <item>LEGENDA YULIA d.o.o., OIB 35390282286, Ivanićgradska 54,10000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35390282286</item>
      <item>, OIB 85821130368</item>
    </izvorni_sadrzaj>
    <derivirana_varijabla naziv="DomainObject.Predmet.SudioniciListNazivOIB_1">
      <item>, OIB 35390282286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908FC2-0B3B-4319-BA27-119C81B1D8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352</properties:Words>
  <properties:Characters>1869</properties:Characters>
  <properties:Lines>46</properties:Lines>
  <properties:Paragraphs>13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2016-06-06T11:10:00Z</dcterms:created>
  <dc:creator>Korisnik</dc:creator>
  <cp:lastModifiedBy>Darija Miličević</cp:lastModifiedBy>
  <cp:lastPrinted>2016-07-04T12:11:00Z</cp:lastPrinted>
  <dcterms:modified xmlns:xsi="http://www.w3.org/2001/XMLSchema-instance" xsi:type="dcterms:W3CDTF">2016-07-04T12:11:00Z</dcterms:modified>
  <cp:revision>17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