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c20a" w14:paraId="6b6c20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</w:t>
      </w:r>
      <w:r w:rsidR="007A4358">
        <w:t>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B83A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B83AA4">
        <w:t>MIHOVEC jednostavno društvo s ograničenom odgovornošću za ugostiteljstvo</w:t>
      </w:r>
      <w:r w:rsidR="00BA142B">
        <w:t xml:space="preserve">, </w:t>
      </w:r>
      <w:r w:rsidR="00B83AA4" w:rsidRPr="00B83AA4">
        <w:t>Zagreb</w:t>
      </w:r>
      <w:r w:rsidR="00BA142B">
        <w:t xml:space="preserve">, </w:t>
      </w:r>
      <w:r w:rsidR="00B83AA4" w:rsidRPr="00B83AA4">
        <w:t>Vida Ročića 147</w:t>
      </w:r>
      <w:r w:rsidR="00BA142B">
        <w:t xml:space="preserve">, MBS: </w:t>
      </w:r>
      <w:r w:rsidR="00B83AA4" w:rsidRPr="00B83AA4">
        <w:t>080871280</w:t>
      </w:r>
      <w:r w:rsidR="00BA142B">
        <w:t xml:space="preserve">, OIB: </w:t>
      </w:r>
      <w:r w:rsidR="00B83AA4" w:rsidRPr="00B83AA4">
        <w:t>57646342177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83AA4">
        <w:t>MIHOVEC jednostavno društvo s ograničenom odgovornošću za ugostiteljstvo, Zagreb, Vida Ročića 147, MBS: 080871280, OIB: 57646342177</w:t>
      </w:r>
      <w:r w:rsidR="00D43EFC">
        <w:t xml:space="preserve">, </w:t>
      </w:r>
      <w:r>
        <w:t xml:space="preserve">iznosi </w:t>
      </w:r>
      <w:r w:rsidR="00B83AA4">
        <w:t>26.013,64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D54914" w:rsidRPr="00D54914">
        <w:t xml:space="preserve">Zvonimir </w:t>
      </w:r>
      <w:proofErr w:type="spellStart"/>
      <w:r w:rsidR="00D54914" w:rsidRPr="00D54914">
        <w:t>Mihovec</w:t>
      </w:r>
      <w:proofErr w:type="spellEnd"/>
      <w:r w:rsidR="00D54914" w:rsidRPr="00D54914">
        <w:t>, OIB: 42550375391</w:t>
      </w:r>
      <w:r w:rsidR="00E43AC0">
        <w:t xml:space="preserve">, </w:t>
      </w:r>
      <w:r w:rsidR="00D54914" w:rsidRPr="00D54914">
        <w:t>Zagreb, Vida Ročića 147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</w:t>
      </w:r>
      <w:r w:rsidR="00030871">
        <w:t>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2C6" w:rsidR="003542C6">
      <w:r>
        <w:separator/>
      </w:r>
    </w:p>
  </w:endnote>
  <w:endnote w:id="0" w:type="continuationSeparator">
    <w:p w:rsidRDefault="003542C6" w:rsidR="00354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2C6" w:rsidR="003542C6">
      <w:r>
        <w:separator/>
      </w:r>
    </w:p>
  </w:footnote>
  <w:footnote w:id="0" w:type="continuationSeparator">
    <w:p w:rsidRDefault="003542C6" w:rsidR="00354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542C6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34B4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434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434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MIHOVEC jednostavno društvo s ograničenom odgovornošću za ugostiteljstvo</izvorni_sadrzaj>
    <derivirana_varijabla naziv="DomainObject.Predmet.ProtustrankaFormated_1">  MIHOVEC jednostavno društvo s ograničenom odgovornošću za ugostiteljstvo</derivirana_varijabla>
  </DomainObject.Predmet.ProtustrankaFormated>
  <DomainObject.Predmet.ProtustrankaFormatedOIB>
    <izvorni_sadrzaj>  MIHOVEC jednostavno društvo s ograničenom odgovornošću za ugostiteljstvo, OIB 57646342177</izvorni_sadrzaj>
    <derivirana_varijabla naziv="DomainObject.Predmet.ProtustrankaFormatedOIB_1">  MIHOVEC jednostavno društvo s ograničenom odgovornošću za ugostiteljstvo, OIB 57646342177</derivirana_varijabla>
  </DomainObject.Predmet.ProtustrankaFormatedOIB>
  <DomainObject.Predmet.ProtustrankaFormatedWithAdress>
    <izvorni_sadrzaj> MIHOVEC jednostavno društvo s ograničenom odgovornošću za ugostiteljstvo, Vida Ročića 147, 10000 Zagreb</izvorni_sadrzaj>
    <derivirana_varijabla naziv="DomainObject.Predmet.ProtustrankaFormatedWithAdress_1"> MIHOVEC jednostavno društvo s ograničenom odgovornošću za ugostiteljstvo, Vida Ročića 147, 10000 Zagreb</derivirana_varijabla>
  </DomainObject.Predmet.ProtustrankaFormatedWithAdress>
  <DomainObject.Predmet.ProtustrankaFormatedWithAdressOIB>
    <izvorni_sadrzaj> MIHOVEC jednostavno društvo s ograničenom odgovornošću za ugostiteljstvo, OIB 57646342177, Vida Ročića 147, 10000 Zagreb</izvorni_sadrzaj>
    <derivirana_varijabla naziv="DomainObject.Predmet.ProtustrankaFormatedWithAdressOIB_1"> MIHOVEC jednostavno društvo s ograničenom odgovornošću za ugostiteljstvo, OIB 57646342177, Vida Ročića 147, 10000 Zagreb</derivirana_varijabla>
  </DomainObject.Predmet.ProtustrankaFormatedWithAdressOIB>
  <DomainObject.Predmet.ProtustrankaWithAdress>
    <izvorni_sadrzaj>MIHOVEC jednostavno društvo s ograničenom odgovornošću za ugostiteljstvo Vida Ročića 147, 10000 Zagreb</izvorni_sadrzaj>
    <derivirana_varijabla naziv="DomainObject.Predmet.ProtustrankaWithAdress_1">MIHOVEC jednostavno društvo s ograničenom odgovornošću za ugostiteljstvo Vida Ročića 147, 10000 Zagreb</derivirana_varijabla>
  </DomainObject.Predmet.ProtustrankaWithAdress>
  <DomainObject.Predmet.ProtustrankaWithAdressOIB>
    <izvorni_sadrzaj>MIHOVEC jednostavno društvo s ograničenom odgovornošću za ugostiteljstvo, OIB 57646342177, Vida Ročića 147, 10000 Zagreb</izvorni_sadrzaj>
    <derivirana_varijabla naziv="DomainObject.Predmet.ProtustrankaWithAdressOIB_1">MIHOVEC jednostavno društvo s ograničenom odgovornošću za ugostiteljstvo, OIB 57646342177, Vida Ročića 147, 10000 Zagreb</derivirana_varijabla>
  </DomainObject.Predmet.ProtustrankaWithAdressOIB>
  <DomainObject.Predmet.ProtustrankaNazivFormated>
    <izvorni_sadrzaj>MIHOVEC jednostavno društvo s ograničenom odgovornošću za ugostiteljstvo</izvorni_sadrzaj>
    <derivirana_varijabla naziv="DomainObject.Predmet.ProtustrankaNazivFormated_1">MIHOVEC jednostavno društvo s ograničenom odgovornošću za ugostiteljstvo</derivirana_varijabla>
  </DomainObject.Predmet.ProtustrankaNazivFormated>
  <DomainObject.Predmet.ProtustrankaNazivFormatedOIB>
    <izvorni_sadrzaj>MIHOVEC jednostavno društvo s ograničenom odgovornošću za ugostiteljstvo, OIB 57646342177</izvorni_sadrzaj>
    <derivirana_varijabla naziv="DomainObject.Predmet.ProtustrankaNazivFormatedOIB_1">MIHOVEC jednostavno društvo s ograničenom odgovornošću za ugostiteljstvo, OIB 57646342177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MIHOVEC jednostavno društvo s ograničenom odgovornošću za ugostiteljstvo</item>
    </izvorni_sadrzaj>
    <derivirana_varijabla naziv="DomainObject.Predmet.ProtuStrankaListFormated_1">
      <item>MIHOVEC jednostavno društvo s ograničenom odgovornošću za ugostiteljstvo</item>
    </derivirana_varijabla>
  </DomainObject.Predmet.ProtuStrankaListFormated>
  <DomainObject.Predmet.ProtuStrankaListFormatedOIB>
    <izvorni_sadrzaj>
      <item>MIHOVEC jednostavno društvo s ograničenom odgovornošću za ugostiteljstvo, OIB 57646342177</item>
    </izvorni_sadrzaj>
    <derivirana_varijabla naziv="DomainObject.Predmet.ProtuStrankaListFormatedOIB_1">
      <item>MIHOVEC jednostavno društvo s ograničenom odgovornošću za ugostiteljstvo, OIB 57646342177</item>
    </derivirana_varijabla>
  </DomainObject.Predmet.ProtuStrankaListFormatedOIB>
  <DomainObject.Predmet.ProtuStrankaListFormatedWithAdress>
    <izvorni_sadrzaj>
      <item>MIHOVEC jednostavno društvo s ograničenom odgovornošću za ugostiteljstvo, Vida Ročića 147, 10000 Zagreb</item>
    </izvorni_sadrzaj>
    <derivirana_varijabla naziv="DomainObject.Predmet.ProtuStrankaListFormatedWithAdress_1">
      <item>MIHOVEC jednostavno društvo s ograničenom odgovornošću za ugostiteljstvo, Vida Ročića 147, 10000 Zagreb</item>
    </derivirana_varijabla>
  </DomainObject.Predmet.ProtuStrankaListFormatedWithAdress>
  <DomainObject.Predmet.ProtuStrankaListFormatedWithAdressOIB>
    <izvorni_sadrzaj>
      <item>MIHOVEC jednostavno društvo s ograničenom odgovornošću za ugostiteljstvo, OIB 57646342177, Vida Ročića 147, 10000 Zagreb</item>
    </izvorni_sadrzaj>
    <derivirana_varijabla naziv="DomainObject.Predmet.ProtuStrankaListFormatedWithAdressOIB_1">
      <item>MIHOVEC jednostavno društvo s ograničenom odgovornošću za ugostiteljstvo, OIB 57646342177, Vida Ročića 147, 10000 Zagreb</item>
    </derivirana_varijabla>
  </DomainObject.Predmet.ProtuStrankaListFormatedWithAdressOIB>
  <DomainObject.Predmet.ProtuStrankaListNazivFormated>
    <izvorni_sadrzaj>
      <item>MIHOVEC jednostavno društvo s ograničenom odgovornošću za ugostiteljstvo</item>
    </izvorni_sadrzaj>
    <derivirana_varijabla naziv="DomainObject.Predmet.ProtuStrankaListNazivFormated_1">
      <item>MIHOVEC jednostavno društvo s ograničenom odgovornošću za ugostiteljstvo</item>
    </derivirana_varijabla>
  </DomainObject.Predmet.ProtuStrankaListNazivFormated>
  <DomainObject.Predmet.ProtuStrankaListNazivFormatedOIB>
    <izvorni_sadrzaj>
      <item>MIHOVEC jednostavno društvo s ograničenom odgovornošću za ugostiteljstvo, OIB 57646342177</item>
    </izvorni_sadrzaj>
    <derivirana_varijabla naziv="DomainObject.Predmet.ProtuStrankaListNazivFormatedOIB_1">
      <item>MIHOVEC jednostavno društvo s ograničenom odgovornošću za ugostiteljstvo, OIB 57646342177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MIHOVEC jednostavno društvo s ograničenom odgovornošću za ugostiteljstvo</izvorni_sadrzaj>
    <derivirana_varijabla naziv="DomainObject.Predmet.ProtustrankaIDrugi_1">MIHOVEC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MIHOVEC jednostavno društvo s ograničenom odgovornošću za ugostiteljstvo, OIB 57646342177, Vida Ročića 147, 10000 Zagreb</izvorni_sadrzaj>
    <derivirana_varijabla naziv="DomainObject.Predmet.ProtustrankaIDrugiAdressOIB_1">MIHOVEC jednostavno društvo s ograničenom odgovornošću za ugostiteljstvo, OIB 57646342177, Vida Ročića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MIHOVEC jednostavno društvo s ograničenom odgovornošću za ugostiteljstvo</item>
    </izvorni_sadrzaj>
    <derivirana_varijabla naziv="DomainObject.Predmet.SudioniciListNaziv_1">
      <item>FINA Regionalni centar Zagreb</item>
      <item>MIHOVEC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MIHOVEC jednostavno društvo s ograničenom odgovornošću za ugostiteljstvo, OIB 57646342177, Vida Ročića 147,10000 Zagreb</item>
    </izvorni_sadrzaj>
    <derivirana_varijabla naziv="DomainObject.Predmet.SudioniciListAdressOIB_1">
      <item>FINA Regionalni centar Zagreb, OIB 85821130368, Trg svibanjskih žrtava 1995. br. 1,10000 Zagreb</item>
      <item>MIHOVEC jednostavno društvo s ograničenom odgovornošću za ugostiteljstvo, OIB 57646342177, Vida Ročića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57646342177</item>
    </izvorni_sadrzaj>
    <derivirana_varijabla naziv="DomainObject.Predmet.SudioniciListNazivOIB_1">
      <item>, OIB 85821130368</item>
      <item>, OIB 57646342177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649C0-A8F6-4E88-B7BA-394FB91F6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2047</properties:Characters>
  <properties:Lines>50</properties:Lines>
  <properties:Paragraphs>16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2017-08-08T08:06:00Z</dcterms:modified>
  <cp:revision>246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