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d89ac" w14:paraId="34d89ac" w:rsidRDefault="005F3C19" w:rsidP="001940FB" w:rsidR="005F3C19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C2097A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711AC1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5F3C19" w:rsidP="00AA6BCF" w:rsidR="005F3C19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5F3C19" w:rsidR="005F3C19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5F3C19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5F3C19" w:rsidP="005F3C19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5F3C19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5F3C19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ARALICA VESNA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5F3C19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0A4152" w:rsidRPr="000A4152">
        <w:rPr>
          <w:rFonts w:cs="Calibri" w:hAnsi="Calibri" w:ascii="Calibri"/>
        </w:rPr>
        <w:t>22.982,82</w:t>
      </w:r>
      <w:r w:rsidR="00CA0B67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0A4152" w:rsidRPr="000A4152">
        <w:rPr>
          <w:rFonts w:cs="Calibri" w:hAnsi="Calibri" w:ascii="Calibri"/>
        </w:rPr>
        <w:t>21.082,82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0A4152">
        <w:rPr>
          <w:rFonts w:cs="Calibri" w:hAnsi="Calibri" w:ascii="Calibri"/>
        </w:rPr>
        <w:t>1.90</w:t>
      </w:r>
      <w:r w:rsidR="00866BA5">
        <w:rPr>
          <w:rFonts w:cs="Calibri" w:hAnsi="Calibri" w:ascii="Calibri"/>
        </w:rPr>
        <w:t>0,00</w:t>
      </w:r>
      <w:r w:rsidR="00BF6B4A" w:rsidRPr="00BF6B4A">
        <w:rPr>
          <w:rFonts w:cs="Calibri" w:hAnsi="Calibri" w:ascii="Calibri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kuna 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5F3C19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0A4152" w:rsidR="00AA6BCF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5F3C19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5F3C19" w:rsidRPr="005F3C19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5F3C19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5F3C19" w:rsidP="000A4152" w:rsidR="005F3C1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5D1F79" w:rsidP="000A4152" w:rsidR="005D1F7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0A4152" w:rsidP="00AA6BCF" w:rsidR="000A4152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A4152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 xml:space="preserve">ARALICA VESNA, </w:t>
            </w:r>
            <w:r w:rsidRPr="000A4152">
              <w:rPr>
                <w:rFonts w:cs="Calibri" w:hAnsi="Calibri" w:ascii="Calibri"/>
              </w:rPr>
              <w:t>141. brigade 6, Split</w:t>
            </w:r>
            <w:r w:rsidRPr="00372EC9">
              <w:rPr>
                <w:rFonts w:cs="Calibri" w:hAnsi="Calibri" w:ascii="Calibri"/>
              </w:rPr>
              <w:t xml:space="preserve"> </w:t>
            </w:r>
            <w:r>
              <w:rPr>
                <w:rFonts w:cs="Calibri" w:hAnsi="Calibri" w:ascii="Calibri"/>
              </w:rPr>
              <w:t>,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Pr="000A4152">
              <w:rPr>
                <w:rFonts w:cs="Calibri" w:hAnsi="Calibri" w:ascii="Calibri"/>
              </w:rPr>
              <w:t>71037798442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A4152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A4152">
              <w:rPr>
                <w:rFonts w:cs="Calibri" w:hAnsi="Calibri" w:ascii="Calibri"/>
              </w:rPr>
              <w:t>Ugovor o štednom depozitu broj 81-70-15057-4, knjigovodstvena kartica članskog depozita,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A4152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0A4152">
              <w:rPr>
                <w:rFonts w:cs="Calibri" w:hAnsi="Calibri" w:ascii="Calibri"/>
              </w:rPr>
              <w:t>22.982,82</w:t>
            </w:r>
            <w:r w:rsidR="00CA0B67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A4152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0A4152">
              <w:rPr>
                <w:rFonts w:cs="Calibri" w:hAnsi="Calibri" w:ascii="Calibri"/>
              </w:rPr>
              <w:t>21.082,82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A4152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1.90</w:t>
            </w:r>
            <w:r w:rsidR="003D3D79" w:rsidRPr="003D3D79">
              <w:rPr>
                <w:rFonts w:cs="Calibri" w:hAnsi="Calibri" w:ascii="Calibri"/>
              </w:rPr>
              <w:t>0,00 kn</w:t>
            </w:r>
          </w:p>
        </w:tc>
      </w:tr>
    </w:tbl>
    <w:p w:rsidRDefault="005F3C19" w:rsidP="00AA6BCF" w:rsidR="005F3C1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37491D" w:rsidP="0037491D" w:rsidR="0037491D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6B17C2" w:rsidP="0037491D" w:rsidR="0037491D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491D" w:rsidP="0037491D" w:rsidR="0037491D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37491D" w:rsidP="0037491D" w:rsidR="0037491D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37491D" w:rsidP="0037491D" w:rsidR="0037491D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37491D" w:rsidP="0037491D" w:rsidR="0037491D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37491D" w:rsidP="0037491D" w:rsidR="0037491D" w:rsidRPr="00B706F7">
      <w:pPr>
        <w:spacing w:after="0"/>
        <w:rPr>
          <w:rFonts w:eastAsia="Calibri" w:hAnsi="Calibri" w:ascii="Calibri"/>
          <w:lang w:val="hr-HR"/>
        </w:rPr>
      </w:pP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369C" w:rsidR="0096369C">
      <w:pPr>
        <w:spacing w:after="0"/>
      </w:pPr>
      <w:r>
        <w:separator/>
      </w:r>
    </w:p>
  </w:endnote>
  <w:endnote w:id="0" w:type="continuationSeparator">
    <w:p w:rsidRDefault="0096369C" w:rsidR="0096369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6D4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369C" w:rsidR="0096369C">
      <w:pPr>
        <w:spacing w:after="0"/>
      </w:pPr>
      <w:r>
        <w:separator/>
      </w:r>
    </w:p>
  </w:footnote>
  <w:footnote w:id="0" w:type="continuationSeparator">
    <w:p w:rsidRDefault="0096369C" w:rsidR="0096369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6D44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878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7491D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1D20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1F79"/>
    <w:rsid w:val="005D4002"/>
    <w:rsid w:val="005D7800"/>
    <w:rsid w:val="005E3F5A"/>
    <w:rsid w:val="005E59ED"/>
    <w:rsid w:val="005F00EE"/>
    <w:rsid w:val="005F169A"/>
    <w:rsid w:val="005F3C19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17C2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AC1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0AFE"/>
    <w:rsid w:val="007B21E9"/>
    <w:rsid w:val="007B4121"/>
    <w:rsid w:val="007B5399"/>
    <w:rsid w:val="007C335D"/>
    <w:rsid w:val="007C3CD7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9C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572C"/>
    <w:rsid w:val="009C6D44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097A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88B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2B7B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9C6D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D44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6D44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6D44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6D44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9C6D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D44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6D44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6D44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6D44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4DCFB2-1AC2-4420-869E-6128A2172E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258</properties:Words>
  <properties:Characters>1434</properties:Characters>
  <properties:Lines>74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2018-08-23T10:33:00Z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2018-08-23T11:12:00Z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St-651/2017-101 / Podnesak - Podnesak (-101.docx)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