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f5ae" w14:paraId="322f5a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C247D" w:rsidP="000C247D" w:rsidR="000C247D">
      <w:pPr>
        <w:jc w:val="both"/>
      </w:pPr>
      <w:r>
        <w:t>REPUBLIKA HRVATSKA</w:t>
      </w:r>
    </w:p>
    <w:p w:rsidRDefault="000C247D" w:rsidP="000C247D" w:rsidR="000C247D">
      <w:pPr>
        <w:jc w:val="both"/>
      </w:pPr>
      <w:r>
        <w:t xml:space="preserve">TRGOVAČKI SUD U ZAGREBU                                                               70. </w:t>
      </w:r>
      <w:r w:rsidR="00B241F5">
        <w:t>St-5217</w:t>
      </w:r>
      <w:r>
        <w:t>/2016</w:t>
      </w:r>
    </w:p>
    <w:p w:rsidRDefault="000C247D" w:rsidP="000C247D" w:rsidR="000C247D">
      <w:pPr>
        <w:jc w:val="both"/>
      </w:pPr>
      <w:r>
        <w:t>Amruševa 2/II</w:t>
      </w:r>
    </w:p>
    <w:p w:rsidRDefault="000C247D" w:rsidP="000C247D" w:rsidR="000C247D">
      <w:pPr>
        <w:jc w:val="both"/>
      </w:pPr>
    </w:p>
    <w:p w:rsidRDefault="000C247D" w:rsidP="000C247D" w:rsidR="000C247D">
      <w:pPr>
        <w:jc w:val="center"/>
      </w:pPr>
      <w:r>
        <w:t>R E P U B L I K A   H R V A T S K A</w:t>
      </w:r>
    </w:p>
    <w:p w:rsidRDefault="000C247D" w:rsidP="000C247D" w:rsidR="000C247D">
      <w:pPr>
        <w:jc w:val="center"/>
      </w:pPr>
    </w:p>
    <w:p w:rsidRDefault="000C247D" w:rsidP="000C247D" w:rsidR="000C247D">
      <w:pPr>
        <w:jc w:val="center"/>
      </w:pPr>
      <w:r>
        <w:t>R J E Š E NJ E</w:t>
      </w:r>
    </w:p>
    <w:p w:rsidRDefault="000C247D" w:rsidP="000C247D" w:rsidR="000C247D">
      <w:pPr>
        <w:jc w:val="both"/>
      </w:pPr>
    </w:p>
    <w:p w:rsidRDefault="000C247D" w:rsidP="000C247D" w:rsidR="00F42D40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B241F5" w:rsidRPr="00B241F5">
        <w:t xml:space="preserve">PEČENJARNICA  MRVICA 3 j.d.o.o., OIB: 79897293888, MBS: 080873156,  Zagreb, Savska 164,  </w:t>
      </w:r>
      <w:r>
        <w:t>2</w:t>
      </w:r>
      <w:r w:rsidR="00C01084">
        <w:t>9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B5C11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EB5C11" w:rsidRPr="00EB5C11">
        <w:t>PEČENJARNICA  MRVICA 3 j.d.o.o., OIB: 79897293888, MBS: 0</w:t>
      </w:r>
      <w:r w:rsidR="00EB5C11">
        <w:t>80873156,  Zagreb, Savska 164.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 mrežnoj stranici na e-oglasna ploča Trgovačkog suda u Zagrebu</w:t>
      </w:r>
      <w:r w:rsidR="00026990">
        <w:t xml:space="preserve"> </w:t>
      </w:r>
      <w:r w:rsidR="00C01084">
        <w:t xml:space="preserve">29. studenog 2017. u 15,00 sati.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60064" w:rsidRPr="00260064">
        <w:t>Marko Marić OIB: 40578632064, Zagreb, Petrinjska 59a.</w:t>
      </w:r>
      <w:r w:rsidR="00260064">
        <w:t xml:space="preserve"> </w:t>
      </w:r>
    </w:p>
    <w:p w:rsidRDefault="00833A14" w:rsidP="00833A14" w:rsidR="00833A14">
      <w:pPr>
        <w:jc w:val="both"/>
      </w:pPr>
    </w:p>
    <w:p w:rsidRDefault="00DB441F" w:rsidP="00152F9B" w:rsidR="00977E7C">
      <w:pPr>
        <w:jc w:val="both"/>
      </w:pPr>
      <w:r>
        <w:t xml:space="preserve">III. Zaključuje se stečajni postupak nad dužnikom </w:t>
      </w:r>
      <w:r w:rsidR="00EB5C11" w:rsidRPr="00EB5C11">
        <w:t>PEČENJARNICA  MRVICA 3 j.d.o.o., OIB: 79897293888, MBS: 080873156,  Zagreb, Savska 164</w:t>
      </w:r>
      <w:r w:rsidR="00EB5C11">
        <w:t>.</w:t>
      </w:r>
    </w:p>
    <w:p w:rsidRDefault="00662E35" w:rsidP="00152F9B" w:rsidR="00662E35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EB5C11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653A13">
        <w:t xml:space="preserve"> </w:t>
      </w:r>
      <w:r w:rsidR="00EB5C11" w:rsidRPr="00EB5C11">
        <w:t>PEČENJARNICA  MRVICA 3 j.d.o.o., OIB: 79897293888, MBS: 080873156,  Zagreb, Savska 164</w:t>
      </w:r>
      <w:r w:rsidR="00EB5C11">
        <w:t>.</w:t>
      </w:r>
    </w:p>
    <w:p w:rsidRDefault="009535BB" w:rsidP="009535BB" w:rsidR="009535BB">
      <w:pPr>
        <w:jc w:val="both"/>
      </w:pPr>
      <w:r>
        <w:t xml:space="preserve">       Prijedlog je podnesen na temelju čl. 110. st. 1. Stečajnog zakona („Narodne novine“ broj 71/15, dalje: SZ).</w:t>
      </w:r>
    </w:p>
    <w:p w:rsidRDefault="009535BB" w:rsidP="009535BB" w:rsidR="009535BB">
      <w:pPr>
        <w:jc w:val="both"/>
      </w:pPr>
      <w:r>
        <w:t xml:space="preserve">       Financijska agencija, kao predlagatelj, navela je u prijedlogu za otvaranje stečajno</w:t>
      </w:r>
      <w:r w:rsidR="00AF6E6C">
        <w:t>g postupka kako dužnik na dan 28</w:t>
      </w:r>
      <w:r w:rsidR="002268E8">
        <w:t>. lipnj</w:t>
      </w:r>
      <w:r w:rsidR="00024CFB">
        <w:t xml:space="preserve">a </w:t>
      </w:r>
      <w:r>
        <w:t xml:space="preserve">2016. u Očevidniku redoslijeda osnova za plaćanje ima evidentirane neizvršene osnove za plaćanje u neprekinutom razdoblju od 120 dana, u ukupnom iznosu od </w:t>
      </w:r>
      <w:r w:rsidR="00AF6E6C">
        <w:t xml:space="preserve">9.347,02 </w:t>
      </w:r>
      <w:r w:rsidR="002268E8">
        <w:t>kn, kao i da dužnik ima 1</w:t>
      </w:r>
      <w:r w:rsidR="00024CFB">
        <w:t xml:space="preserve"> zaposlenika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24CFB" w:rsidP="009535BB" w:rsidR="009535BB">
      <w:pPr>
        <w:jc w:val="both"/>
      </w:pPr>
      <w:r>
        <w:t xml:space="preserve">        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</w:t>
      </w:r>
      <w:r w:rsidR="00970E33">
        <w:t xml:space="preserve">od 14. travnja 2017. </w:t>
      </w:r>
      <w:r w:rsidR="009535BB">
        <w:t>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970E33">
        <w:t>Uvidom u podnesak FINE od 27.04.2017. (list 9</w:t>
      </w:r>
      <w:r>
        <w:t xml:space="preserve"> spisa) sud je </w:t>
      </w:r>
      <w:r w:rsidR="00460D9E">
        <w:t>utvrdio kako je dužnik na dan</w:t>
      </w:r>
      <w:r w:rsidR="00662E35">
        <w:t xml:space="preserve"> 28</w:t>
      </w:r>
      <w:r w:rsidR="005E2CA2">
        <w:t>.06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662E35">
        <w:t xml:space="preserve">9.347,02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5E2CA2">
        <w:t>2</w:t>
      </w:r>
      <w:r w:rsidR="00E16016">
        <w:t>9</w:t>
      </w:r>
      <w:r w:rsidR="004C3236">
        <w:t xml:space="preserve">. studenog </w:t>
      </w:r>
      <w:r>
        <w:t>2017.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7B31DD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  <w:r>
        <w:t>UPUTA O PRAVNOM LIJEKU:</w:t>
      </w:r>
    </w:p>
    <w:p w:rsidRDefault="009535BB" w:rsidP="009535BB" w:rsidR="009535BB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9535BB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9535BB" w:rsidP="009535BB" w:rsidR="009535BB">
      <w:pPr>
        <w:jc w:val="both"/>
      </w:pPr>
    </w:p>
    <w:p w:rsidRDefault="007B31DD" w:rsidP="009535BB" w:rsidR="007B31DD">
      <w:pPr>
        <w:jc w:val="both"/>
      </w:pPr>
    </w:p>
    <w:p w:rsidRDefault="007B31DD" w:rsidP="009535BB" w:rsidR="007B31DD">
      <w:pPr>
        <w:jc w:val="both"/>
      </w:pPr>
    </w:p>
    <w:p w:rsidRDefault="007B31DD" w:rsidP="004F5146" w:rsidR="007B31DD">
      <w:pPr>
        <w:jc w:val="right"/>
      </w:pPr>
      <w:r>
        <w:t>za točnost otpravka-ovlašteni službenik</w:t>
      </w:r>
    </w:p>
    <w:p w:rsidRDefault="007B31DD" w:rsidP="004F5146" w:rsidR="007B31DD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5E582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F6E6C">
          <w:t>521</w:t>
        </w:r>
        <w:r w:rsidR="002268E8">
          <w:t>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47D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268E8"/>
    <w:rsid w:val="0023149C"/>
    <w:rsid w:val="00237B9E"/>
    <w:rsid w:val="00252ECA"/>
    <w:rsid w:val="00255162"/>
    <w:rsid w:val="00260064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E2CA2"/>
    <w:rsid w:val="005E582D"/>
    <w:rsid w:val="005F7440"/>
    <w:rsid w:val="00602B83"/>
    <w:rsid w:val="00603A21"/>
    <w:rsid w:val="00616F59"/>
    <w:rsid w:val="00653A13"/>
    <w:rsid w:val="0066051F"/>
    <w:rsid w:val="00662E35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717BA"/>
    <w:rsid w:val="00780919"/>
    <w:rsid w:val="00782B2F"/>
    <w:rsid w:val="007B31DD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C661C"/>
    <w:rsid w:val="008E127C"/>
    <w:rsid w:val="008E59F9"/>
    <w:rsid w:val="008F44BD"/>
    <w:rsid w:val="008F4BDE"/>
    <w:rsid w:val="008F4ECF"/>
    <w:rsid w:val="00910DEA"/>
    <w:rsid w:val="00937188"/>
    <w:rsid w:val="009506DC"/>
    <w:rsid w:val="009535BB"/>
    <w:rsid w:val="00970E33"/>
    <w:rsid w:val="00976D9E"/>
    <w:rsid w:val="00977E7C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AF6E6C"/>
    <w:rsid w:val="00B06231"/>
    <w:rsid w:val="00B143AE"/>
    <w:rsid w:val="00B221D4"/>
    <w:rsid w:val="00B22DAB"/>
    <w:rsid w:val="00B241F5"/>
    <w:rsid w:val="00B46603"/>
    <w:rsid w:val="00B62459"/>
    <w:rsid w:val="00B646E5"/>
    <w:rsid w:val="00B8024A"/>
    <w:rsid w:val="00BB2CC0"/>
    <w:rsid w:val="00BC2DA8"/>
    <w:rsid w:val="00BC6AD9"/>
    <w:rsid w:val="00BD17D3"/>
    <w:rsid w:val="00BE07A7"/>
    <w:rsid w:val="00BE19F1"/>
    <w:rsid w:val="00BF1D4D"/>
    <w:rsid w:val="00C01084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80A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05D0"/>
    <w:rsid w:val="00E02AE0"/>
    <w:rsid w:val="00E16016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B5C11"/>
    <w:rsid w:val="00EF69A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C0A81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St-5217/2016-13</izvorni_sadrzaj>
    <derivirana_varijabla naziv="DomainObject.Oznaka_1">St-5217/2016-13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St-5217/2016</izvorni_sadrzaj>
    <derivirana_varijabla naziv="DomainObject.Predmet.OznakaBroj_1">St-5217/2016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PEČENJARNICA MRVICA 3  j.d.o.o. zastupanog po punomoćniku Vulnet Selimi</izvorni_sadrzaj>
    <derivirana_varijabla naziv="DomainObject.Predmet.ProtustrankaFormated_1">  PEČENJARNICA MRVICA 3  j.d.o.o. zastupanog po punomoćniku Vulnet Selimi</derivirana_varijabla>
  </DomainObject.Predmet.ProtustrankaFormated>
  <DomainObject.Predmet.ProtustrankaFormatedOIB>
    <izvorni_sadrzaj>  PEČENJARNICA MRVICA 3  j.d.o.o., OIB 79897293888 zastupanog po punomoćniku Vulnet Selimi</izvorni_sadrzaj>
    <derivirana_varijabla naziv="DomainObject.Predmet.ProtustrankaFormatedOIB_1">  PEČENJARNICA MRVICA 3  j.d.o.o., OIB 79897293888 zastupanog po punomoćniku Vulnet Selimi</derivirana_varijabla>
  </DomainObject.Predmet.ProtustrankaFormatedOIB>
  <DomainObject.Predmet.ProtustrankaFormatedWithAdress>
    <izvorni_sadrzaj> PEČENJARNICA MRVICA 3  j.d.o.o., Savska 164, 10000 Zagreb zastupanog po punomoćniku Vulnet Selimi</izvorni_sadrzaj>
    <derivirana_varijabla naziv="DomainObject.Predmet.ProtustrankaFormatedWithAdress_1"> PEČENJARNICA MRVICA 3  j.d.o.o., Savska 164, 10000 Zagreb zastupanog po punomoćniku Vulnet Selimi</derivirana_varijabla>
  </DomainObject.Predmet.ProtustrankaFormatedWithAdress>
  <DomainObject.Predmet.ProtustrankaFormatedWithAdressOIB>
    <izvorni_sadrzaj> PEČENJARNICA MRVICA 3  j.d.o.o., OIB 79897293888, Savska 164, 10000 Zagreb zastupanog po punomoćniku Vulnet Selimi</izvorni_sadrzaj>
    <derivirana_varijabla naziv="DomainObject.Predmet.ProtustrankaFormatedWithAdressOIB_1"> PEČENJARNICA MRVICA 3  j.d.o.o., OIB 79897293888, Savska 164, 10000 Zagreb zastupanog po punomoćniku Vulnet Selimi</derivirana_varijabla>
  </DomainObject.Predmet.ProtustrankaFormatedWithAdressOIB>
  <DomainObject.Predmet.ProtustrankaWithAdress>
    <izvorni_sadrzaj>PEČENJARNICA MRVICA 3  j.d.o.o. Savska 164, 10000 Zagreb</izvorni_sadrzaj>
    <derivirana_varijabla naziv="DomainObject.Predmet.ProtustrankaWithAdress_1">PEČENJARNICA MRVICA 3  j.d.o.o. Savska 164, 10000 Zagreb</derivirana_varijabla>
  </DomainObject.Predmet.ProtustrankaWithAdress>
  <DomainObject.Predmet.ProtustrankaWithAdressOIB>
    <izvorni_sadrzaj>PEČENJARNICA MRVICA 3  j.d.o.o., OIB 79897293888, Savska 164, 10000 Zagreb</izvorni_sadrzaj>
    <derivirana_varijabla naziv="DomainObject.Predmet.ProtustrankaWithAdressOIB_1">PEČENJARNICA MRVICA 3  j.d.o.o., OIB 79897293888, Savska 164, 10000 Zagreb</derivirana_varijabla>
  </DomainObject.Predmet.ProtustrankaWithAdressOIB>
  <DomainObject.Predmet.ProtustrankaNazivFormated>
    <izvorni_sadrzaj>PEČENJARNICA MRVICA 3  j.d.o.o.</izvorni_sadrzaj>
    <derivirana_varijabla naziv="DomainObject.Predmet.ProtustrankaNazivFormated_1">PEČENJARNICA MRVICA 3  j.d.o.o.</derivirana_varijabla>
  </DomainObject.Predmet.ProtustrankaNazivFormated>
  <DomainObject.Predmet.ProtustrankaNazivFormatedOIB>
    <izvorni_sadrzaj>PEČENJARNICA MRVICA 3  j.d.o.o., OIB 79897293888</izvorni_sadrzaj>
    <derivirana_varijabla naziv="DomainObject.Predmet.ProtustrankaNazivFormatedOIB_1">PEČENJARNICA MRVICA 3  j.d.o.o., OIB 79897293888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PEČENJARNICA MRVICA 3  j.d.o.o. zastupanog po punomoćniku Vulnet Selimi</item>
    </izvorni_sadrzaj>
    <derivirana_varijabla naziv="DomainObject.Predmet.ProtuStrankaListFormated_1">
      <item>PEČENJARNICA MRVICA 3  j.d.o.o. zastupanog po punomoćniku Vulnet Selimi</item>
    </derivirana_varijabla>
  </DomainObject.Predmet.ProtuStrankaListFormated>
  <DomainObject.Predmet.ProtuStrankaListFormatedOIB>
    <izvorni_sadrzaj>
      <item>PEČENJARNICA MRVICA 3  j.d.o.o., OIB 79897293888 zastupanog po punomoćniku Vulnet Selimi</item>
    </izvorni_sadrzaj>
    <derivirana_varijabla naziv="DomainObject.Predmet.ProtuStrankaListFormatedOIB_1">
      <item>PEČENJARNICA MRVICA 3  j.d.o.o., OIB 79897293888 zastupanog po punomoćniku Vulnet Selimi</item>
    </derivirana_varijabla>
  </DomainObject.Predmet.ProtuStrankaListFormatedOIB>
  <DomainObject.Predmet.ProtuStrankaListFormatedWithAdress>
    <izvorni_sadrzaj>
      <item>PEČENJARNICA MRVICA 3  j.d.o.o., Savska 164, 10000 Zagreb zastupanog po punomoćniku Vulnet Selimi</item>
    </izvorni_sadrzaj>
    <derivirana_varijabla naziv="DomainObject.Predmet.ProtuStrankaListFormatedWithAdress_1">
      <item>PEČENJARNICA MRVICA 3  j.d.o.o., Savska 164, 10000 Zagreb zastupanog po punomoćniku Vulnet Selimi</item>
    </derivirana_varijabla>
  </DomainObject.Predmet.ProtuStrankaListFormatedWithAdress>
  <DomainObject.Predmet.ProtuStrankaListFormatedWithAdressOIB>
    <izvorni_sadrzaj>
      <item>PEČENJARNICA MRVICA 3  j.d.o.o., OIB 79897293888, Savska 164, 10000 Zagreb zastupanog po punomoćniku Vulnet Selimi</item>
    </izvorni_sadrzaj>
    <derivirana_varijabla naziv="DomainObject.Predmet.ProtuStrankaListFormatedWithAdressOIB_1">
      <item>PEČENJARNICA MRVICA 3  j.d.o.o., OIB 79897293888, Savska 164, 10000 Zagreb zastupanog po punomoćniku Vulnet Selimi</item>
    </derivirana_varijabla>
  </DomainObject.Predmet.ProtuStrankaListFormatedWithAdressOIB>
  <DomainObject.Predmet.ProtuStrankaListNazivFormated>
    <izvorni_sadrzaj>
      <item>PEČENJARNICA MRVICA 3  j.d.o.o.</item>
    </izvorni_sadrzaj>
    <derivirana_varijabla naziv="DomainObject.Predmet.ProtuStrankaListNazivFormated_1">
      <item>PEČENJARNICA MRVICA 3  j.d.o.o.</item>
    </derivirana_varijabla>
  </DomainObject.Predmet.ProtuStrankaListNazivFormated>
  <DomainObject.Predmet.ProtuStrankaListNazivFormatedOIB>
    <izvorni_sadrzaj>
      <item>PEČENJARNICA MRVICA 3  j.d.o.o., OIB 79897293888</item>
    </izvorni_sadrzaj>
    <derivirana_varijabla naziv="DomainObject.Predmet.ProtuStrankaListNazivFormatedOIB_1">
      <item>PEČENJARNICA MRVICA 3  j.d.o.o., OIB 79897293888</item>
    </derivirana_varijabla>
  </DomainObject.Predmet.ProtuStrankaListNazivFormatedOIB>
  <DomainObject.Predmet.OstaliListFormated>
    <izvorni_sadrzaj>
      <item>Vulnet Selimi punomoćnik sudionika u postupku PEČENJARNICA MRVICA 3  j.d.o.o.</item>
    </izvorni_sadrzaj>
    <derivirana_varijabla naziv="DomainObject.Predmet.OstaliListFormated_1">
      <item>Vulnet Selimi punomoćnik sudionika u postupku PEČENJARNICA MRVICA 3  j.d.o.o.</item>
    </derivirana_varijabla>
  </DomainObject.Predmet.OstaliListFormated>
  <DomainObject.Predmet.OstaliListFormatedOIB>
    <izvorni_sadrzaj>
      <item>Vulnet Selimi, OIB 68515266633 punomoćnik sudionika u postupku PEČENJARNICA MRVICA 3  j.d.o.o.</item>
    </izvorni_sadrzaj>
    <derivirana_varijabla naziv="DomainObject.Predmet.OstaliListFormatedOIB_1">
      <item>Vulnet Selimi, OIB 68515266633 punomoćnik sudionika u postupku PEČENJARNICA MRVICA 3  j.d.o.o.</item>
    </derivirana_varijabla>
  </DomainObject.Predmet.OstaliListFormatedOIB>
  <DomainObject.Predmet.OstaliListFormatedWithAdress>
    <izvorni_sadrzaj>
      <item>Vulnet Selimi, I.petruševec Iv.odvojak 97, 10000 Zagreb punomoćnik sudionika u postupku PEČENJARNICA MRVICA 3  j.d.o.o.</item>
    </izvorni_sadrzaj>
    <derivirana_varijabla naziv="DomainObject.Predmet.OstaliListFormatedWithAdress_1">
      <item>Vulnet Selimi, I.petruševec Iv.odvojak 97, 10000 Zagreb punomoćnik sudionika u postupku PEČENJARNICA MRVICA 3  j.d.o.o.</item>
    </derivirana_varijabla>
  </DomainObject.Predmet.OstaliListFormatedWithAdress>
  <DomainObject.Predmet.OstaliListFormatedWithAdressOIB>
    <izvorni_sadrzaj>
      <item>Vulnet Selimi, OIB 68515266633, I.petruševec Iv.odvojak 97, 10000 Zagreb punomoćnik sudionika u postupku PEČENJARNICA MRVICA 3  j.d.o.o.</item>
    </izvorni_sadrzaj>
    <derivirana_varijabla naziv="DomainObject.Predmet.OstaliListFormatedWithAdressOIB_1">
      <item>Vulnet Selimi, OIB 68515266633, I.petruševec Iv.odvojak 97, 10000 Zagreb punomoćnik sudionika u postupku PEČENJARNICA MRVICA 3  j.d.o.o.</item>
    </derivirana_varijabla>
  </DomainObject.Predmet.OstaliListFormatedWithAdressOIB>
  <DomainObject.Predmet.OstaliListNazivFormated>
    <izvorni_sadrzaj>
      <item>Vulnet Selimi</item>
    </izvorni_sadrzaj>
    <derivirana_varijabla naziv="DomainObject.Predmet.OstaliListNazivFormated_1">
      <item>Vulnet Selimi</item>
    </derivirana_varijabla>
  </DomainObject.Predmet.OstaliListNazivFormated>
  <DomainObject.Predmet.OstaliListNazivFormatedOIB>
    <izvorni_sadrzaj>
      <item>Vulnet Selimi, OIB 68515266633</item>
    </izvorni_sadrzaj>
    <derivirana_varijabla naziv="DomainObject.Predmet.OstaliListNazivFormatedOIB_1">
      <item>Vulnet Selimi, OIB 68515266633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St-5217/2016-13</izvorni_sadrzaj>
    <derivirana_varijabla naziv="DomainObject.PoslovniBrojDokumenta_1">St-5217/2016-13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PEČENJARNICA MRVICA 3  j.d.o.o.</izvorni_sadrzaj>
    <derivirana_varijabla naziv="DomainObject.Predmet.ProtustrankaIDrugi_1">PEČENJARNICA MRVICA 3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PEČENJARNICA MRVICA 3  j.d.o.o., OIB 79897293888, Savska 164, 10000 Zagreb</izvorni_sadrzaj>
    <derivirana_varijabla naziv="DomainObject.Predmet.ProtustrankaIDrugiAdressOIB_1">PEČENJARNICA MRVICA 3  j.d.o.o., OIB 79897293888, Savska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PEČENJARNICA MRVICA 3  j.d.o.o.</item>
      <item>Vulnet Selimi</item>
    </izvorni_sadrzaj>
    <derivirana_varijabla naziv="DomainObject.Predmet.SudioniciListNaziv_1">
      <item>FINA Regionalni centar Zagreb</item>
      <item>PEČENJARNICA MRVICA 3  j.d.o.o.</item>
      <item>Vulnet Selimi</item>
    </derivirana_varijabla>
  </DomainObject.Predmet.SudioniciListNaziv>
  <DomainObject.Predmet.SudioniciListAdressOIB>
    <izvorni_sadrzaj>
      <item>FINA Regionalni centar Zagreb, OIB 85821130368, Trg svibanjskih žrtava 1995. 1,10000 Zagreb</item>
      <item>PEČENJARNICA MRVICA 3  j.d.o.o., OIB 79897293888, Savska 164,10000 Zagreb</item>
      <item>Vulnet Selimi, OIB 68515266633, I.petruševec Iv.odvojak 97,10000 Zagreb</item>
    </izvorni_sadrzaj>
    <derivirana_varijabla naziv="DomainObject.Predmet.SudioniciListAdressOIB_1">
      <item>FINA Regionalni centar Zagreb, OIB 85821130368, Trg svibanjskih žrtava 1995. 1,10000 Zagreb</item>
      <item>PEČENJARNICA MRVICA 3  j.d.o.o., OIB 79897293888, Savska 164,10000 Zagreb</item>
      <item>Vulnet Selimi, OIB 68515266633, I.petruševec Iv.odvojak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79897293888</item>
      <item>, OIB 68515266633</item>
    </izvorni_sadrzaj>
    <derivirana_varijabla naziv="DomainObject.Predmet.SudioniciListNazivOIB_1">
      <item>, OIB 85821130368</item>
      <item>, OIB 79897293888</item>
      <item>, OIB 68515266633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755D5-0804-4D03-B111-2F451CC11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4695</properties:Characters>
  <properties:Lines>103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2017-11-23T09:09:00Z</dcterms:created>
  <dc:creator>gzubak</dc:creator>
  <cp:lastModifiedBy>Mirjana Gašparić</cp:lastModifiedBy>
  <cp:lastPrinted>2017-11-29T12:58:00Z</cp:lastPrinted>
  <dcterms:modified xmlns:xsi="http://www.w3.org/2001/XMLSchema-instance" xsi:type="dcterms:W3CDTF">2017-11-29T12:59:00Z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St-5217/2016-13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