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e9ff" w14:paraId="943e9ff" w:rsidRDefault="009B7848" w:rsidP="009B7848" w:rsidR="009B7848">
      <w:pPr>
        <w:jc w:val="right"/>
        <w15:collapsed w:val="false"/>
      </w:pPr>
      <w:r>
        <w:t>Broj: 6 St-</w:t>
      </w:r>
      <w:r w:rsidR="00BE79C1">
        <w:t>454/17-52</w:t>
      </w:r>
    </w:p>
    <w:p w:rsidRDefault="00AC750E" w:rsidP="00AC750E" w:rsidR="00AC750E">
      <w:r>
        <w:rPr>
          <w:rStyle w:val="Naglaeno"/>
        </w:rPr>
        <w:t xml:space="preserve">             </w:t>
      </w:r>
      <w:r w:rsidR="00DA3D6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3D68" w:rsidP="00DA3D68" w:rsidR="00AC750E" w:rsidRPr="00DA3D6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C750E" w:rsidP="00AC750E" w:rsidR="00AC750E" w:rsidRPr="0045319C">
      <w:pPr>
        <w:jc w:val="center"/>
      </w:pPr>
      <w:r w:rsidRPr="0045319C">
        <w:t>R</w:t>
      </w:r>
      <w:r w:rsidR="004C16FA">
        <w:t xml:space="preserve"> </w:t>
      </w:r>
      <w:r w:rsidRPr="0045319C">
        <w:t>E</w:t>
      </w:r>
      <w:r w:rsidR="004C16FA">
        <w:t xml:space="preserve"> </w:t>
      </w:r>
      <w:r w:rsidRPr="0045319C">
        <w:t>P</w:t>
      </w:r>
      <w:r w:rsidR="004C16FA">
        <w:t xml:space="preserve"> </w:t>
      </w:r>
      <w:r w:rsidRPr="0045319C">
        <w:t>U</w:t>
      </w:r>
      <w:r w:rsidR="004C16FA">
        <w:t xml:space="preserve"> </w:t>
      </w:r>
      <w:r w:rsidRPr="0045319C">
        <w:t>B</w:t>
      </w:r>
      <w:r w:rsidR="004C16FA">
        <w:t xml:space="preserve"> </w:t>
      </w:r>
      <w:r w:rsidRPr="0045319C">
        <w:t>L</w:t>
      </w:r>
      <w:r w:rsidR="004C16FA">
        <w:t xml:space="preserve"> </w:t>
      </w:r>
      <w:r w:rsidRPr="0045319C">
        <w:t>I</w:t>
      </w:r>
      <w:r w:rsidR="004C16FA">
        <w:t xml:space="preserve"> </w:t>
      </w:r>
      <w:r w:rsidRPr="0045319C">
        <w:t>K</w:t>
      </w:r>
      <w:r w:rsidR="004C16FA">
        <w:t xml:space="preserve"> </w:t>
      </w:r>
      <w:r w:rsidRPr="0045319C">
        <w:t>A</w:t>
      </w:r>
      <w:r w:rsidR="004C16FA">
        <w:t xml:space="preserve"> </w:t>
      </w:r>
      <w:r w:rsidRPr="0045319C">
        <w:t xml:space="preserve"> H</w:t>
      </w:r>
      <w:r w:rsidR="004C16FA">
        <w:t xml:space="preserve"> </w:t>
      </w:r>
      <w:r w:rsidRPr="0045319C">
        <w:t>R</w:t>
      </w:r>
      <w:r w:rsidR="004C16FA">
        <w:t xml:space="preserve"> </w:t>
      </w:r>
      <w:r w:rsidRPr="0045319C">
        <w:t>V</w:t>
      </w:r>
      <w:r w:rsidR="004C16FA">
        <w:t xml:space="preserve"> </w:t>
      </w:r>
      <w:r w:rsidRPr="0045319C">
        <w:t>A</w:t>
      </w:r>
      <w:r w:rsidR="004C16FA">
        <w:t xml:space="preserve"> </w:t>
      </w:r>
      <w:r w:rsidRPr="0045319C">
        <w:t>T</w:t>
      </w:r>
      <w:r w:rsidR="004C16FA">
        <w:t xml:space="preserve"> </w:t>
      </w:r>
      <w:r w:rsidRPr="0045319C">
        <w:t>S</w:t>
      </w:r>
      <w:r w:rsidR="004C16FA">
        <w:t xml:space="preserve"> </w:t>
      </w:r>
      <w:r w:rsidRPr="0045319C">
        <w:t>K</w:t>
      </w:r>
      <w:r w:rsidR="004C16FA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/>
    <w:p w:rsidRDefault="00383B74" w:rsidP="00AC750E" w:rsidR="00383B74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BE79C1">
        <w:rPr>
          <w:b/>
        </w:rPr>
        <w:t xml:space="preserve">stečajna masa iza </w:t>
      </w:r>
      <w:r w:rsidR="00BE79C1">
        <w:rPr>
          <w:b/>
          <w:color w:val="000000"/>
        </w:rPr>
        <w:t xml:space="preserve">KOZMETIKA MIHALJEVIĆ d.o.o. „u stečaju“ Osijek, </w:t>
      </w:r>
      <w:proofErr w:type="spellStart"/>
      <w:r w:rsidR="00BE79C1">
        <w:rPr>
          <w:b/>
          <w:color w:val="000000"/>
        </w:rPr>
        <w:t>Gornjodravska</w:t>
      </w:r>
      <w:proofErr w:type="spellEnd"/>
      <w:r w:rsidR="00BE79C1">
        <w:rPr>
          <w:b/>
          <w:color w:val="000000"/>
        </w:rPr>
        <w:t xml:space="preserve"> obala 89A, MBS: 030198415, OIB: 27485666621</w:t>
      </w:r>
      <w:r w:rsidRPr="0045319C">
        <w:t xml:space="preserve">, dana </w:t>
      </w:r>
      <w:r w:rsidR="00BE79C1">
        <w:t>12</w:t>
      </w:r>
      <w:r w:rsidR="004C16FA">
        <w:t>. travnja 2018. g.,</w:t>
      </w:r>
    </w:p>
    <w:p w:rsidRDefault="00527B64" w:rsidP="00DA7955" w:rsidR="00C94F0A">
      <w:pPr>
        <w:tabs>
          <w:tab w:pos="3855" w:val="left"/>
        </w:tabs>
        <w:jc w:val="both"/>
      </w:pPr>
      <w:r>
        <w:tab/>
      </w:r>
    </w:p>
    <w:p w:rsidRDefault="00383B74" w:rsidP="00DA7955" w:rsidR="00383B74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383B74" w:rsidP="00C94F0A" w:rsidR="00383B74" w:rsidRPr="00DA3D68">
      <w:pPr>
        <w:jc w:val="both"/>
      </w:pPr>
    </w:p>
    <w:p w:rsidRDefault="00D96782" w:rsidP="00AF1246" w:rsidR="00157A10">
      <w:pPr>
        <w:ind w:firstLine="708"/>
        <w:jc w:val="both"/>
      </w:pPr>
      <w:r>
        <w:t>I   Ispravlja se</w:t>
      </w:r>
      <w:r w:rsidR="008A1658">
        <w:t xml:space="preserve"> </w:t>
      </w:r>
      <w:r w:rsidR="00030F3F">
        <w:t xml:space="preserve">izreka </w:t>
      </w:r>
      <w:r w:rsidR="007A2097">
        <w:t>Zaključka</w:t>
      </w:r>
      <w:r w:rsidR="00030F3F">
        <w:t xml:space="preserve"> </w:t>
      </w:r>
      <w:r w:rsidR="00D727CB">
        <w:t>Trgovačkog suda u Osijeku</w:t>
      </w:r>
      <w:r w:rsidR="00E63026">
        <w:t xml:space="preserve"> </w:t>
      </w:r>
      <w:r w:rsidR="00030F3F">
        <w:t xml:space="preserve">poslovni broj </w:t>
      </w:r>
      <w:r w:rsidR="004C16FA">
        <w:t xml:space="preserve">6 </w:t>
      </w:r>
      <w:r w:rsidR="00030F3F">
        <w:t>St-</w:t>
      </w:r>
      <w:r w:rsidR="00157A10">
        <w:t>454/17-46 od 3. travnja</w:t>
      </w:r>
      <w:r w:rsidR="004C16FA">
        <w:t xml:space="preserve"> 2018. g. </w:t>
      </w:r>
      <w:r w:rsidR="00157A10">
        <w:t xml:space="preserve">u točki II uvjeti prodaje: 2. </w:t>
      </w:r>
      <w:r w:rsidR="004C16FA">
        <w:t xml:space="preserve">tako da </w:t>
      </w:r>
      <w:r w:rsidR="00157A10">
        <w:t xml:space="preserve">UMJESTO „iznos dražbovnog koraka: 1.000,00 kn“ IMA PISATI: „iznos dražbovnog koraka: 500,00 kn“, dok u ostalom dijelu uvod i izreka navedenog </w:t>
      </w:r>
      <w:r w:rsidR="004C16FA">
        <w:t>Zaključ</w:t>
      </w:r>
      <w:r w:rsidR="00157A10">
        <w:t>ka ostaju nepromijenjeni.</w:t>
      </w:r>
    </w:p>
    <w:p w:rsidRDefault="00157A10" w:rsidP="00AF1246" w:rsidR="00157A10">
      <w:pPr>
        <w:ind w:firstLine="708"/>
        <w:jc w:val="both"/>
      </w:pPr>
    </w:p>
    <w:p w:rsidRDefault="00157A10" w:rsidP="00AF1246" w:rsidR="00157A10">
      <w:pPr>
        <w:ind w:firstLine="708"/>
        <w:jc w:val="both"/>
      </w:pPr>
    </w:p>
    <w:p w:rsidRDefault="00337EA9" w:rsidP="00DA3D68" w:rsidR="00337EA9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8D5EAE" w:rsidP="00337EA9" w:rsidR="008D5EAE" w:rsidRPr="00D96782">
      <w:pPr>
        <w:jc w:val="both"/>
      </w:pPr>
    </w:p>
    <w:p w:rsidRDefault="008D5EAE" w:rsidP="00157A10" w:rsidR="00337EA9">
      <w:pPr>
        <w:ind w:firstLine="708"/>
        <w:jc w:val="both"/>
      </w:pPr>
      <w:r>
        <w:t xml:space="preserve">Dopisom od </w:t>
      </w:r>
      <w:r w:rsidR="00157A10">
        <w:t>6. travnja</w:t>
      </w:r>
      <w:r>
        <w:t xml:space="preserve"> 2018. g. </w:t>
      </w:r>
      <w:r w:rsidR="00157A10">
        <w:t xml:space="preserve">KLASA: O/110-10/18-01/586; </w:t>
      </w:r>
      <w:proofErr w:type="spellStart"/>
      <w:r w:rsidR="00157A10">
        <w:t>UR.BROJ</w:t>
      </w:r>
      <w:proofErr w:type="spellEnd"/>
      <w:r w:rsidR="00157A10">
        <w:t xml:space="preserve">: 07-01-18-9 </w:t>
      </w:r>
      <w:r>
        <w:t xml:space="preserve">FINA RC Osijek izvijestila je sud da je u zahtjevu </w:t>
      </w:r>
      <w:r w:rsidR="00157A10">
        <w:t xml:space="preserve">zaprimljenog kod FINE 16.2.2018. g. </w:t>
      </w:r>
      <w:r>
        <w:t>za prodaju</w:t>
      </w:r>
      <w:r w:rsidR="00157A10">
        <w:t xml:space="preserve">, kao dražbeni korak naveden iznos od 1.000,00 kn a što nije u skladu s čl. 20 Pravilnika o načinu i postupku provedbe prodaje nekretnina i pokretnina u ovršnom postupku a s obzirom na utvrđenu vrijednost nekretnine a da je dražbovni korak sukladno navedenoj odredbi čl. 20 propisan u iznosu od 500,00 kn FINA i objavila poziv na uplatu predujma </w:t>
      </w:r>
      <w:r>
        <w:t xml:space="preserve">te je valjalo </w:t>
      </w:r>
      <w:r w:rsidR="00A66B83">
        <w:t>sukladno čl</w:t>
      </w:r>
      <w:r w:rsidR="00D727CB">
        <w:t xml:space="preserve">. 342 st. 1  Zakona o parničnom postupku („Narodne novine“ broj 53/91, 91/92, 112/99, 88/01, 117/03, 84/08, 123/08 , 57/11, 148/11 i 25/13 u daljnjem tekstu ZPP) u vezi s čl. 347 ZPP i čl. </w:t>
      </w:r>
      <w:r w:rsidR="00DA3D68">
        <w:t>10</w:t>
      </w:r>
      <w:r w:rsidR="00D727CB">
        <w:t xml:space="preserve"> Stečajnog zakona („Narodne novine“ broj </w:t>
      </w:r>
      <w:r w:rsidR="00DA3D68">
        <w:t>71/15</w:t>
      </w:r>
      <w:r w:rsidR="00D727CB">
        <w:t>)</w:t>
      </w:r>
      <w:r w:rsidR="00DA3D68">
        <w:t xml:space="preserve"> riješiti kao u izreci</w:t>
      </w:r>
      <w:r w:rsidR="00674327">
        <w:t>.</w:t>
      </w:r>
      <w:r w:rsidR="00674327" w:rsidRPr="00D96782">
        <w:t xml:space="preserve"> </w:t>
      </w:r>
    </w:p>
    <w:p w:rsidRDefault="0091353C" w:rsidP="00337EA9" w:rsidR="0091353C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157A10">
        <w:t>12</w:t>
      </w:r>
      <w:r w:rsidR="008D5EAE">
        <w:t>. travnja 2018.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157A10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 w:rsidRPr="00F427F2">
        <w:rPr>
          <w:rFonts w:hAnsi="Times New Roman" w:ascii="Times New Roman"/>
          <w:sz w:val="24"/>
          <w:szCs w:val="24"/>
        </w:rPr>
        <w:tab/>
      </w:r>
      <w:r w:rsidR="00527B64"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="00527B64"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7A2097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9B7848" w:rsidP="009B7848" w:rsidR="009B7848" w:rsidRPr="007D7E9A">
      <w:pPr>
        <w:jc w:val="both"/>
      </w:pPr>
      <w:r w:rsidRPr="007D7E9A">
        <w:t>DNA:</w:t>
      </w:r>
    </w:p>
    <w:p w:rsidRDefault="007A2097" w:rsidP="007A2097" w:rsidR="007A2097">
      <w:pPr>
        <w:numPr>
          <w:ilvl w:val="0"/>
          <w:numId w:val="19"/>
        </w:numPr>
        <w:jc w:val="both"/>
      </w:pPr>
      <w:r>
        <w:t xml:space="preserve">st. uprav. </w:t>
      </w:r>
      <w:r w:rsidR="00157A10">
        <w:t>Krešimir Panjaković</w:t>
      </w:r>
    </w:p>
    <w:p w:rsidRDefault="008D5EAE" w:rsidP="007A2097" w:rsidR="008D5EAE">
      <w:pPr>
        <w:numPr>
          <w:ilvl w:val="0"/>
          <w:numId w:val="19"/>
        </w:numPr>
        <w:jc w:val="both"/>
      </w:pPr>
      <w:r>
        <w:t xml:space="preserve">FINA RC Osijek uz dopis i obrazac – zahtjev za prodaju nekretnine od </w:t>
      </w:r>
      <w:r w:rsidR="00157A10">
        <w:t>10.4.</w:t>
      </w:r>
      <w:r>
        <w:t>2018. g.</w:t>
      </w:r>
      <w:r w:rsidR="00157A10">
        <w:t xml:space="preserve"> (str. 149 i 150 spisa)- obrazac u spisu</w:t>
      </w:r>
    </w:p>
    <w:p w:rsidRDefault="007A2097" w:rsidP="007A2097" w:rsidR="007A2097">
      <w:pPr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383B74" w:rsidP="007A2097" w:rsidR="007A2097">
      <w:pPr>
        <w:numPr>
          <w:ilvl w:val="0"/>
          <w:numId w:val="19"/>
        </w:numPr>
        <w:jc w:val="both"/>
      </w:pPr>
      <w:r>
        <w:t xml:space="preserve">K- </w:t>
      </w:r>
      <w:r w:rsidR="00157A10">
        <w:t>12</w:t>
      </w:r>
      <w:r>
        <w:t>.7.</w:t>
      </w:r>
    </w:p>
    <w:p w:rsidRDefault="009B7848" w:rsidP="009B7848" w:rsidR="009B7848">
      <w:pPr>
        <w:jc w:val="both"/>
        <w:rPr>
          <w:sz w:val="20"/>
          <w:szCs w:val="20"/>
        </w:rPr>
      </w:pPr>
    </w:p>
    <w:p w:rsidRDefault="009B7848" w:rsidP="009B7848" w:rsidR="009B7848">
      <w:pPr>
        <w:jc w:val="both"/>
        <w:rPr>
          <w:sz w:val="20"/>
          <w:szCs w:val="20"/>
        </w:rPr>
      </w:pPr>
    </w:p>
    <w:p w:rsidRDefault="00693F81" w:rsidP="000B2F7E" w:rsidR="00693F81" w:rsidRPr="00D96782"/>
    <w:p w:rsidRDefault="00693F81" w:rsidP="000B2F7E" w:rsidR="00693F81"/>
    <w:p w:rsidRDefault="00674327" w:rsidP="00A66B83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157A10" w:rsidP="000B2F7E" w:rsidR="00157A10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  <w:bookmarkStart w:name="_GoBack" w:id="0"/>
      <w:bookmarkEnd w:id="0"/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ACF" w:rsidP="00E13649" w:rsidR="002E4ACF">
      <w:r>
        <w:separator/>
      </w:r>
    </w:p>
  </w:endnote>
  <w:endnote w:id="0" w:type="continuationSeparator">
    <w:p w:rsidRDefault="002E4ACF" w:rsidP="00E13649" w:rsidR="002E4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ACF" w:rsidP="00E13649" w:rsidR="002E4ACF">
      <w:r>
        <w:separator/>
      </w:r>
    </w:p>
  </w:footnote>
  <w:footnote w:id="0" w:type="continuationSeparator">
    <w:p w:rsidRDefault="002E4ACF" w:rsidP="00E13649" w:rsidR="002E4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48E4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1961AB"/>
    <w:multiLevelType w:val="hybridMultilevel"/>
    <w:tmpl w:val="745E9606"/>
    <w:lvl w:tplc="FC26F45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4"/>
  </w:num>
  <w:num w:numId="5">
    <w:abstractNumId w:val="2"/>
  </w:num>
  <w:num w:numId="6">
    <w:abstractNumId w:val="20"/>
  </w:num>
  <w:num w:numId="7">
    <w:abstractNumId w:val="9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3"/>
  </w:num>
  <w:num w:numId="18">
    <w:abstractNumId w:val="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"/>
  </w:num>
  <w:num w:numId="22">
    <w:abstractNumId w:val="7"/>
  </w:num>
  <w:num w:numId="23">
    <w:abstractNumId w:val="8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30F3F"/>
    <w:rsid w:val="000535EA"/>
    <w:rsid w:val="00077C9D"/>
    <w:rsid w:val="00091B4B"/>
    <w:rsid w:val="00096C93"/>
    <w:rsid w:val="000B2F7E"/>
    <w:rsid w:val="000D4728"/>
    <w:rsid w:val="000E32F4"/>
    <w:rsid w:val="000E4C7F"/>
    <w:rsid w:val="000E762A"/>
    <w:rsid w:val="00102060"/>
    <w:rsid w:val="001437B2"/>
    <w:rsid w:val="001572C3"/>
    <w:rsid w:val="00157A10"/>
    <w:rsid w:val="00173F18"/>
    <w:rsid w:val="001B1688"/>
    <w:rsid w:val="001C008B"/>
    <w:rsid w:val="001C73F4"/>
    <w:rsid w:val="001C7F1E"/>
    <w:rsid w:val="001E375C"/>
    <w:rsid w:val="002248E4"/>
    <w:rsid w:val="00232B4D"/>
    <w:rsid w:val="00267D26"/>
    <w:rsid w:val="00272D41"/>
    <w:rsid w:val="0027408E"/>
    <w:rsid w:val="002A2AF5"/>
    <w:rsid w:val="002C004C"/>
    <w:rsid w:val="002C3EEA"/>
    <w:rsid w:val="002D2610"/>
    <w:rsid w:val="002E0AB8"/>
    <w:rsid w:val="002E4ACF"/>
    <w:rsid w:val="002F66FE"/>
    <w:rsid w:val="00302983"/>
    <w:rsid w:val="00336E8F"/>
    <w:rsid w:val="00337EA9"/>
    <w:rsid w:val="00342079"/>
    <w:rsid w:val="00342FBF"/>
    <w:rsid w:val="003612A7"/>
    <w:rsid w:val="00375C7E"/>
    <w:rsid w:val="00383B74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16FA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00CE"/>
    <w:rsid w:val="00721BE4"/>
    <w:rsid w:val="00723D92"/>
    <w:rsid w:val="0073010A"/>
    <w:rsid w:val="00766D29"/>
    <w:rsid w:val="0077329E"/>
    <w:rsid w:val="00776F76"/>
    <w:rsid w:val="0078009A"/>
    <w:rsid w:val="00796AED"/>
    <w:rsid w:val="007A2097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A1658"/>
    <w:rsid w:val="008A66B9"/>
    <w:rsid w:val="008C6627"/>
    <w:rsid w:val="008C6D5E"/>
    <w:rsid w:val="008D462B"/>
    <w:rsid w:val="008D5EAE"/>
    <w:rsid w:val="00901EF5"/>
    <w:rsid w:val="009120D2"/>
    <w:rsid w:val="0091353C"/>
    <w:rsid w:val="00937840"/>
    <w:rsid w:val="00956241"/>
    <w:rsid w:val="00980E4D"/>
    <w:rsid w:val="009A412B"/>
    <w:rsid w:val="009B40D7"/>
    <w:rsid w:val="009B46D8"/>
    <w:rsid w:val="009B7848"/>
    <w:rsid w:val="009C670C"/>
    <w:rsid w:val="00A018B8"/>
    <w:rsid w:val="00A07CA2"/>
    <w:rsid w:val="00A10C19"/>
    <w:rsid w:val="00A46436"/>
    <w:rsid w:val="00A66B83"/>
    <w:rsid w:val="00A834B1"/>
    <w:rsid w:val="00AA6B6E"/>
    <w:rsid w:val="00AB036F"/>
    <w:rsid w:val="00AC750E"/>
    <w:rsid w:val="00AF1246"/>
    <w:rsid w:val="00B24B41"/>
    <w:rsid w:val="00B659E8"/>
    <w:rsid w:val="00B82540"/>
    <w:rsid w:val="00B95B20"/>
    <w:rsid w:val="00BE111B"/>
    <w:rsid w:val="00BE33FF"/>
    <w:rsid w:val="00BE79C1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3D68"/>
    <w:rsid w:val="00DA4636"/>
    <w:rsid w:val="00DA7955"/>
    <w:rsid w:val="00E12DAD"/>
    <w:rsid w:val="00E13649"/>
    <w:rsid w:val="00E23AF8"/>
    <w:rsid w:val="00E60C19"/>
    <w:rsid w:val="00E63026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4C16FA"/>
    <w:rPr>
      <w:sz w:val="24"/>
      <w:szCs w:val="24"/>
    </w:rPr>
  </w:style>
  <w:style w:styleId="Bezproreda" w:type="paragraph">
    <w:name w:val="No Spacing"/>
    <w:uiPriority w:val="1"/>
    <w:qFormat/>
    <w:rsid w:val="008D5EA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8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4C16FA"/>
    <w:rPr>
      <w:sz w:val="24"/>
      <w:szCs w:val="24"/>
    </w:rPr>
  </w:style>
  <w:style w:styleId="Bezproreda" w:type="paragraph">
    <w:name w:val="No Spacing"/>
    <w:uiPriority w:val="1"/>
    <w:qFormat/>
    <w:rsid w:val="008D5EA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8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56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8A77A-9B67-42E7-B9C5-771E1A7B5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343</properties:Words>
  <properties:Characters>1640</properties:Characters>
  <properties:Lines>129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2018-04-12T08:29:00Z</dcterms:created>
  <dc:creator>Korisnik</dc:creator>
  <cp:lastModifiedBy>Danijela Sekulić</cp:lastModifiedBy>
  <cp:lastPrinted>2018-04-12T08:36:00Z</cp:lastPrinted>
  <dcterms:modified xmlns:xsi="http://www.w3.org/2001/XMLSchema-instance" xsi:type="dcterms:W3CDTF">2018-04-12T08:38:00Z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O PRODAJI-KOZMETIKA MIH..docx)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