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cd29" w14:paraId="90ecd29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F274FA">
        <w:t>1</w:t>
      </w:r>
      <w:r w:rsidR="004D4685">
        <w:t>551</w:t>
      </w:r>
      <w:r w:rsidR="0072710A">
        <w:t>/</w:t>
      </w:r>
      <w:r>
        <w:t>17</w:t>
      </w:r>
      <w:r w:rsidR="0072710A">
        <w:t>-</w:t>
      </w:r>
      <w:r w:rsidR="004D4685">
        <w:t>8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74FA" w:rsidRPr="00F24C88">
        <w:rPr>
          <w:color w:val="000000"/>
        </w:rPr>
        <w:t>Financijska agenc</w:t>
      </w:r>
      <w:r w:rsidR="00F274FA">
        <w:rPr>
          <w:color w:val="000000"/>
        </w:rPr>
        <w:t>ija, OIB: 85821130368, RC ZAGREB, Podružnica Zagreb, Trg Svibanjskih žrtava 1995. 1, Zagreb</w:t>
      </w:r>
      <w:r w:rsidR="00097DD7">
        <w:t>, za</w:t>
      </w:r>
      <w:r w:rsidR="00097DD7" w:rsidRPr="00C20EC4">
        <w:rPr>
          <w:bCs/>
          <w:kern w:val="36"/>
          <w:lang w:eastAsia="en-US"/>
        </w:rPr>
        <w:t xml:space="preserve"> otvaranje stečajnog postupka nad dužnikom: </w:t>
      </w:r>
      <w:r w:rsidR="004D4685">
        <w:t>MAT-OIL društvo s ograničenom odgovornošću za trgovinu i usluge Zagreb, I. Resnik 114a, MBS: 080910477, OIB: 93413601899</w:t>
      </w:r>
      <w:r w:rsidR="00FE5525">
        <w:t xml:space="preserve">, </w:t>
      </w:r>
      <w:r w:rsidR="003B4C28">
        <w:t xml:space="preserve">dana </w:t>
      </w:r>
      <w:r w:rsidR="00F274FA">
        <w:t>1</w:t>
      </w:r>
      <w:r w:rsidR="004D4685">
        <w:t>2</w:t>
      </w:r>
      <w:r w:rsidR="00814B1F">
        <w:t>. s</w:t>
      </w:r>
      <w:r w:rsidR="00F274FA">
        <w:t>iječnja</w:t>
      </w:r>
      <w:r w:rsidR="00DD2365">
        <w:t xml:space="preserve"> 201</w:t>
      </w:r>
      <w:r w:rsidR="002D5CB6">
        <w:t>8</w:t>
      </w:r>
      <w:r w:rsidR="00DD2365">
        <w:t xml:space="preserve">. </w:t>
      </w:r>
    </w:p>
    <w:p w:rsidRDefault="00253A6A" w:rsidP="00814B1F" w:rsidR="00366021">
      <w:pPr>
        <w:tabs>
          <w:tab w:pos="2670" w:val="left"/>
          <w:tab w:pos="7365" w:val="left"/>
        </w:tabs>
        <w:jc w:val="both"/>
      </w:pPr>
      <w:r>
        <w:tab/>
      </w:r>
      <w:r w:rsidR="00814B1F"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 xml:space="preserve">se </w:t>
      </w:r>
      <w:r w:rsidR="009A38FF">
        <w:t>zakonski zastupnik dužnika</w:t>
      </w:r>
      <w:r w:rsidR="00253A6A">
        <w:t xml:space="preserve"> </w:t>
      </w:r>
      <w:r w:rsidR="004D4685">
        <w:t>Julijana Vasilj</w:t>
      </w:r>
      <w:r w:rsidR="00F274FA">
        <w:t xml:space="preserve">, Zagreb, </w:t>
      </w:r>
      <w:r w:rsidR="00327D5E">
        <w:t>Lopatinečka 5</w:t>
      </w:r>
      <w:r w:rsidR="00F274FA">
        <w:t xml:space="preserve">, OIB: </w:t>
      </w:r>
      <w:r w:rsidR="00327D5E">
        <w:t>45041345033</w:t>
      </w:r>
      <w:r w:rsidR="00430797">
        <w:t>,</w:t>
      </w:r>
      <w:r w:rsidR="00FE5525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0033A7">
        <w:t>1</w:t>
      </w:r>
      <w:r w:rsidR="00327D5E">
        <w:t>551</w:t>
      </w:r>
      <w:r w:rsidR="00710E12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4D4685">
        <w:t>MAT-OIL društvo s ograničenom odgovornošću za trgovinu i usluge Zagreb, I. Resnik 114a, MBS: 080910477, OIB: 93413601899</w:t>
      </w:r>
      <w:r w:rsidR="00D249AC">
        <w:t xml:space="preserve">, te dodatni iznos predujma u iznosu od </w:t>
      </w:r>
      <w:r w:rsidR="004D4685">
        <w:t>5</w:t>
      </w:r>
      <w:r w:rsidR="00D249AC">
        <w:t>.</w:t>
      </w:r>
      <w:r w:rsidR="00710E12">
        <w:t>0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0033A7">
        <w:t>1</w:t>
      </w:r>
      <w:r w:rsidR="004D4685">
        <w:t>551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9A38FF">
        <w:t>zakonski zastupnik</w:t>
      </w:r>
      <w:r w:rsidR="00FE5525">
        <w:t xml:space="preserve"> dužnika </w:t>
      </w:r>
      <w:r w:rsidR="00327D5E">
        <w:t>Julijana Vasilj, Zagreb, Lopatinečka 5, OIB: 45041345033</w:t>
      </w:r>
      <w:r w:rsidR="00710E1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710E12" w:rsidP="00D249AC" w:rsidR="00710E12">
      <w:pPr>
        <w:jc w:val="both"/>
      </w:pP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430797" w:rsidP="00F274FA" w:rsidR="00710E12">
      <w:pPr>
        <w:jc w:val="right"/>
      </w:pPr>
      <w:r>
        <w:lastRenderedPageBreak/>
        <w:t>6</w:t>
      </w:r>
      <w:r w:rsidR="00710E12">
        <w:t xml:space="preserve"> St-</w:t>
      </w:r>
      <w:r w:rsidR="00F274FA">
        <w:t>1</w:t>
      </w:r>
      <w:r w:rsidR="004D4685">
        <w:t>551</w:t>
      </w:r>
      <w:r>
        <w:t>/17-</w:t>
      </w:r>
      <w:r w:rsidR="004D4685">
        <w:t>8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F274FA">
        <w:t>1</w:t>
      </w:r>
      <w:r w:rsidR="004D4685">
        <w:t>2</w:t>
      </w:r>
      <w:r w:rsidR="00430797">
        <w:t>. s</w:t>
      </w:r>
      <w:r w:rsidR="00F274FA">
        <w:t>iječnja</w:t>
      </w:r>
      <w:r w:rsidR="00DD2365">
        <w:t xml:space="preserve"> 201</w:t>
      </w:r>
      <w:r w:rsidR="002D5CB6">
        <w:t>8</w:t>
      </w:r>
      <w:r w:rsidR="00DD2365">
        <w:t>.</w:t>
      </w:r>
    </w:p>
    <w:p w:rsidRDefault="004972D0" w:rsidP="004B741D" w:rsidR="004972D0">
      <w:pPr>
        <w:pStyle w:val="Tijeloteksta"/>
        <w:jc w:val="left"/>
      </w:pPr>
    </w:p>
    <w:p w:rsidRDefault="004972D0" w:rsidP="004B741D" w:rsidR="004972D0">
      <w:pPr>
        <w:pStyle w:val="Tijeloteksta"/>
        <w:jc w:val="left"/>
      </w:pPr>
    </w:p>
    <w:p w:rsidRDefault="004972D0" w:rsidP="004B741D" w:rsidR="004972D0">
      <w:pPr>
        <w:pStyle w:val="Tijeloteksta"/>
        <w:jc w:val="left"/>
      </w:pPr>
    </w:p>
    <w:p w:rsidRDefault="004972D0" w:rsidP="004972D0" w:rsidR="004972D0">
      <w:pPr>
        <w:pStyle w:val="Tijeloteksta"/>
        <w:jc w:val="left"/>
      </w:pPr>
      <w:r>
        <w:t xml:space="preserve">  Zapisničar: Maja Videnović</w:t>
      </w:r>
      <w:r w:rsidR="003404DB">
        <w:t xml:space="preserve">                 </w:t>
      </w:r>
      <w:r w:rsidR="00097DD7">
        <w:tab/>
      </w:r>
      <w:r w:rsidR="004B741D">
        <w:tab/>
      </w:r>
      <w:r w:rsidR="004B741D">
        <w:tab/>
      </w:r>
      <w:r>
        <w:t xml:space="preserve">    </w:t>
      </w:r>
      <w:r w:rsidR="00960C63">
        <w:t xml:space="preserve">   </w:t>
      </w:r>
      <w:r>
        <w:t>STEČAJNA SUTKINJA</w:t>
      </w:r>
    </w:p>
    <w:p w:rsidRDefault="00960C63" w:rsidP="004B741D" w:rsidR="00710E12">
      <w:pPr>
        <w:pStyle w:val="Tijeloteksta"/>
        <w:jc w:val="left"/>
      </w:pPr>
      <w:r>
        <w:t xml:space="preserve">              </w:t>
      </w:r>
      <w:r w:rsidR="003404DB">
        <w:t xml:space="preserve">                      </w:t>
      </w:r>
      <w:r>
        <w:t xml:space="preserve">    </w:t>
      </w:r>
      <w:r w:rsidR="004972D0">
        <w:t xml:space="preserve">                           </w:t>
      </w:r>
      <w:r w:rsidR="004B741D">
        <w:tab/>
      </w:r>
      <w:r w:rsidR="004B741D">
        <w:tab/>
      </w:r>
      <w:r w:rsidR="004B741D">
        <w:tab/>
      </w:r>
      <w:r w:rsidR="004B741D"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097DD7">
        <w:t xml:space="preserve">   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097DD7" w:rsidP="00710E12" w:rsidR="005953D8" w:rsidRPr="00710E12">
      <w:pPr>
        <w:numPr>
          <w:ilvl w:val="0"/>
          <w:numId w:val="6"/>
        </w:numPr>
        <w:jc w:val="both"/>
      </w:pPr>
      <w:r>
        <w:t>z.z. dužnika</w:t>
      </w:r>
      <w:r w:rsidR="00710E12" w:rsidRPr="00710E12">
        <w:t xml:space="preserve"> </w:t>
      </w:r>
      <w:r w:rsidR="008549EB" w:rsidRPr="00710E12">
        <w:t xml:space="preserve"> </w:t>
      </w:r>
    </w:p>
    <w:p w:rsidRDefault="00F81165" w:rsidP="00470B34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710E12" w:rsidP="00470B34" w:rsidR="00470B34" w:rsidRPr="00710E12">
      <w:pPr>
        <w:numPr>
          <w:ilvl w:val="0"/>
          <w:numId w:val="6"/>
        </w:numPr>
        <w:jc w:val="both"/>
      </w:pPr>
      <w:r>
        <w:t xml:space="preserve">R </w:t>
      </w:r>
      <w:r w:rsidR="00F274FA">
        <w:t>28/</w:t>
      </w:r>
      <w:r w:rsidR="007D3DB8">
        <w:t xml:space="preserve">2 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679" w:rsidR="00AA6679">
      <w:r>
        <w:separator/>
      </w:r>
    </w:p>
  </w:endnote>
  <w:endnote w:id="0" w:type="continuationSeparator">
    <w:p w:rsidRDefault="00AA6679" w:rsidR="00AA6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679" w:rsidR="00AA6679">
      <w:r>
        <w:separator/>
      </w:r>
    </w:p>
  </w:footnote>
  <w:footnote w:id="0" w:type="continuationSeparator">
    <w:p w:rsidRDefault="00AA6679" w:rsidR="00AA66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25174690"/>
      <w:docPartObj>
        <w:docPartGallery w:val="Page Numbers (Top of Page)"/>
        <w:docPartUnique/>
      </w:docPartObj>
    </w:sdtPr>
    <w:sdtEndPr/>
    <w:sdtContent>
      <w:p w:rsidRDefault="00F274FA" w:rsidR="00F274F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516">
          <w:rPr>
            <w:noProof/>
          </w:rPr>
          <w:t>2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3A7"/>
    <w:rsid w:val="000038F1"/>
    <w:rsid w:val="0001202A"/>
    <w:rsid w:val="00015125"/>
    <w:rsid w:val="000209AD"/>
    <w:rsid w:val="0003531D"/>
    <w:rsid w:val="0005396D"/>
    <w:rsid w:val="000777DD"/>
    <w:rsid w:val="00086232"/>
    <w:rsid w:val="00097DD7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2D5CB6"/>
    <w:rsid w:val="00303DD7"/>
    <w:rsid w:val="00313F98"/>
    <w:rsid w:val="003258FC"/>
    <w:rsid w:val="00325955"/>
    <w:rsid w:val="00327B99"/>
    <w:rsid w:val="00327D5E"/>
    <w:rsid w:val="003404DB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1B7E"/>
    <w:rsid w:val="004039B7"/>
    <w:rsid w:val="00405B85"/>
    <w:rsid w:val="00430797"/>
    <w:rsid w:val="00444787"/>
    <w:rsid w:val="00451DD6"/>
    <w:rsid w:val="00470B34"/>
    <w:rsid w:val="004806AD"/>
    <w:rsid w:val="004972D0"/>
    <w:rsid w:val="00497410"/>
    <w:rsid w:val="004B741D"/>
    <w:rsid w:val="004D4685"/>
    <w:rsid w:val="004E5065"/>
    <w:rsid w:val="00500BBD"/>
    <w:rsid w:val="0055624C"/>
    <w:rsid w:val="005953D8"/>
    <w:rsid w:val="005A552D"/>
    <w:rsid w:val="005B403D"/>
    <w:rsid w:val="005D28AB"/>
    <w:rsid w:val="005E5D90"/>
    <w:rsid w:val="00607E75"/>
    <w:rsid w:val="006139EC"/>
    <w:rsid w:val="006235FB"/>
    <w:rsid w:val="006826C2"/>
    <w:rsid w:val="006837ED"/>
    <w:rsid w:val="006A2408"/>
    <w:rsid w:val="006A56C2"/>
    <w:rsid w:val="006E3BFC"/>
    <w:rsid w:val="00710E1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D3DB8"/>
    <w:rsid w:val="0080666F"/>
    <w:rsid w:val="00814B1F"/>
    <w:rsid w:val="00845777"/>
    <w:rsid w:val="008549EB"/>
    <w:rsid w:val="00857D02"/>
    <w:rsid w:val="008737C5"/>
    <w:rsid w:val="008763AA"/>
    <w:rsid w:val="0088689D"/>
    <w:rsid w:val="0089312A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A38FF"/>
    <w:rsid w:val="009B61F0"/>
    <w:rsid w:val="009C13EB"/>
    <w:rsid w:val="009C1516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A6679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D250E"/>
    <w:rsid w:val="00BF7940"/>
    <w:rsid w:val="00C15361"/>
    <w:rsid w:val="00C26291"/>
    <w:rsid w:val="00C34EAB"/>
    <w:rsid w:val="00C3548B"/>
    <w:rsid w:val="00C65CB7"/>
    <w:rsid w:val="00C9197B"/>
    <w:rsid w:val="00C942DF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3737"/>
    <w:rsid w:val="00ED52A3"/>
    <w:rsid w:val="00EF224C"/>
    <w:rsid w:val="00F23FA1"/>
    <w:rsid w:val="00F24BBF"/>
    <w:rsid w:val="00F274FA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  <w:rsid w:val="00FD6240"/>
    <w:rsid w:val="00FE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1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5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5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5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5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1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5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5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5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5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St-1551/2017-8</izvorni_sadrzaj>
    <derivirana_varijabla naziv="DomainObject.Oznaka_1">St-1551/2017-8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St-1551/2017</izvorni_sadrzaj>
    <derivirana_varijabla naziv="DomainObject.Predmet.OznakaBroj_1">St-1551/2017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MAT-OIL društvo s ograničenom odgovornošću za trgovinu i usluge</izvorni_sadrzaj>
    <derivirana_varijabla naziv="DomainObject.Predmet.ProtustrankaFormated_1">  MAT-OIL društvo s ograničenom odgovornošću za trgovinu i usluge</derivirana_varijabla>
  </DomainObject.Predmet.ProtustrankaFormated>
  <DomainObject.Predmet.ProtustrankaFormatedOIB>
    <izvorni_sadrzaj>  MAT-OIL društvo s ograničenom odgovornošću za trgovinu i usluge, OIB 93413601899</izvorni_sadrzaj>
    <derivirana_varijabla naziv="DomainObject.Predmet.ProtustrankaFormatedOIB_1">  MAT-OIL društvo s ograničenom odgovornošću za trgovinu i usluge, OIB 93413601899</derivirana_varijabla>
  </DomainObject.Predmet.ProtustrankaFormatedOIB>
  <DomainObject.Predmet.ProtustrankaFormatedWithAdress>
    <izvorni_sadrzaj> MAT-OIL društvo s ograničenom odgovornošću za trgovinu i usluge, I. Resnik 114 a , 10000 Zagreb</izvorni_sadrzaj>
    <derivirana_varijabla naziv="DomainObject.Predmet.ProtustrankaFormatedWithAdress_1"> MAT-OIL društvo s ograničenom odgovornošću za trgovinu i usluge, I. Resnik 114 a , 10000 Zagreb</derivirana_varijabla>
  </DomainObject.Predmet.ProtustrankaFormatedWithAdress>
  <DomainObject.Predmet.ProtustrankaFormatedWithAdressOIB>
    <izvorni_sadrzaj> MAT-OIL društvo s ograničenom odgovornošću za trgovinu i usluge, OIB 93413601899, I. Resnik 114 a , 10000 Zagreb</izvorni_sadrzaj>
    <derivirana_varijabla naziv="DomainObject.Predmet.ProtustrankaFormatedWithAdressOIB_1"> MAT-OIL društvo s ograničenom odgovornošću za trgovinu i usluge, OIB 93413601899, I. Resnik 114 a , 10000 Zagreb</derivirana_varijabla>
  </DomainObject.Predmet.ProtustrankaFormatedWithAdressOIB>
  <DomainObject.Predmet.ProtustrankaWithAdress>
    <izvorni_sadrzaj>MAT-OIL društvo s ograničenom odgovornošću za trgovinu i usluge I. Resnik 114 a , 10000 Zagreb</izvorni_sadrzaj>
    <derivirana_varijabla naziv="DomainObject.Predmet.ProtustrankaWithAdress_1">MAT-OIL društvo s ograničenom odgovornošću za trgovinu i usluge I. Resnik 114 a , 10000 Zagreb</derivirana_varijabla>
  </DomainObject.Predmet.ProtustrankaWithAdress>
  <DomainObject.Predmet.ProtustrankaWithAdressOIB>
    <izvorni_sadrzaj>MAT-OIL društvo s ograničenom odgovornošću za trgovinu i usluge, OIB 93413601899, I. Resnik 114 a , 10000 Zagreb</izvorni_sadrzaj>
    <derivirana_varijabla naziv="DomainObject.Predmet.ProtustrankaWithAdressOIB_1">MAT-OIL društvo s ograničenom odgovornošću za trgovinu i usluge, OIB 93413601899, I. Resnik 114 a , 10000 Zagreb</derivirana_varijabla>
  </DomainObject.Predmet.ProtustrankaWithAdressOIB>
  <DomainObject.Predmet.ProtustrankaNazivFormated>
    <izvorni_sadrzaj>MAT-OIL društvo s ograničenom odgovornošću za trgovinu i usluge</izvorni_sadrzaj>
    <derivirana_varijabla naziv="DomainObject.Predmet.ProtustrankaNazivFormated_1">MAT-OIL društvo s ograničenom odgovornošću za trgovinu i usluge</derivirana_varijabla>
  </DomainObject.Predmet.ProtustrankaNazivFormated>
  <DomainObject.Predmet.ProtustrankaNazivFormatedOIB>
    <izvorni_sadrzaj>MAT-OIL društvo s ograničenom odgovornošću za trgovinu i usluge, OIB 93413601899</izvorni_sadrzaj>
    <derivirana_varijabla naziv="DomainObject.Predmet.ProtustrankaNazivFormatedOIB_1">MAT-OIL društvo s ograničenom odgovornošću za trgovinu i usluge, OIB 93413601899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Carinska uprava</izvorni_sadrzaj>
    <derivirana_varijabla naziv="DomainObject.Predmet.StrankaFormated_1">  RH MF Carinska uprava</derivirana_varijabla>
  </DomainObject.Predmet.StrankaFormated>
  <DomainObject.Predmet.StrankaFormatedOIB>
    <izvorni_sadrzaj>  RH MF Carinska uprava, OIB 18683136487</izvorni_sadrzaj>
    <derivirana_varijabla naziv="DomainObject.Predmet.StrankaFormatedOIB_1">  RH MF Carinska uprava, OIB 18683136487</derivirana_varijabla>
  </DomainObject.Predmet.StrankaFormatedOIB>
  <DomainObject.Predmet.StrankaFormatedWithAdress>
    <izvorni_sadrzaj> RH MF Carinska uprava</izvorni_sadrzaj>
    <derivirana_varijabla naziv="DomainObject.Predmet.StrankaFormatedWithAdress_1"> RH MF Carinska uprava</derivirana_varijabla>
  </DomainObject.Predmet.StrankaFormatedWithAdress>
  <DomainObject.Predmet.StrankaFormatedWithAdressOIB>
    <izvorni_sadrzaj> RH MF Carinska uprava, OIB 18683136487</izvorni_sadrzaj>
    <derivirana_varijabla naziv="DomainObject.Predmet.StrankaFormatedWithAdressOIB_1"> RH MF Carinska uprava, OIB 18683136487</derivirana_varijabla>
  </DomainObject.Predmet.StrankaFormatedWithAdressOIB>
  <DomainObject.Predmet.StrankaWithAdress>
    <izvorni_sadrzaj>RH MF Carinska uprava </izvorni_sadrzaj>
    <derivirana_varijabla naziv="DomainObject.Predmet.StrankaWithAdress_1">RH MF Carinska uprava </derivirana_varijabla>
  </DomainObject.Predmet.StrankaWithAdress>
  <DomainObject.Predmet.StrankaWithAdressOIB>
    <izvorni_sadrzaj>RH MF Carinska uprava, OIB 18683136487</izvorni_sadrzaj>
    <derivirana_varijabla naziv="DomainObject.Predmet.StrankaWithAdressOIB_1">RH MF Carinska uprava, OIB 18683136487</derivirana_varijabla>
  </DomainObject.Predmet.StrankaWithAdressOIB>
  <DomainObject.Predmet.StrankaNazivFormated>
    <izvorni_sadrzaj>RH MF Carinska uprava</izvorni_sadrzaj>
    <derivirana_varijabla naziv="DomainObject.Predmet.StrankaNazivFormated_1">RH MF Carinska uprava</derivirana_varijabla>
  </DomainObject.Predmet.StrankaNazivFormated>
  <DomainObject.Predmet.StrankaNazivFormatedOIB>
    <izvorni_sadrzaj>RH MF Carinska uprava, OIB 18683136487</izvorni_sadrzaj>
    <derivirana_varijabla naziv="DomainObject.Predmet.StrankaNazivFormatedOIB_1">RH MF Carinska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Carinska uprava</item>
    </izvorni_sadrzaj>
    <derivirana_varijabla naziv="DomainObject.Predmet.StrankaListFormated_1">
      <item>RH MF Carinska uprava</item>
    </derivirana_varijabla>
  </DomainObject.Predmet.StrankaListFormated>
  <DomainObject.Predmet.StrankaListFormatedOIB>
    <izvorni_sadrzaj>
      <item>RH MF Carinska uprava, OIB 18683136487</item>
    </izvorni_sadrzaj>
    <derivirana_varijabla naziv="DomainObject.Predmet.StrankaListFormatedOIB_1">
      <item>RH MF Carinska uprava, OIB 18683136487</item>
    </derivirana_varijabla>
  </DomainObject.Predmet.StrankaListFormatedOIB>
  <DomainObject.Predmet.StrankaListFormatedWithAdress>
    <izvorni_sadrzaj>
      <item>RH MF Carinska uprava</item>
    </izvorni_sadrzaj>
    <derivirana_varijabla naziv="DomainObject.Predmet.StrankaListFormatedWithAdress_1">
      <item>RH MF Carinska uprava</item>
    </derivirana_varijabla>
  </DomainObject.Predmet.StrankaListFormatedWithAdress>
  <DomainObject.Predmet.StrankaListFormatedWithAdressOIB>
    <izvorni_sadrzaj>
      <item>RH MF Carinska uprava, OIB 18683136487</item>
    </izvorni_sadrzaj>
    <derivirana_varijabla naziv="DomainObject.Predmet.StrankaListFormatedWithAdressOIB_1">
      <item>RH MF Carinska uprava, OIB 18683136487</item>
    </derivirana_varijabla>
  </DomainObject.Predmet.StrankaListFormatedWithAdressOIB>
  <DomainObject.Predmet.StrankaListNazivFormated>
    <izvorni_sadrzaj>
      <item>RH MF Carinska uprava</item>
    </izvorni_sadrzaj>
    <derivirana_varijabla naziv="DomainObject.Predmet.StrankaListNazivFormated_1">
      <item>RH MF Carinska uprava</item>
    </derivirana_varijabla>
  </DomainObject.Predmet.StrankaListNazivFormated>
  <DomainObject.Predmet.StrankaListNazivFormatedOIB>
    <izvorni_sadrzaj>
      <item>RH MF Carinska uprava, OIB 18683136487</item>
    </izvorni_sadrzaj>
    <derivirana_varijabla naziv="DomainObject.Predmet.StrankaListNazivFormatedOIB_1">
      <item>RH MF Carinska uprava, OIB 18683136487</item>
    </derivirana_varijabla>
  </DomainObject.Predmet.StrankaListNazivFormatedOIB>
  <DomainObject.Predmet.ProtuStrankaListFormated>
    <izvorni_sadrzaj>
      <item>MAT-OIL društvo s ograničenom odgovornošću za trgovinu i usluge</item>
    </izvorni_sadrzaj>
    <derivirana_varijabla naziv="DomainObject.Predmet.ProtuStrankaListFormated_1">
      <item>MAT-OIL društvo s ograničenom odgovornošću za trgovinu i usluge</item>
    </derivirana_varijabla>
  </DomainObject.Predmet.ProtuStrankaListFormated>
  <DomainObject.Predmet.ProtuStrankaListFormatedOIB>
    <izvorni_sadrzaj>
      <item>MAT-OIL društvo s ograničenom odgovornošću za trgovinu i usluge, OIB 93413601899</item>
    </izvorni_sadrzaj>
    <derivirana_varijabla naziv="DomainObject.Predmet.ProtuStrankaListFormatedOIB_1">
      <item>MAT-OIL društvo s ograničenom odgovornošću za trgovinu i usluge, OIB 93413601899</item>
    </derivirana_varijabla>
  </DomainObject.Predmet.ProtuStrankaListFormatedOIB>
  <DomainObject.Predmet.ProtuStrankaListFormatedWithAdress>
    <izvorni_sadrzaj>
      <item>MAT-OIL društvo s ograničenom odgovornošću za trgovinu i usluge, I. Resnik 114 a , 10000 Zagreb</item>
    </izvorni_sadrzaj>
    <derivirana_varijabla naziv="DomainObject.Predmet.ProtuStrankaListFormatedWithAdress_1">
      <item>MAT-OIL društvo s ograničenom odgovornošću za trgovinu i usluge, I. Resnik 114 a , 10000 Zagreb</item>
    </derivirana_varijabla>
  </DomainObject.Predmet.ProtuStrankaListFormatedWithAdress>
  <DomainObject.Predmet.ProtuStrankaListFormatedWithAdressOIB>
    <izvorni_sadrzaj>
      <item>MAT-OIL društvo s ograničenom odgovornošću za trgovinu i usluge, OIB 93413601899, I. Resnik 114 a , 10000 Zagreb</item>
    </izvorni_sadrzaj>
    <derivirana_varijabla naziv="DomainObject.Predmet.ProtuStrankaListFormatedWithAdressOIB_1">
      <item>MAT-OIL društvo s ograničenom odgovornošću za trgovinu i usluge, OIB 93413601899, I. Resnik 114 a , 10000 Zagreb</item>
    </derivirana_varijabla>
  </DomainObject.Predmet.ProtuStrankaListFormatedWithAdressOIB>
  <DomainObject.Predmet.ProtuStrankaListNazivFormated>
    <izvorni_sadrzaj>
      <item>MAT-OIL društvo s ograničenom odgovornošću za trgovinu i usluge</item>
    </izvorni_sadrzaj>
    <derivirana_varijabla naziv="DomainObject.Predmet.ProtuStrankaListNazivFormated_1">
      <item>MAT-OIL društvo s ograničenom odgovornošću za trgovinu i usluge</item>
    </derivirana_varijabla>
  </DomainObject.Predmet.ProtuStrankaListNazivFormated>
  <DomainObject.Predmet.ProtuStrankaListNazivFormatedOIB>
    <izvorni_sadrzaj>
      <item>MAT-OIL društvo s ograničenom odgovornošću za trgovinu i usluge, OIB 93413601899</item>
    </izvorni_sadrzaj>
    <derivirana_varijabla naziv="DomainObject.Predmet.ProtuStrankaListNazivFormatedOIB_1">
      <item>MAT-OIL društvo s ograničenom odgovornošću za trgovinu i usluge, OIB 93413601899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St-1551/2017-8</izvorni_sadrzaj>
    <derivirana_varijabla naziv="DomainObject.PoslovniBrojDokumenta_1">St-1551/2017-8</derivirana_varijabla>
  </DomainObject.PoslovniBrojDokumenta>
  <DomainObject.Predmet.StrankaIDrugi>
    <izvorni_sadrzaj>RH MF Carinska uprava</izvorni_sadrzaj>
    <derivirana_varijabla naziv="DomainObject.Predmet.StrankaIDrugi_1">RH MF Carinska uprava</derivirana_varijabla>
  </DomainObject.Predmet.StrankaIDrugi>
  <DomainObject.Predmet.ProtustrankaIDrugi>
    <izvorni_sadrzaj>MAT-OIL društvo s ograničenom odgovornošću za trgovinu i usluge</izvorni_sadrzaj>
    <derivirana_varijabla naziv="DomainObject.Predmet.ProtustrankaIDrugi_1">MAT-OIL društvo s ograničenom odgovornošću za trgovinu i usluge</derivirana_varijabla>
  </DomainObject.Predmet.ProtustrankaIDrugi>
  <DomainObject.Predmet.StrankaIDrugiAdressOIB>
    <izvorni_sadrzaj>RH MF Carinska uprava, OIB 18683136487</izvorni_sadrzaj>
    <derivirana_varijabla naziv="DomainObject.Predmet.StrankaIDrugiAdressOIB_1">RH MF Carinska uprava, OIB 18683136487</derivirana_varijabla>
  </DomainObject.Predmet.StrankaIDrugiAdressOIB>
  <DomainObject.Predmet.ProtustrankaIDrugiAdressOIB>
    <izvorni_sadrzaj>MAT-OIL društvo s ograničenom odgovornošću za trgovinu i usluge, OIB 93413601899, I. Resnik 114 a , 10000 Zagreb</izvorni_sadrzaj>
    <derivirana_varijabla naziv="DomainObject.Predmet.ProtustrankaIDrugiAdressOIB_1">MAT-OIL društvo s ograničenom odgovornošću za trgovinu i usluge, OIB 93413601899, I. Resnik 114 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MAT-OIL društvo s ograničenom odgovornošću za trgovinu i usluge</item>
      <item>RH MF Carinska uprava</item>
    </izvorni_sadrzaj>
    <derivirana_varijabla naziv="DomainObject.Predmet.SudioniciListNaziv_1">
      <item>MAT-OIL društvo s ograničenom odgovornošću za trgovinu i usluge</item>
      <item>RH MF Carinska uprava</item>
    </derivirana_varijabla>
  </DomainObject.Predmet.SudioniciListNaziv>
  <DomainObject.Predmet.SudioniciListAdressOIB>
    <izvorni_sadrzaj>
      <item>MAT-OIL društvo s ograničenom odgovornošću za trgovinu i usluge, OIB 93413601899, I. Resnik 114 a ,10000 Zagreb</item>
      <item>RH MF Carinska uprava, OIB 18683136487</item>
    </izvorni_sadrzaj>
    <derivirana_varijabla naziv="DomainObject.Predmet.SudioniciListAdressOIB_1">
      <item>MAT-OIL društvo s ograničenom odgovornošću za trgovinu i usluge, OIB 93413601899, I. Resnik 114 a ,10000 Zagreb</item>
      <item>RH MF Carinska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93413601899</item>
      <item>, OIB 18683136487</item>
    </izvorni_sadrzaj>
    <derivirana_varijabla naziv="DomainObject.Predmet.SudioniciListNazivOIB_1">
      <item>, OIB 93413601899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279606-9191-4E48-8833-B675E8D327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2048</properties:Characters>
  <properties:Lines>76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2018-01-12T07:01:00Z</dcterms:created>
  <dc:creator>hermanj</dc:creator>
  <cp:lastModifiedBy>Maja Videnović</cp:lastModifiedBy>
  <cp:lastPrinted>2018-01-12T07:08:00Z</cp:lastPrinted>
  <dcterms:modified xmlns:xsi="http://www.w3.org/2001/XMLSchema-instance" xsi:type="dcterms:W3CDTF">2018-01-12T08:38:00Z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St-1551/2017-8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