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35eb" w14:paraId="df735eb" w:rsidRDefault="0066733C" w:rsidP="00A4399A" w:rsidR="00BE715E" w:rsidRPr="00A669CB">
      <w:pPr>
        <w15:collapsed w:val="false"/>
      </w:pPr>
      <w:bookmarkStart w:name="_GoBack" w:id="0"/>
      <w:bookmarkEnd w:id="0"/>
      <w:r w:rsidRPr="00A669C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87" w:rsidP="00A4399A" w:rsidR="0008657D" w:rsidRPr="00A669CB">
      <w:pPr>
        <w:tabs>
          <w:tab w:pos="7555" w:val="left"/>
        </w:tabs>
        <w:jc w:val="both"/>
      </w:pPr>
      <w:r w:rsidRPr="00A669CB">
        <w:t xml:space="preserve">REPUBLIKA HRVATSKA </w:t>
      </w:r>
      <w:r w:rsidR="00A4399A">
        <w:tab/>
      </w:r>
      <w:r w:rsidR="00A4399A" w:rsidRPr="00A669CB">
        <w:t xml:space="preserve">4 </w:t>
      </w:r>
      <w:r w:rsidR="00A4399A">
        <w:t>St-761/17</w:t>
      </w:r>
    </w:p>
    <w:p w:rsidRDefault="00930C87" w:rsidP="00930C87" w:rsidR="00930C87" w:rsidRPr="00A669CB">
      <w:pPr>
        <w:jc w:val="both"/>
      </w:pPr>
      <w:r w:rsidRPr="00A669CB">
        <w:t xml:space="preserve">TRGOVAČKI SUD U ZAGREBU </w:t>
      </w:r>
    </w:p>
    <w:p w:rsidRDefault="00930C87" w:rsidP="00CF7F50" w:rsidR="0008657D" w:rsidRPr="00A669CB">
      <w:pPr>
        <w:jc w:val="both"/>
      </w:pPr>
      <w:r w:rsidRPr="00A669CB">
        <w:t xml:space="preserve">STALNA SLUŽBA </w:t>
      </w:r>
    </w:p>
    <w:p w:rsidRDefault="005914B0" w:rsidP="00CF7F50" w:rsidR="005914B0" w:rsidRPr="00A669CB">
      <w:pPr>
        <w:jc w:val="both"/>
      </w:pPr>
      <w:r w:rsidRPr="00A669CB">
        <w:t xml:space="preserve">Karlovac, </w:t>
      </w:r>
      <w:r w:rsidR="006016D0">
        <w:t>Trg hrvatskih branitelja 1</w:t>
      </w:r>
    </w:p>
    <w:p w:rsidRDefault="0008657D" w:rsidP="00B72A8C" w:rsidR="0008657D" w:rsidRPr="00A669CB">
      <w:pPr>
        <w:jc w:val="center"/>
      </w:pPr>
    </w:p>
    <w:p w:rsidRDefault="005914B0" w:rsidP="005914B0" w:rsidR="006B22DC" w:rsidRPr="00A669CB">
      <w:pPr>
        <w:jc w:val="center"/>
      </w:pPr>
      <w:r w:rsidRPr="00A669CB">
        <w:t>REPUBLIKA HRVATSKA</w:t>
      </w:r>
    </w:p>
    <w:p w:rsidRDefault="001104DA" w:rsidP="001104DA" w:rsidR="00B72A8C" w:rsidRPr="00A669CB">
      <w:pPr>
        <w:jc w:val="center"/>
      </w:pPr>
      <w:r w:rsidRPr="00A669CB">
        <w:t>R J E Š E N J E</w:t>
      </w:r>
    </w:p>
    <w:p w:rsidRDefault="00B72A8C" w:rsidR="00B72A8C" w:rsidRPr="00A669CB"/>
    <w:p w:rsidRDefault="00B72A8C" w:rsidP="0058543C" w:rsidR="00B72A8C" w:rsidRPr="00A669CB">
      <w:pPr>
        <w:autoSpaceDE w:val="false"/>
        <w:autoSpaceDN w:val="false"/>
        <w:adjustRightInd w:val="false"/>
        <w:jc w:val="both"/>
      </w:pPr>
      <w:r w:rsidRPr="00A669CB">
        <w:tab/>
      </w:r>
      <w:r w:rsidR="006016D0">
        <w:t>Trgovački sud u Zagrebu, Stalna služba</w:t>
      </w:r>
      <w:r w:rsidR="0066733C" w:rsidRPr="00A669CB">
        <w:t xml:space="preserve">, </w:t>
      </w:r>
      <w:r w:rsidRPr="00A669CB">
        <w:t xml:space="preserve">po sucu </w:t>
      </w:r>
      <w:r w:rsidR="006B22DC" w:rsidRPr="00A669CB">
        <w:t>Goranki Boljkovac</w:t>
      </w:r>
      <w:r w:rsidR="00930C87" w:rsidRPr="00A669CB">
        <w:t xml:space="preserve">, </w:t>
      </w:r>
      <w:r w:rsidR="00EB2F91" w:rsidRPr="00A669CB">
        <w:t xml:space="preserve">povodom prijedloga </w:t>
      </w:r>
      <w:r w:rsidR="00F316DA">
        <w:t xml:space="preserve">dužnika </w:t>
      </w:r>
      <w:r w:rsidR="00A4399A">
        <w:t xml:space="preserve">POLJOPRIVREDNA ZADRUGA KLOŠTAR, Kloštar Ivanić, </w:t>
      </w:r>
      <w:proofErr w:type="spellStart"/>
      <w:r w:rsidR="00A4399A">
        <w:t>Lipovec</w:t>
      </w:r>
      <w:proofErr w:type="spellEnd"/>
      <w:r w:rsidR="00A4399A">
        <w:t xml:space="preserve"> Lonjski 26, OIB </w:t>
      </w:r>
      <w:r w:rsidR="00A4399A" w:rsidRPr="00A4399A">
        <w:t>50716872931</w:t>
      </w:r>
      <w:r w:rsidR="00EE1B23" w:rsidRPr="00A669CB">
        <w:t xml:space="preserve">, </w:t>
      </w:r>
      <w:r w:rsidR="00EB2F91" w:rsidRPr="00A669CB">
        <w:t xml:space="preserve">za </w:t>
      </w:r>
      <w:r w:rsidR="00F5445D" w:rsidRPr="00A669CB">
        <w:t xml:space="preserve">sklapanje </w:t>
      </w:r>
      <w:proofErr w:type="spellStart"/>
      <w:r w:rsidR="00F5445D" w:rsidRPr="00A669CB">
        <w:t>predstečajne</w:t>
      </w:r>
      <w:proofErr w:type="spellEnd"/>
      <w:r w:rsidR="00F5445D" w:rsidRPr="00A669CB">
        <w:t xml:space="preserve"> nagodbe, dana </w:t>
      </w:r>
      <w:r w:rsidR="00A4399A">
        <w:t>11. siječnja 2018</w:t>
      </w:r>
      <w:r w:rsidR="00A51BB9" w:rsidRPr="00A669CB">
        <w:t>.</w:t>
      </w:r>
      <w:r w:rsidR="00F5445D" w:rsidRPr="00A669CB">
        <w:t xml:space="preserve"> godine  </w:t>
      </w:r>
    </w:p>
    <w:p w:rsidRDefault="006B22DC" w:rsidP="006B22DC" w:rsidR="006B22DC" w:rsidRPr="00A669CB">
      <w:pPr>
        <w:jc w:val="both"/>
      </w:pPr>
    </w:p>
    <w:p w:rsidRDefault="00B72A8C" w:rsidP="006B22DC" w:rsidR="00B043EC" w:rsidRPr="00A669CB">
      <w:pPr>
        <w:jc w:val="center"/>
      </w:pPr>
      <w:r w:rsidRPr="00A669CB">
        <w:t>r i j e š i o    j e</w:t>
      </w:r>
    </w:p>
    <w:p w:rsidRDefault="0053753E" w:rsidP="006B22DC" w:rsidR="0053753E" w:rsidRPr="00A669CB">
      <w:pPr>
        <w:jc w:val="center"/>
      </w:pPr>
    </w:p>
    <w:p w:rsidRDefault="006E22CC" w:rsidP="006E22CC" w:rsidR="006E22CC" w:rsidRPr="00A669CB">
      <w:pPr>
        <w:numPr>
          <w:ilvl w:val="0"/>
          <w:numId w:val="3"/>
        </w:numPr>
        <w:jc w:val="both"/>
      </w:pPr>
      <w:r w:rsidRPr="00A669CB">
        <w:t xml:space="preserve">Određuje se ročište radi sklapanja predstečajne nagodbe nad dužnikom </w:t>
      </w:r>
      <w:r w:rsidR="001C47A8">
        <w:t xml:space="preserve">POLJOPRIVREDNA ZADRUGA KLOŠTAR, Kloštar Ivanić, </w:t>
      </w:r>
      <w:proofErr w:type="spellStart"/>
      <w:r w:rsidR="001C47A8">
        <w:t>Lipovec</w:t>
      </w:r>
      <w:proofErr w:type="spellEnd"/>
      <w:r w:rsidR="001C47A8">
        <w:t xml:space="preserve"> Lonjski 26, OIB </w:t>
      </w:r>
      <w:r w:rsidR="001C47A8" w:rsidRPr="00A4399A">
        <w:t>50716872931</w:t>
      </w:r>
      <w:r w:rsidR="00CF29BC" w:rsidRPr="00A669CB">
        <w:t>,</w:t>
      </w:r>
      <w:r w:rsidR="00B22146" w:rsidRPr="00A669CB">
        <w:t xml:space="preserve"> </w:t>
      </w:r>
      <w:r w:rsidRPr="00A669CB">
        <w:t xml:space="preserve">za dan </w:t>
      </w:r>
      <w:r w:rsidR="001C47A8">
        <w:t>9. veljače</w:t>
      </w:r>
      <w:r w:rsidR="00A669CB">
        <w:t xml:space="preserve"> 201</w:t>
      </w:r>
      <w:r w:rsidR="001C47A8">
        <w:t>8</w:t>
      </w:r>
      <w:r w:rsidR="0021795C" w:rsidRPr="00A669CB">
        <w:t xml:space="preserve">. </w:t>
      </w:r>
      <w:r w:rsidRPr="00A669CB">
        <w:t xml:space="preserve">godine u </w:t>
      </w:r>
      <w:r w:rsidR="00C5244E">
        <w:t>9</w:t>
      </w:r>
      <w:r w:rsidR="00A669CB">
        <w:t>,</w:t>
      </w:r>
      <w:r w:rsidR="00555873">
        <w:t>15</w:t>
      </w:r>
      <w:r w:rsidRPr="00A669CB">
        <w:t xml:space="preserve"> sati, u zgradi Trgovačkog suda u Zagrebu, Stalna služba, </w:t>
      </w:r>
      <w:r w:rsidR="00802685" w:rsidRPr="00A669CB">
        <w:t xml:space="preserve">Karlovac, </w:t>
      </w:r>
      <w:r w:rsidR="00F316DA">
        <w:t>Trg hrvatskih branitelja 1/II</w:t>
      </w:r>
      <w:r w:rsidR="00802685" w:rsidRPr="00A669CB">
        <w:t xml:space="preserve">, </w:t>
      </w:r>
      <w:r w:rsidR="00F316DA">
        <w:t>soba broj 204</w:t>
      </w:r>
      <w:r w:rsidRPr="00A669CB">
        <w:t xml:space="preserve">. </w:t>
      </w:r>
      <w:r w:rsidR="00A87866" w:rsidRPr="00A669CB">
        <w:t xml:space="preserve"> </w:t>
      </w:r>
      <w:r w:rsidR="00C5244E">
        <w:t xml:space="preserve"> </w:t>
      </w:r>
    </w:p>
    <w:p w:rsidRDefault="006E22CC" w:rsidP="006E22CC" w:rsidR="006E22CC" w:rsidRPr="00A669CB">
      <w:pPr>
        <w:ind w:left="705"/>
        <w:jc w:val="both"/>
      </w:pPr>
    </w:p>
    <w:p w:rsidRDefault="006E22CC" w:rsidP="006E22CC" w:rsidR="006E22CC" w:rsidRPr="00A669CB">
      <w:pPr>
        <w:numPr>
          <w:ilvl w:val="0"/>
          <w:numId w:val="3"/>
        </w:numPr>
        <w:jc w:val="both"/>
      </w:pPr>
      <w:r w:rsidRPr="00A669CB">
        <w:t>Na ročište se p</w:t>
      </w:r>
      <w:r w:rsidR="00E15BE1" w:rsidRPr="00A669CB">
        <w:t>ozivaju dužnik i svi vjerovnici.</w:t>
      </w:r>
    </w:p>
    <w:p w:rsidRDefault="006E22CC" w:rsidP="008409EE" w:rsidR="0053753E" w:rsidRPr="00A669CB">
      <w:pPr>
        <w:jc w:val="both"/>
      </w:pPr>
      <w:r w:rsidRPr="00A669CB">
        <w:t xml:space="preserve"> </w:t>
      </w:r>
    </w:p>
    <w:p w:rsidRDefault="00B72A8C" w:rsidP="00E30E21" w:rsidR="008409EE" w:rsidRPr="00A669CB">
      <w:pPr>
        <w:jc w:val="both"/>
      </w:pPr>
      <w:r w:rsidRPr="00A669CB">
        <w:tab/>
      </w:r>
    </w:p>
    <w:p w:rsidRDefault="00B043EC" w:rsidP="006B22DC" w:rsidR="00B72A8C" w:rsidRPr="00A669CB">
      <w:pPr>
        <w:jc w:val="center"/>
      </w:pPr>
      <w:r w:rsidRPr="00A669CB">
        <w:t>U Karlovcu</w:t>
      </w:r>
      <w:r w:rsidR="00143615" w:rsidRPr="00A669CB">
        <w:t xml:space="preserve"> </w:t>
      </w:r>
      <w:r w:rsidR="001C47A8">
        <w:t>11. siječnja 2018</w:t>
      </w:r>
      <w:r w:rsidR="008409EE" w:rsidRPr="00A669CB">
        <w:t xml:space="preserve">. </w:t>
      </w:r>
      <w:r w:rsidRPr="00A669CB">
        <w:t>godine</w:t>
      </w:r>
      <w:r w:rsidR="00B72A8C" w:rsidRPr="00A669CB">
        <w:tab/>
      </w:r>
    </w:p>
    <w:p w:rsidRDefault="007509CD" w:rsidR="007509CD" w:rsidRPr="00A669CB">
      <w:r w:rsidRPr="00A669CB">
        <w:t xml:space="preserve">                                                                                                             </w:t>
      </w:r>
    </w:p>
    <w:p w:rsidRDefault="006B22DC" w:rsidP="007509CD" w:rsidR="007509CD" w:rsidRPr="00A669CB">
      <w:pPr>
        <w:ind w:left="6372"/>
      </w:pPr>
      <w:r w:rsidRPr="00A669CB">
        <w:t xml:space="preserve">        Sudac</w:t>
      </w:r>
      <w:r w:rsidR="00947731" w:rsidRPr="00A669CB">
        <w:t>:</w:t>
      </w:r>
    </w:p>
    <w:p w:rsidRDefault="00947731" w:rsidP="0046103B" w:rsidR="005914B0" w:rsidRPr="00A669CB">
      <w:pPr>
        <w:ind w:left="6372"/>
      </w:pPr>
      <w:r w:rsidRPr="00A669CB">
        <w:t>Goranka Boljkovac</w:t>
      </w:r>
      <w:r w:rsidR="00483BF4">
        <w:t>, v.r.</w:t>
      </w:r>
    </w:p>
    <w:p w:rsidRDefault="00834D02" w:rsidP="0046103B" w:rsidR="00834D02" w:rsidRPr="00A669CB">
      <w:pPr>
        <w:ind w:left="6372"/>
      </w:pPr>
    </w:p>
    <w:p w:rsidRDefault="00834D02" w:rsidP="00B14291" w:rsidR="00834D02" w:rsidRPr="00A669CB">
      <w:pPr>
        <w:tabs>
          <w:tab w:pos="6703" w:val="left"/>
        </w:tabs>
      </w:pPr>
      <w:r w:rsidRPr="00A669CB">
        <w:tab/>
      </w:r>
      <w:r w:rsidR="00483BF4">
        <w:t xml:space="preserve">Za točnost </w:t>
      </w:r>
      <w:proofErr w:type="spellStart"/>
      <w:r w:rsidR="00483BF4">
        <w:t>otpravka</w:t>
      </w:r>
      <w:proofErr w:type="spellEnd"/>
      <w:r w:rsidR="00483BF4">
        <w:t>-</w:t>
      </w:r>
    </w:p>
    <w:p w:rsidRDefault="00483BF4" w:rsidP="00483BF4" w:rsidR="005914B0" w:rsidRPr="00A669CB">
      <w:pPr>
        <w:tabs>
          <w:tab w:pos="6703" w:val="left"/>
        </w:tabs>
      </w:pPr>
      <w:r>
        <w:tab/>
        <w:t>ovlašteni službenik:</w:t>
      </w:r>
    </w:p>
    <w:p w:rsidRDefault="00483BF4" w:rsidP="002C2FF2" w:rsidR="00FE2C4E" w:rsidRPr="00A669CB">
      <w:pPr>
        <w:ind w:left="6372"/>
      </w:pPr>
      <w:r>
        <w:t xml:space="preserve">      Renata </w:t>
      </w:r>
      <w:proofErr w:type="spellStart"/>
      <w:r>
        <w:t>Klokočki</w:t>
      </w:r>
      <w:proofErr w:type="spellEnd"/>
    </w:p>
    <w:p w:rsidRDefault="0053753E" w:rsidP="00E30E21" w:rsidR="0053753E" w:rsidRPr="00A669CB">
      <w:r w:rsidRPr="00A669CB">
        <w:t>PRAVNA POUKA:</w:t>
      </w:r>
      <w:r w:rsidR="00E30E21" w:rsidRPr="00A669CB">
        <w:t xml:space="preserve">                                                                   </w:t>
      </w:r>
      <w:r w:rsidR="00232CA9" w:rsidRPr="00A669CB">
        <w:t xml:space="preserve"> </w:t>
      </w:r>
      <w:r w:rsidR="00BE715E" w:rsidRPr="00A669CB">
        <w:t xml:space="preserve">      </w:t>
      </w:r>
      <w:r w:rsidR="00232CA9" w:rsidRPr="00A669CB">
        <w:t xml:space="preserve"> </w:t>
      </w:r>
    </w:p>
    <w:p w:rsidRDefault="0053753E" w:rsidR="00832012" w:rsidRPr="00A669CB">
      <w:r w:rsidRPr="00A669CB">
        <w:t>Protiv ovog rješenja nije dopuštena žalba</w:t>
      </w:r>
      <w:r w:rsidR="00BB2273" w:rsidRPr="00A669CB">
        <w:t xml:space="preserve">                                         </w:t>
      </w:r>
    </w:p>
    <w:p w:rsidRDefault="00832012" w:rsidR="0053753E" w:rsidRPr="00A669CB">
      <w:r w:rsidRPr="00A669CB">
        <w:t xml:space="preserve">(čl. </w:t>
      </w:r>
      <w:smartTag w:element="metricconverter" w:uri="urn:schemas-microsoft-com:office:smarttags">
        <w:smartTagPr>
          <w:attr w:val="278. st" w:name="ProductID"/>
        </w:smartTagPr>
        <w:r w:rsidRPr="00A669CB">
          <w:t>278. st</w:t>
        </w:r>
      </w:smartTag>
      <w:r w:rsidRPr="00A669CB">
        <w:t>. 1. i 2. ZPP-a)</w:t>
      </w:r>
      <w:r w:rsidR="00E30E21" w:rsidRPr="00A669CB">
        <w:t xml:space="preserve">  </w:t>
      </w:r>
      <w:r w:rsidR="006766B2" w:rsidRPr="00A669CB">
        <w:t xml:space="preserve">                              </w:t>
      </w:r>
      <w:r w:rsidRPr="00A669CB">
        <w:t xml:space="preserve">                            </w:t>
      </w:r>
      <w:r w:rsidR="006766B2" w:rsidRPr="00A669CB">
        <w:t xml:space="preserve"> </w:t>
      </w:r>
    </w:p>
    <w:p w:rsidRDefault="00832012" w:rsidP="00CF5480" w:rsidR="00832012" w:rsidRPr="00A669CB"/>
    <w:p w:rsidRDefault="001104DA" w:rsidP="00CF7F50" w:rsidR="001104DA" w:rsidRPr="00A669CB">
      <w:pPr>
        <w:ind w:left="360"/>
      </w:pPr>
    </w:p>
    <w:sectPr w:rsidSect="00E30E21" w:rsidR="001104DA" w:rsidRPr="00A669CB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D71" w:rsidR="00332D71">
      <w:r>
        <w:separator/>
      </w:r>
    </w:p>
  </w:endnote>
  <w:endnote w:id="0" w:type="continuationSeparator">
    <w:p w:rsidRDefault="00332D71" w:rsidR="00332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D71" w:rsidR="00332D71">
      <w:r>
        <w:separator/>
      </w:r>
    </w:p>
  </w:footnote>
  <w:footnote w:id="0" w:type="continuationSeparator">
    <w:p w:rsidRDefault="00332D71" w:rsidR="00332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168A" w:rsidP="00D2677B" w:rsidR="003916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22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168A" w:rsidR="003916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344D9"/>
    <w:rsid w:val="0008657D"/>
    <w:rsid w:val="000979EE"/>
    <w:rsid w:val="000A2C99"/>
    <w:rsid w:val="000B2C17"/>
    <w:rsid w:val="000F3F9C"/>
    <w:rsid w:val="001104DA"/>
    <w:rsid w:val="00127874"/>
    <w:rsid w:val="001346BB"/>
    <w:rsid w:val="00143615"/>
    <w:rsid w:val="00167071"/>
    <w:rsid w:val="00192A40"/>
    <w:rsid w:val="001A3296"/>
    <w:rsid w:val="001C47A8"/>
    <w:rsid w:val="001F4570"/>
    <w:rsid w:val="0021795C"/>
    <w:rsid w:val="00232CA9"/>
    <w:rsid w:val="0024292F"/>
    <w:rsid w:val="00244285"/>
    <w:rsid w:val="00285C8C"/>
    <w:rsid w:val="002C2FF2"/>
    <w:rsid w:val="00304278"/>
    <w:rsid w:val="00306169"/>
    <w:rsid w:val="00332D71"/>
    <w:rsid w:val="003420B2"/>
    <w:rsid w:val="00355F22"/>
    <w:rsid w:val="00363BBB"/>
    <w:rsid w:val="00371970"/>
    <w:rsid w:val="00373626"/>
    <w:rsid w:val="0039168A"/>
    <w:rsid w:val="003B3505"/>
    <w:rsid w:val="003C2CC1"/>
    <w:rsid w:val="00421BEF"/>
    <w:rsid w:val="004333B9"/>
    <w:rsid w:val="00451EBE"/>
    <w:rsid w:val="00457281"/>
    <w:rsid w:val="0046103B"/>
    <w:rsid w:val="00483BF4"/>
    <w:rsid w:val="004C7737"/>
    <w:rsid w:val="004D2FB8"/>
    <w:rsid w:val="004E3C99"/>
    <w:rsid w:val="004E5D96"/>
    <w:rsid w:val="00503B74"/>
    <w:rsid w:val="0053753E"/>
    <w:rsid w:val="00547CCF"/>
    <w:rsid w:val="00555873"/>
    <w:rsid w:val="0057262B"/>
    <w:rsid w:val="0058543C"/>
    <w:rsid w:val="005914B0"/>
    <w:rsid w:val="00597491"/>
    <w:rsid w:val="005D5ED6"/>
    <w:rsid w:val="005E480E"/>
    <w:rsid w:val="005F0B15"/>
    <w:rsid w:val="006016D0"/>
    <w:rsid w:val="006106F6"/>
    <w:rsid w:val="00634708"/>
    <w:rsid w:val="006402E1"/>
    <w:rsid w:val="006454B7"/>
    <w:rsid w:val="00661BA2"/>
    <w:rsid w:val="0066733C"/>
    <w:rsid w:val="0067622C"/>
    <w:rsid w:val="006766B2"/>
    <w:rsid w:val="006B22DC"/>
    <w:rsid w:val="006E22CC"/>
    <w:rsid w:val="006E3730"/>
    <w:rsid w:val="006F79D7"/>
    <w:rsid w:val="007079DA"/>
    <w:rsid w:val="00707C0A"/>
    <w:rsid w:val="00726AEC"/>
    <w:rsid w:val="00746AD5"/>
    <w:rsid w:val="007509CD"/>
    <w:rsid w:val="0077017C"/>
    <w:rsid w:val="007727BB"/>
    <w:rsid w:val="007F49B5"/>
    <w:rsid w:val="00801382"/>
    <w:rsid w:val="00802685"/>
    <w:rsid w:val="00804422"/>
    <w:rsid w:val="00806C51"/>
    <w:rsid w:val="00832012"/>
    <w:rsid w:val="00834D02"/>
    <w:rsid w:val="008409EE"/>
    <w:rsid w:val="008606AE"/>
    <w:rsid w:val="00864A4A"/>
    <w:rsid w:val="00877A74"/>
    <w:rsid w:val="00880225"/>
    <w:rsid w:val="00884684"/>
    <w:rsid w:val="008E4752"/>
    <w:rsid w:val="008F2D11"/>
    <w:rsid w:val="00902BC6"/>
    <w:rsid w:val="009252F3"/>
    <w:rsid w:val="00930C87"/>
    <w:rsid w:val="009330C0"/>
    <w:rsid w:val="00947731"/>
    <w:rsid w:val="0095033C"/>
    <w:rsid w:val="00964F7E"/>
    <w:rsid w:val="00993F71"/>
    <w:rsid w:val="009A3A8E"/>
    <w:rsid w:val="009C1416"/>
    <w:rsid w:val="009D1C3D"/>
    <w:rsid w:val="009D5F10"/>
    <w:rsid w:val="009D7923"/>
    <w:rsid w:val="00A26767"/>
    <w:rsid w:val="00A31159"/>
    <w:rsid w:val="00A4399A"/>
    <w:rsid w:val="00A51BB9"/>
    <w:rsid w:val="00A60037"/>
    <w:rsid w:val="00A611EE"/>
    <w:rsid w:val="00A62545"/>
    <w:rsid w:val="00A65312"/>
    <w:rsid w:val="00A669CB"/>
    <w:rsid w:val="00A72CBF"/>
    <w:rsid w:val="00A87866"/>
    <w:rsid w:val="00AC0FE5"/>
    <w:rsid w:val="00AC151A"/>
    <w:rsid w:val="00AE3590"/>
    <w:rsid w:val="00AF0B22"/>
    <w:rsid w:val="00B043EC"/>
    <w:rsid w:val="00B14291"/>
    <w:rsid w:val="00B22146"/>
    <w:rsid w:val="00B63BF1"/>
    <w:rsid w:val="00B6459E"/>
    <w:rsid w:val="00B66B98"/>
    <w:rsid w:val="00B72A8C"/>
    <w:rsid w:val="00B81753"/>
    <w:rsid w:val="00BB2273"/>
    <w:rsid w:val="00BE715E"/>
    <w:rsid w:val="00C02911"/>
    <w:rsid w:val="00C32B4C"/>
    <w:rsid w:val="00C5244E"/>
    <w:rsid w:val="00C56396"/>
    <w:rsid w:val="00C75D10"/>
    <w:rsid w:val="00C949B8"/>
    <w:rsid w:val="00CA1D8E"/>
    <w:rsid w:val="00CA7DE1"/>
    <w:rsid w:val="00CB0074"/>
    <w:rsid w:val="00CB578F"/>
    <w:rsid w:val="00CC7ECC"/>
    <w:rsid w:val="00CD1AE0"/>
    <w:rsid w:val="00CE18F1"/>
    <w:rsid w:val="00CF29BC"/>
    <w:rsid w:val="00CF3DA3"/>
    <w:rsid w:val="00CF5480"/>
    <w:rsid w:val="00CF7F50"/>
    <w:rsid w:val="00D17DFC"/>
    <w:rsid w:val="00D2677B"/>
    <w:rsid w:val="00D26E17"/>
    <w:rsid w:val="00D479F1"/>
    <w:rsid w:val="00D74110"/>
    <w:rsid w:val="00D8309D"/>
    <w:rsid w:val="00DA3253"/>
    <w:rsid w:val="00DD1222"/>
    <w:rsid w:val="00E15BE1"/>
    <w:rsid w:val="00E30E21"/>
    <w:rsid w:val="00E3187A"/>
    <w:rsid w:val="00E632C6"/>
    <w:rsid w:val="00E65A5D"/>
    <w:rsid w:val="00EB2F91"/>
    <w:rsid w:val="00ED3B50"/>
    <w:rsid w:val="00EE1B23"/>
    <w:rsid w:val="00EE49BA"/>
    <w:rsid w:val="00F02C24"/>
    <w:rsid w:val="00F15037"/>
    <w:rsid w:val="00F316DA"/>
    <w:rsid w:val="00F32A62"/>
    <w:rsid w:val="00F5445D"/>
    <w:rsid w:val="00F847B2"/>
    <w:rsid w:val="00FD1C0A"/>
    <w:rsid w:val="00FE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St-761/2017</izvorni_sadrzaj>
    <derivirana_varijabla naziv="DomainObject.Predmet.OznakaBroj_1">St-761/2017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KLOŠTAR</izvorni_sadrzaj>
    <derivirana_varijabla naziv="DomainObject.Predmet.ProtustrankaFormated_1">  POLJOPRIVREDNA ZADRUGA KLOŠTAR</derivirana_varijabla>
  </DomainObject.Predmet.ProtustrankaFormated>
  <DomainObject.Predmet.ProtustrankaFormatedOIB>
    <izvorni_sadrzaj>  POLJOPRIVREDNA ZADRUGA KLOŠTAR, OIB 50716872931</izvorni_sadrzaj>
    <derivirana_varijabla naziv="DomainObject.Predmet.ProtustrankaFormatedOIB_1">  POLJOPRIVREDNA ZADRUGA KLOŠTAR, OIB 50716872931</derivirana_varijabla>
  </DomainObject.Predmet.ProtustrankaFormatedOIB>
  <DomainObject.Predmet.ProtustrankaFormatedWithAdress>
    <izvorni_sadrzaj> POLJOPRIVREDNA ZADRUGA KLOŠTAR, Lipovec Lonjski 26, 10310 Lipovec Lonjski</izvorni_sadrzaj>
    <derivirana_varijabla naziv="DomainObject.Predmet.ProtustrankaFormatedWithAdress_1"> POLJOPRIVREDNA ZADRUGA KLOŠTAR, Lipovec Lonjski 26, 10310 Lipovec Lonjski</derivirana_varijabla>
  </DomainObject.Predmet.ProtustrankaFormatedWithAdress>
  <DomainObject.Predmet.ProtustrankaFormatedWithAdressOIB>
    <izvorni_sadrzaj> POLJOPRIVREDNA ZADRUGA KLOŠTAR, OIB 50716872931, Lipovec Lonjski 26, 10310 Lipovec Lonjski</izvorni_sadrzaj>
    <derivirana_varijabla naziv="DomainObject.Predmet.ProtustrankaFormatedWithAdressOIB_1"> POLJOPRIVREDNA ZADRUGA KLOŠTAR, OIB 50716872931, Lipovec Lonjski 26, 10310 Lipovec Lonjski</derivirana_varijabla>
  </DomainObject.Predmet.ProtustrankaFormatedWithAdressOIB>
  <DomainObject.Predmet.ProtustrankaWithAdress>
    <izvorni_sadrzaj>POLJOPRIVREDNA ZADRUGA KLOŠTAR Lipovec Lonjski 26, 10310 Lipovec Lonjski</izvorni_sadrzaj>
    <derivirana_varijabla naziv="DomainObject.Predmet.ProtustrankaWithAdress_1">POLJOPRIVREDNA ZADRUGA KLOŠTAR Lipovec Lonjski 26, 10310 Lipovec Lonjski</derivirana_varijabla>
  </DomainObject.Predmet.ProtustrankaWithAdress>
  <DomainObject.Predmet.ProtustrankaWithAdressOIB>
    <izvorni_sadrzaj>POLJOPRIVREDNA ZADRUGA KLOŠTAR, OIB 50716872931, Lipovec Lonjski 26, 10310 Lipovec Lonjski</izvorni_sadrzaj>
    <derivirana_varijabla naziv="DomainObject.Predmet.ProtustrankaWithAdressOIB_1">POLJOPRIVREDNA ZADRUGA KLOŠTAR, OIB 50716872931, Lipovec Lonjski 26, 10310 Lipovec Lonjski</derivirana_varijabla>
  </DomainObject.Predmet.ProtustrankaWithAdressOIB>
  <DomainObject.Predmet.ProtustrankaNazivFormated>
    <izvorni_sadrzaj>POLJOPRIVREDNA ZADRUGA KLOŠTAR</izvorni_sadrzaj>
    <derivirana_varijabla naziv="DomainObject.Predmet.ProtustrankaNazivFormated_1">POLJOPRIVREDNA ZADRUGA KLOŠTAR</derivirana_varijabla>
  </DomainObject.Predmet.ProtustrankaNazivFormated>
  <DomainObject.Predmet.ProtustrankaNazivFormatedOIB>
    <izvorni_sadrzaj>POLJOPRIVREDNA ZADRUGA KLOŠTAR, OIB 50716872931</izvorni_sadrzaj>
    <derivirana_varijabla naziv="DomainObject.Predmet.ProtustrankaNazivFormatedOIB_1">POLJOPRIVREDNA ZADRUGA KLOŠTAR, OIB 50716872931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KLOŠTAR</izvorni_sadrzaj>
    <derivirana_varijabla naziv="DomainObject.Predmet.StrankaFormated_1">  POLJOPRIVREDNA ZADRUGA KLOŠTAR</derivirana_varijabla>
  </DomainObject.Predmet.StrankaFormated>
  <DomainObject.Predmet.StrankaFormatedOIB>
    <izvorni_sadrzaj>  POLJOPRIVREDNA ZADRUGA KLOŠTAR, OIB 50716872931</izvorni_sadrzaj>
    <derivirana_varijabla naziv="DomainObject.Predmet.StrankaFormatedOIB_1">  POLJOPRIVREDNA ZADRUGA KLOŠTAR, OIB 50716872931</derivirana_varijabla>
  </DomainObject.Predmet.StrankaFormatedOIB>
  <DomainObject.Predmet.StrankaFormatedWithAdress>
    <izvorni_sadrzaj> POLJOPRIVREDNA ZADRUGA KLOŠTAR, Lipovec Lonjski 26, 10310 Lipovec Lonjski</izvorni_sadrzaj>
    <derivirana_varijabla naziv="DomainObject.Predmet.StrankaFormatedWithAdress_1"> POLJOPRIVREDNA ZADRUGA KLOŠTAR, Lipovec Lonjski 26, 10310 Lipovec Lonjski</derivirana_varijabla>
  </DomainObject.Predmet.StrankaFormatedWithAdress>
  <DomainObject.Predmet.StrankaFormatedWithAdressOIB>
    <izvorni_sadrzaj> POLJOPRIVREDNA ZADRUGA KLOŠTAR, OIB 50716872931, Lipovec Lonjski 26, 10310 Lipovec Lonjski</izvorni_sadrzaj>
    <derivirana_varijabla naziv="DomainObject.Predmet.StrankaFormatedWithAdressOIB_1"> POLJOPRIVREDNA ZADRUGA KLOŠTAR, OIB 50716872931, Lipovec Lonjski 26, 10310 Lipovec Lonjski</derivirana_varijabla>
  </DomainObject.Predmet.StrankaFormatedWithAdressOIB>
  <DomainObject.Predmet.StrankaWithAdress>
    <izvorni_sadrzaj>POLJOPRIVREDNA ZADRUGA KLOŠTAR Lipovec Lonjski 26,10310 Lipovec Lonjski</izvorni_sadrzaj>
    <derivirana_varijabla naziv="DomainObject.Predmet.StrankaWithAdress_1">POLJOPRIVREDNA ZADRUGA KLOŠTAR Lipovec Lonjski 26,10310 Lipovec Lonjski</derivirana_varijabla>
  </DomainObject.Predmet.StrankaWithAdress>
  <DomainObject.Predmet.StrankaWithAdressOIB>
    <izvorni_sadrzaj>POLJOPRIVREDNA ZADRUGA KLOŠTAR, OIB 50716872931, Lipovec Lonjski 26,10310 Lipovec Lonjski</izvorni_sadrzaj>
    <derivirana_varijabla naziv="DomainObject.Predmet.StrankaWithAdressOIB_1">POLJOPRIVREDNA ZADRUGA KLOŠTAR, OIB 50716872931, Lipovec Lonjski 26,10310 Lipovec Lonjski</derivirana_varijabla>
  </DomainObject.Predmet.StrankaWithAdressOIB>
  <DomainObject.Predmet.StrankaNazivFormated>
    <izvorni_sadrzaj>POLJOPRIVREDNA ZADRUGA KLOŠTAR</izvorni_sadrzaj>
    <derivirana_varijabla naziv="DomainObject.Predmet.StrankaNazivFormated_1">POLJOPRIVREDNA ZADRUGA KLOŠTAR</derivirana_varijabla>
  </DomainObject.Predmet.StrankaNazivFormated>
  <DomainObject.Predmet.StrankaNazivFormatedOIB>
    <izvorni_sadrzaj>POLJOPRIVREDNA ZADRUGA KLOŠTAR, OIB 50716872931</izvorni_sadrzaj>
    <derivirana_varijabla naziv="DomainObject.Predmet.StrankaNazivFormatedOIB_1">POLJOPRIVREDNA ZADRUGA KLOŠTAR, OIB 50716872931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POLJOPRIVREDNA ZADRUGA KLOŠTAR</item>
    </izvorni_sadrzaj>
    <derivirana_varijabla naziv="DomainObject.Predmet.StrankaListFormated_1">
      <item>POLJOPRIVREDNA ZADRUGA KLOŠTAR</item>
    </derivirana_varijabla>
  </DomainObject.Predmet.StrankaListFormated>
  <DomainObject.Predmet.StrankaListFormatedOIB>
    <izvorni_sadrzaj>
      <item>POLJOPRIVREDNA ZADRUGA KLOŠTAR, OIB 50716872931</item>
    </izvorni_sadrzaj>
    <derivirana_varijabla naziv="DomainObject.Predmet.StrankaListFormatedOIB_1">
      <item>POLJOPRIVREDNA ZADRUGA KLOŠTAR, OIB 50716872931</item>
    </derivirana_varijabla>
  </DomainObject.Predmet.StrankaListFormatedOIB>
  <DomainObject.Predmet.StrankaListFormatedWithAdress>
    <izvorni_sadrzaj>
      <item>POLJOPRIVREDNA ZADRUGA KLOŠTAR, Lipovec Lonjski 26, 10310 Lipovec Lonjski</item>
    </izvorni_sadrzaj>
    <derivirana_varijabla naziv="DomainObject.Predmet.StrankaListFormatedWithAdress_1">
      <item>POLJOPRIVREDNA ZADRUGA KLOŠTAR, Lipovec Lonjski 26, 10310 Lipovec Lonjski</item>
    </derivirana_varijabla>
  </DomainObject.Predmet.StrankaListFormatedWithAdress>
  <DomainObject.Predmet.StrankaListFormatedWithAdressOIB>
    <izvorni_sadrzaj>
      <item>POLJOPRIVREDNA ZADRUGA KLOŠTAR, OIB 50716872931, Lipovec Lonjski 26, 10310 Lipovec Lonjski</item>
    </izvorni_sadrzaj>
    <derivirana_varijabla naziv="DomainObject.Predmet.StrankaListFormatedWithAdressOIB_1">
      <item>POLJOPRIVREDNA ZADRUGA KLOŠTAR, OIB 50716872931, Lipovec Lonjski 26, 10310 Lipovec Lonjski</item>
    </derivirana_varijabla>
  </DomainObject.Predmet.StrankaListFormatedWithAdressOIB>
  <DomainObject.Predmet.StrankaListNazivFormated>
    <izvorni_sadrzaj>
      <item>POLJOPRIVREDNA ZADRUGA KLOŠTAR</item>
    </izvorni_sadrzaj>
    <derivirana_varijabla naziv="DomainObject.Predmet.StrankaListNazivFormated_1">
      <item>POLJOPRIVREDNA ZADRUGA KLOŠTAR</item>
    </derivirana_varijabla>
  </DomainObject.Predmet.StrankaListNazivFormated>
  <DomainObject.Predmet.StrankaListNazivFormatedOIB>
    <izvorni_sadrzaj>
      <item>POLJOPRIVREDNA ZADRUGA KLOŠTAR, OIB 50716872931</item>
    </izvorni_sadrzaj>
    <derivirana_varijabla naziv="DomainObject.Predmet.StrankaListNazivFormatedOIB_1">
      <item>POLJOPRIVREDNA ZADRUGA KLOŠTAR, OIB 50716872931</item>
    </derivirana_varijabla>
  </DomainObject.Predmet.StrankaListNazivFormatedOIB>
  <DomainObject.Predmet.ProtuStrankaListFormated>
    <izvorni_sadrzaj>
      <item>POLJOPRIVREDNA ZADRUGA KLOŠTAR</item>
    </izvorni_sadrzaj>
    <derivirana_varijabla naziv="DomainObject.Predmet.ProtuStrankaListFormated_1">
      <item>POLJOPRIVREDNA ZADRUGA KLOŠTAR</item>
    </derivirana_varijabla>
  </DomainObject.Predmet.ProtuStrankaListFormated>
  <DomainObject.Predmet.ProtuStrankaListFormatedOIB>
    <izvorni_sadrzaj>
      <item>POLJOPRIVREDNA ZADRUGA KLOŠTAR, OIB 50716872931</item>
    </izvorni_sadrzaj>
    <derivirana_varijabla naziv="DomainObject.Predmet.ProtuStrankaListFormatedOIB_1">
      <item>POLJOPRIVREDNA ZADRUGA KLOŠTAR, OIB 50716872931</item>
    </derivirana_varijabla>
  </DomainObject.Predmet.ProtuStrankaListFormatedOIB>
  <DomainObject.Predmet.ProtuStrankaListFormatedWithAdress>
    <izvorni_sadrzaj>
      <item>POLJOPRIVREDNA ZADRUGA KLOŠTAR, Lipovec Lonjski 26, 10310 Lipovec Lonjski</item>
    </izvorni_sadrzaj>
    <derivirana_varijabla naziv="DomainObject.Predmet.ProtuStrankaListFormatedWithAdress_1">
      <item>POLJOPRIVREDNA ZADRUGA KLOŠTAR, Lipovec Lonjski 26, 10310 Lipovec Lonjski</item>
    </derivirana_varijabla>
  </DomainObject.Predmet.ProtuStrankaListFormatedWithAdress>
  <DomainObject.Predmet.ProtuStrankaListFormatedWithAdressOIB>
    <izvorni_sadrzaj>
      <item>POLJOPRIVREDNA ZADRUGA KLOŠTAR, OIB 50716872931, Lipovec Lonjski 26, 10310 Lipovec Lonjski</item>
    </izvorni_sadrzaj>
    <derivirana_varijabla naziv="DomainObject.Predmet.ProtuStrankaListFormatedWithAdressOIB_1">
      <item>POLJOPRIVREDNA ZADRUGA KLOŠTAR, OIB 50716872931, Lipovec Lonjski 26, 10310 Lipovec Lonjski</item>
    </derivirana_varijabla>
  </DomainObject.Predmet.ProtuStrankaListFormatedWithAdressOIB>
  <DomainObject.Predmet.ProtuStrankaListNazivFormated>
    <izvorni_sadrzaj>
      <item>POLJOPRIVREDNA ZADRUGA KLOŠTAR</item>
    </izvorni_sadrzaj>
    <derivirana_varijabla naziv="DomainObject.Predmet.ProtuStrankaListNazivFormated_1">
      <item>POLJOPRIVREDNA ZADRUGA KLOŠTAR</item>
    </derivirana_varijabla>
  </DomainObject.Predmet.ProtuStrankaListNazivFormated>
  <DomainObject.Predmet.ProtuStrankaListNazivFormatedOIB>
    <izvorni_sadrzaj>
      <item>POLJOPRIVREDNA ZADRUGA KLOŠTAR, OIB 50716872931</item>
    </izvorni_sadrzaj>
    <derivirana_varijabla naziv="DomainObject.Predmet.ProtuStrankaListNazivFormatedOIB_1">
      <item>POLJOPRIVREDNA ZADRUGA KLOŠTAR, OIB 50716872931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POLJOPRIVREDNA ZADRUGA KLOŠTAR</izvorni_sadrzaj>
    <derivirana_varijabla naziv="DomainObject.Predmet.StrankaIDrugi_1">POLJOPRIVREDNA ZADRUGA KLOŠTAR</derivirana_varijabla>
  </DomainObject.Predmet.StrankaIDrugi>
  <DomainObject.Predmet.ProtustrankaIDrugi>
    <izvorni_sadrzaj>POLJOPRIVREDNA ZADRUGA KLOŠTAR</izvorni_sadrzaj>
    <derivirana_varijabla naziv="DomainObject.Predmet.ProtustrankaIDrugi_1">POLJOPRIVREDNA ZADRUGA KLOŠTAR</derivirana_varijabla>
  </DomainObject.Predmet.ProtustrankaIDrugi>
  <DomainObject.Predmet.StrankaIDrugiAdressOIB>
    <izvorni_sadrzaj>POLJOPRIVREDNA ZADRUGA KLOŠTAR, OIB 50716872931, Lipovec Lonjski 26, 10310 Lipovec Lonjski</izvorni_sadrzaj>
    <derivirana_varijabla naziv="DomainObject.Predmet.StrankaIDrugiAdressOIB_1">POLJOPRIVREDNA ZADRUGA KLOŠTAR, OIB 50716872931, Lipovec Lonjski 26, 10310 Lipovec Lonjski</derivirana_varijabla>
  </DomainObject.Predmet.StrankaIDrugiAdressOIB>
  <DomainObject.Predmet.ProtustrankaIDrugiAdressOIB>
    <izvorni_sadrzaj>POLJOPRIVREDNA ZADRUGA KLOŠTAR, OIB 50716872931, Lipovec Lonjski 26, 10310 Lipovec Lonjski</izvorni_sadrzaj>
    <derivirana_varijabla naziv="DomainObject.Predmet.ProtustrankaIDrugiAdressOIB_1">POLJOPRIVREDNA ZADRUGA KLOŠTAR, OIB 50716872931, Lipovec Lonjski 26, 10310 Lipovec Lonjski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KLOŠTAR</item>
      <item>POLJOPRIVREDNA ZADRUGA KLOŠTAR</item>
    </izvorni_sadrzaj>
    <derivirana_varijabla naziv="DomainObject.Predmet.SudioniciListNaziv_1">
      <item>POLJOPRIVREDNA ZADRUGA KLOŠTAR</item>
      <item>POLJOPRIVREDNA ZADRUGA KLOŠTAR</item>
    </derivirana_varijabla>
  </DomainObject.Predmet.SudioniciListNaziv>
  <DomainObject.Predmet.SudioniciListAdressOIB>
    <izvorni_sadrzaj>
      <item>POLJOPRIVREDNA ZADRUGA KLOŠTAR, OIB 50716872931, Lipovec Lonjski 26,10310 Lipovec Lonjski</item>
      <item>POLJOPRIVREDNA ZADRUGA KLOŠTAR, OIB 50716872931, Lipovec Lonjski 26,10310 Lipovec Lonjski</item>
    </izvorni_sadrzaj>
    <derivirana_varijabla naziv="DomainObject.Predmet.SudioniciListAdressOIB_1">
      <item>POLJOPRIVREDNA ZADRUGA KLOŠTAR, OIB 50716872931, Lipovec Lonjski 26,10310 Lipovec Lonjski</item>
      <item>POLJOPRIVREDNA ZADRUGA KLOŠTAR, OIB 50716872931, Lipovec Lonjski 26,10310 Lipovec Lonjski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50716872931</item>
      <item>, OIB 50716872931</item>
    </izvorni_sadrzaj>
    <derivirana_varijabla naziv="DomainObject.Predmet.SudioniciListNazivOIB_1">
      <item>, OIB 50716872931</item>
      <item>, OIB 50716872931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4D3CF-A49E-49FF-B63F-2BFF3FCB1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823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2018-01-11T10:03:00Z</dcterms:created>
  <dc:creator>Korisnik</dc:creator>
  <cp:lastModifiedBy>Renata Klokočki</cp:lastModifiedBy>
  <cp:lastPrinted>2018-01-11T10:05:00Z</cp:lastPrinted>
  <dcterms:modified xmlns:xsi="http://www.w3.org/2001/XMLSchema-instance" xsi:type="dcterms:W3CDTF">2018-01-11T10:10:00Z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