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0152" w14:paraId="edf0152" w:rsidRDefault="00AE649C" w:rsidP="00FA5B5E" w:rsidR="00AE649C" w:rsidRPr="00B76F3C">
      <w:pPr>
        <w:pStyle w:val="Naslov3"/>
        <w15:collapsed w:val="false"/>
      </w:pPr>
    </w:p>
    <w:p w:rsidRDefault="000664E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St-267/2016-2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OIB: 07942269267, po stečajnom sucu Sanjani Zorinc, povodom prijedloga FINE, PODRUŽNICA BJELOVAR, za otvaranje stečajnog postupka nad dužnikom EKONOMIJA JASIKA d.o.o. za poljoprivredu i trgovinu, </w:t>
      </w:r>
      <w:proofErr w:type="spellStart"/>
      <w:r>
        <w:rPr>
          <w:rFonts w:cs="Times New Roman" w:eastAsia="Times New Roman"/>
          <w:szCs w:val="20"/>
          <w:lang w:eastAsia="hr-HR"/>
        </w:rPr>
        <w:t>Budakovac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Novi </w:t>
      </w:r>
      <w:proofErr w:type="spellStart"/>
      <w:r>
        <w:rPr>
          <w:rFonts w:cs="Times New Roman" w:eastAsia="Times New Roman"/>
          <w:szCs w:val="20"/>
          <w:lang w:eastAsia="hr-HR"/>
        </w:rPr>
        <w:t>Budakovac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1, OIB: 52306102255, MBS: 010046546, dana 17. lipnja 2016. godine 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EKONOMIJA JASIKA d.o.o. za poljoprivredu i trgovinu, </w:t>
      </w:r>
      <w:proofErr w:type="spellStart"/>
      <w:r>
        <w:rPr>
          <w:rFonts w:cs="Times New Roman" w:eastAsia="Times New Roman"/>
          <w:szCs w:val="20"/>
          <w:lang w:eastAsia="hr-HR"/>
        </w:rPr>
        <w:t>Budakovac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Novi </w:t>
      </w:r>
      <w:proofErr w:type="spellStart"/>
      <w:r>
        <w:rPr>
          <w:rFonts w:cs="Times New Roman" w:eastAsia="Times New Roman"/>
          <w:szCs w:val="20"/>
          <w:lang w:eastAsia="hr-HR"/>
        </w:rPr>
        <w:t>Budakovac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1, OIB: 52306102255, MBS: 010046546.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8. rujna 2016. godine u 9,00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Milan Jasika   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Milanu Jasika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Predlagatelj Fina, Podružnica Bjelovar navodi u prijedlogu da na dan 1. rujna 2015. godine u Očevidniku redoslijeda osnova za plaćanje dužnik ima evidentirane neizvršene osnove za plaćanje u neprekinutom razdoblju od 685 dana u ukupnom iznosu od 2.746.549,54 kn. Također je u prijedlogu navedeno da dužnik ima jednu zaposlenu osobu, a da u Jedinstvenom registru računa ima otvorenih računa kod Hypo Alpe-</w:t>
      </w:r>
      <w:proofErr w:type="spellStart"/>
      <w:r>
        <w:rPr>
          <w:rFonts w:cs="Times New Roman" w:eastAsia="Times New Roman"/>
          <w:szCs w:val="20"/>
          <w:lang w:eastAsia="hr-HR"/>
        </w:rPr>
        <w:t>Adria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-Bank d.d. i Zagrebačke banke d.d. 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St-267/2016-2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17. lipnja 2016. godine 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0664E1" w:rsidP="000664E1" w:rsidR="00066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0664E1" w:rsidP="000664E1" w:rsidR="000664E1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0664E1" w:rsidP="000664E1" w:rsidR="000664E1">
      <w:pPr>
        <w:pStyle w:val="Bezproreda"/>
      </w:pPr>
      <w:r>
        <w:t>2. Sc. ročište</w:t>
      </w:r>
    </w:p>
    <w:p w:rsidRDefault="000664E1" w:rsidP="000664E1" w:rsidR="000664E1">
      <w:pPr>
        <w:pStyle w:val="Bezproreda"/>
      </w:pPr>
      <w:proofErr w:type="spellStart"/>
      <w:r>
        <w:t>Bj</w:t>
      </w:r>
      <w:proofErr w:type="spellEnd"/>
      <w:r>
        <w:t>. 17.6.2016.</w:t>
      </w:r>
    </w:p>
    <w:p w:rsidRDefault="00CB0EA4" w:rsidP="000664E1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64E1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18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St-267/2016-2</izvorni_sadrzaj>
    <derivirana_varijabla naziv="DomainObject.Oznaka_1">St-267/2016-2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EKONOMIJA JASIKA d.o.o. za poljoprivredu i trgovinu, Budakovac</izvorni_sadrzaj>
    <derivirana_varijabla naziv="DomainObject.Predmet.ProtustrankaFormated_1">  EKONOMIJA JASIKA d.o.o. za poljoprivredu i trgovinu, Budakovac</derivirana_varijabla>
  </DomainObject.Predmet.ProtustrankaFormated>
  <DomainObject.Predmet.ProtustrankaFormatedOIB>
    <izvorni_sadrzaj>  EKONOMIJA JASIKA d.o.o. za poljoprivredu i trgovinu, Budakovac, OIB 52306102255</izvorni_sadrzaj>
    <derivirana_varijabla naziv="DomainObject.Predmet.ProtustrankaFormatedOIB_1">  EKONOMIJA JASIKA d.o.o. za poljoprivredu i trgovinu, Budakovac, OIB 52306102255</derivirana_varijabla>
  </DomainObject.Predmet.ProtustrankaFormatedOIB>
  <DomainObject.Predmet.ProtustrankaFormatedWithAdress>
    <izvorni_sadrzaj> EKONOMIJA JASIKA d.o.o. za poljoprivredu i trgovinu, Budakovac, Novi Budakovac 1, 33411 Budakovac</izvorni_sadrzaj>
    <derivirana_varijabla naziv="DomainObject.Predmet.ProtustrankaFormatedWithAdress_1"> EKONOMIJA JASIKA d.o.o. za poljoprivredu i trgovinu, Budakovac, Novi Budakovac 1, 33411 Budakovac</derivirana_varijabla>
  </DomainObject.Predmet.ProtustrankaFormatedWithAdress>
  <DomainObject.Predmet.ProtustrankaFormatedWithAdressOIB>
    <izvorni_sadrzaj> EKONOMIJA JASIKA d.o.o. za poljoprivredu i trgovinu, Budakovac, OIB 52306102255, Novi Budakovac 1, 33411 Budakovac</izvorni_sadrzaj>
    <derivirana_varijabla naziv="DomainObject.Predmet.ProtustrankaFormatedWithAdressOIB_1"> EKONOMIJA JASIKA d.o.o. za poljoprivredu i trgovinu, Budakovac, OIB 52306102255, Novi Budakovac 1, 33411 Budakovac</derivirana_varijabla>
  </DomainObject.Predmet.ProtustrankaFormatedWithAdressOIB>
  <DomainObject.Predmet.ProtustrankaWithAdress>
    <izvorni_sadrzaj>EKONOMIJA JASIKA d.o.o. za poljoprivredu i trgovinu, Budakovac Novi Budakovac 1, 33411 Budakovac</izvorni_sadrzaj>
    <derivirana_varijabla naziv="DomainObject.Predmet.ProtustrankaWithAdress_1">EKONOMIJA JASIKA d.o.o. za poljoprivredu i trgovinu, Budakovac Novi Budakovac 1, 33411 Budakovac</derivirana_varijabla>
  </DomainObject.Predmet.ProtustrankaWithAdress>
  <DomainObject.Predmet.ProtustrankaWithAdressOIB>
    <izvorni_sadrzaj>EKONOMIJA JASIKA d.o.o. za poljoprivredu i trgovinu, Budakovac, OIB 52306102255, Novi Budakovac 1, 33411 Budakovac</izvorni_sadrzaj>
    <derivirana_varijabla naziv="DomainObject.Predmet.ProtustrankaWithAdressOIB_1">EKONOMIJA JASIKA d.o.o. za poljoprivredu i trgovinu, Budakovac, OIB 52306102255, Novi Budakovac 1, 33411 Budakovac</derivirana_varijabla>
  </DomainObject.Predmet.ProtustrankaWithAdressOIB>
  <DomainObject.Predmet.ProtustrankaNazivFormated>
    <izvorni_sadrzaj>EKONOMIJA JASIKA d.o.o. za poljoprivredu i trgovinu, Budakovac</izvorni_sadrzaj>
    <derivirana_varijabla naziv="DomainObject.Predmet.ProtustrankaNazivFormated_1">EKONOMIJA JASIKA d.o.o. za poljoprivredu i trgovinu, Budakovac</derivirana_varijabla>
  </DomainObject.Predmet.ProtustrankaNazivFormated>
  <DomainObject.Predmet.ProtustrankaNazivFormatedOIB>
    <izvorni_sadrzaj>EKONOMIJA JASIKA d.o.o. za poljoprivredu i trgovinu, Budakovac, OIB 52306102255</izvorni_sadrzaj>
    <derivirana_varijabla naziv="DomainObject.Predmet.ProtustrankaNazivFormatedOIB_1">EKONOMIJA JASIKA d.o.o. za poljoprivredu i trgovinu, Budakovac, OIB 52306102255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EKONOMIJA JASIKA d.o.o. za poljoprivredu i trgovinu, Budakovac</item>
    </izvorni_sadrzaj>
    <derivirana_varijabla naziv="DomainObject.Predmet.ProtuStrankaListFormated_1">
      <item>EKONOMIJA JASIKA d.o.o. za poljoprivredu i trgovinu, Budakovac</item>
    </derivirana_varijabla>
  </DomainObject.Predmet.ProtuStrankaListFormated>
  <DomainObject.Predmet.ProtuStrankaListFormatedOIB>
    <izvorni_sadrzaj>
      <item>EKONOMIJA JASIKA d.o.o. za poljoprivredu i trgovinu, Budakovac, OIB 52306102255</item>
    </izvorni_sadrzaj>
    <derivirana_varijabla naziv="DomainObject.Predmet.ProtuStrankaListFormatedOIB_1">
      <item>EKONOMIJA JASIKA d.o.o. za poljoprivredu i trgovinu, Budakovac, OIB 52306102255</item>
    </derivirana_varijabla>
  </DomainObject.Predmet.ProtuStrankaListFormatedOIB>
  <DomainObject.Predmet.ProtuStrankaListFormatedWithAdress>
    <izvorni_sadrzaj>
      <item>EKONOMIJA JASIKA d.o.o. za poljoprivredu i trgovinu, Budakovac, Novi Budakovac 1, 33411 Budakovac</item>
    </izvorni_sadrzaj>
    <derivirana_varijabla naziv="DomainObject.Predmet.ProtuStrankaListFormatedWithAdress_1">
      <item>EKONOMIJA JASIKA d.o.o. za poljoprivredu i trgovinu, Budakovac, Novi Budakovac 1, 33411 Budakovac</item>
    </derivirana_varijabla>
  </DomainObject.Predmet.ProtuStrankaListFormatedWithAdress>
  <DomainObject.Predmet.ProtuStrankaListFormatedWithAdressOIB>
    <izvorni_sadrzaj>
      <item>EKONOMIJA JASIKA d.o.o. za poljoprivredu i trgovinu, Budakovac, OIB 52306102255, Novi Budakovac 1, 33411 Budakovac</item>
    </izvorni_sadrzaj>
    <derivirana_varijabla naziv="DomainObject.Predmet.ProtuStrankaListFormatedWithAdressOIB_1">
      <item>EKONOMIJA JASIKA d.o.o. za poljoprivredu i trgovinu, Budakovac, OIB 52306102255, Novi Budakovac 1, 33411 Budakovac</item>
    </derivirana_varijabla>
  </DomainObject.Predmet.ProtuStrankaListFormatedWithAdressOIB>
  <DomainObject.Predmet.ProtuStrankaListNazivFormated>
    <izvorni_sadrzaj>
      <item>EKONOMIJA JASIKA d.o.o. za poljoprivredu i trgovinu, Budakovac</item>
    </izvorni_sadrzaj>
    <derivirana_varijabla naziv="DomainObject.Predmet.ProtuStrankaListNazivFormated_1">
      <item>EKONOMIJA JASIKA d.o.o. za poljoprivredu i trgovinu, Budakovac</item>
    </derivirana_varijabla>
  </DomainObject.Predmet.ProtuStrankaListNazivFormated>
  <DomainObject.Predmet.ProtuStrankaListNazivFormatedOIB>
    <izvorni_sadrzaj>
      <item>EKONOMIJA JASIKA d.o.o. za poljoprivredu i trgovinu, Budakovac, OIB 52306102255</item>
    </izvorni_sadrzaj>
    <derivirana_varijabla naziv="DomainObject.Predmet.ProtuStrankaListNazivFormatedOIB_1">
      <item>EKONOMIJA JASIKA d.o.o. za poljoprivredu i trgovinu, Budakovac, OIB 52306102255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St-267/2016-2</izvorni_sadrzaj>
    <derivirana_varijabla naziv="DomainObject.PoslovniBrojDokumenta_1">St-267/2016-2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EKONOMIJA JASIKA d.o.o. za poljoprivredu i trgovinu, Budakovac</izvorni_sadrzaj>
    <derivirana_varijabla naziv="DomainObject.Predmet.ProtustrankaIDrugi_1">EKONOMIJA JASIKA d.o.o. za poljoprivredu i trgovinu, Budakovac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EKONOMIJA JASIKA d.o.o. za poljoprivredu i trgovinu, Budakovac, OIB 52306102255, Novi Budakovac 1, 33411 Budakovac</izvorni_sadrzaj>
    <derivirana_varijabla naziv="DomainObject.Predmet.ProtustrankaIDrugiAdressOIB_1">EKONOMIJA JASIKA d.o.o. za poljoprivredu i trgovinu, Budakovac, OIB 52306102255, Novi Budakovac 1, 33411 Budakovac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EKONOMIJA JASIKA d.o.o. za poljoprivredu i trgovinu, Budakovac</item>
    </izvorni_sadrzaj>
    <derivirana_varijabla naziv="DomainObject.Predmet.SudioniciListNaziv_1">
      <item>FINA, RC ZAGREB, Podružnica Bjelovar</item>
      <item>EKONOMIJA JASIKA d.o.o. za poljoprivredu i trgovinu, Budakovac</item>
    </derivirana_varijabla>
  </DomainObject.Predmet.SudioniciListNaziv>
  <DomainObject.Predmet.SudioniciListAdressOIB>
    <izvorni_sadrzaj>
      <item>FINA, RC ZAGREB, Podružnica Bjelovar, OIB 85821130368, F. Supila 4,43000 Bjelovar</item>
      <item>EKONOMIJA JASIKA d.o.o. za poljoprivredu i trgovinu, Budakovac, OIB 52306102255, Novi Budakovac 1,33411 Budakovac</item>
    </izvorni_sadrzaj>
    <derivirana_varijabla naziv="DomainObject.Predmet.SudioniciListAdressOIB_1">
      <item>FINA, RC ZAGREB, Podružnica Bjelovar, OIB 85821130368, F. Supila 4,43000 Bjelovar</item>
      <item>EKONOMIJA JASIKA d.o.o. za poljoprivredu i trgovinu, Budakovac, OIB 52306102255, Novi Budakovac 1,33411 Budakovac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ED4155-1D12-4AA3-9945-773708D789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2717</properties:Characters>
  <properties:Lines>87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2016-06-17T07:01:00Z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