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a8a3" w14:paraId="f87a8a3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  <w:t xml:space="preserve">Trgovački sud u Rijeci, po stečajnom sucu ovog suda Veri Jelenović, </w:t>
      </w:r>
      <w:r w:rsidR="00F057D3" w:rsidRPr="00497B87">
        <w:t xml:space="preserve">odlučujući o prijedlogu </w:t>
      </w:r>
      <w:r w:rsidR="00497B87" w:rsidRPr="00497B87">
        <w:t xml:space="preserve">predlagatelja </w:t>
      </w:r>
      <w:r w:rsidR="00184DFC" w:rsidRPr="00184DFC">
        <w:t>Financijska agencija Regionalni centar: Rijeka, Nagodbeno vijeće: RI03, Pula, Giardini 5, OIB: 85821130368, radi pokretanja stečajnog postupka nad dužnikom PYXIS društvo s ograničenom odgovornošću za savjetovanje Pula (Grad Pula - Pola), Monte Magno 27b, OIB: 76500299244</w:t>
      </w:r>
      <w:r w:rsidR="007E3949" w:rsidRPr="00497B87">
        <w:t xml:space="preserve">, </w:t>
      </w:r>
      <w:r w:rsidRPr="00497B87">
        <w:t xml:space="preserve">dana </w:t>
      </w:r>
      <w:r w:rsidR="008A273C">
        <w:t>30. rujna</w:t>
      </w:r>
      <w:r w:rsidR="008169D8" w:rsidRPr="00497B87">
        <w:t xml:space="preserve"> 201</w:t>
      </w:r>
      <w:r w:rsidR="00497B87" w:rsidRPr="00497B87">
        <w:t>5</w:t>
      </w:r>
      <w:r w:rsidRPr="00497B87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184DFC" w:rsidRPr="00184DFC">
        <w:t>PYXIS društvo s ograničenom odgovornošću za savjetovanje Pula (Grad Pula - Pola), Monte Magno 27b, OIB: 76500299244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7C2076">
        <w:rPr>
          <w:rFonts w:cs="Arial"/>
        </w:rPr>
        <w:t>Lilijana Augustin, Matulji, Šmogorska cesta 43</w:t>
      </w:r>
      <w:r w:rsidR="00CF0346" w:rsidRPr="00CF0346">
        <w:t>, OIB:</w:t>
      </w:r>
      <w:r w:rsidR="007C2076">
        <w:t xml:space="preserve"> </w:t>
      </w:r>
      <w:r w:rsidR="008F215F">
        <w:rPr>
          <w:color w:val="000000"/>
        </w:rPr>
        <w:t>12365783008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184DFC" w:rsidRPr="00184DFC">
        <w:t>PYXIS društvo s ograničenom odgovornošću za savjetovanje Pula (Grad Pula - Pola), Monte Magno 27b, OIB: 76500299244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D9652B">
        <w:t>20</w:t>
      </w:r>
      <w:r w:rsidR="00CF0346">
        <w:t>. ožujka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184DFC" w:rsidRPr="00184DFC">
        <w:t>PYXIS društvo s ograničenom odgovornošću za savjetovanje Pula (Grad Pula - Pola), Monte Magno 27b, OIB: 76500299244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8B62DD">
        <w:rPr>
          <w:bCs/>
        </w:rPr>
        <w:t>2</w:t>
      </w:r>
      <w:r w:rsidR="00D9652B">
        <w:rPr>
          <w:bCs/>
        </w:rPr>
        <w:t>4</w:t>
      </w:r>
      <w:r w:rsidR="00184DFC">
        <w:rPr>
          <w:bCs/>
        </w:rPr>
        <w:t>9</w:t>
      </w:r>
      <w:r w:rsidR="007E3949" w:rsidRPr="009F41CE">
        <w:rPr>
          <w:bCs/>
        </w:rPr>
        <w:t>/2013</w:t>
      </w:r>
      <w:r w:rsidR="003D2BDF" w:rsidRPr="009F41CE">
        <w:rPr>
          <w:bCs/>
        </w:rPr>
        <w:t xml:space="preserve"> od </w:t>
      </w:r>
      <w:r w:rsidR="00D9652B">
        <w:rPr>
          <w:bCs/>
        </w:rPr>
        <w:t>1</w:t>
      </w:r>
      <w:r w:rsidR="00184DFC">
        <w:rPr>
          <w:bCs/>
        </w:rPr>
        <w:t>7</w:t>
      </w:r>
      <w:r w:rsidR="00D9652B">
        <w:rPr>
          <w:bCs/>
        </w:rPr>
        <w:t>. travnja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3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184DFC" w:rsidRPr="00184DFC">
        <w:t>PYXIS društvo s ograničenom odgovornošću za savjetovanje Pula (Grad Pula - Pola), Monte Magno 27b, OIB: 76500299244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D9652B">
        <w:rPr>
          <w:bCs/>
        </w:rPr>
        <w:t>15</w:t>
      </w:r>
      <w:r w:rsidR="008B62DD">
        <w:rPr>
          <w:bCs/>
        </w:rPr>
        <w:t>. svibnja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4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EC79B1">
        <w:t>Pula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EC79B1">
        <w:t>Pula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C79B1">
        <w:t xml:space="preserve"> TS Pazin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7A5" w:rsidR="009D77A5">
      <w:r>
        <w:separator/>
      </w:r>
    </w:p>
  </w:endnote>
  <w:endnote w:id="0" w:type="continuationSeparator">
    <w:p w:rsidRDefault="009D77A5" w:rsidR="009D7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3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7A5" w:rsidR="009D77A5">
      <w:r>
        <w:separator/>
      </w:r>
    </w:p>
  </w:footnote>
  <w:footnote w:id="0" w:type="continuationSeparator">
    <w:p w:rsidRDefault="009D77A5" w:rsidR="009D7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A273C">
      <w:t>2</w:t>
    </w:r>
    <w:r w:rsidR="00D9652B">
      <w:t>4</w:t>
    </w:r>
    <w:r w:rsidR="00184DFC">
      <w:t>9</w:t>
    </w:r>
    <w:r w:rsidR="008A273C">
      <w:t>/2013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0E33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4865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13A8"/>
    <w:rsid w:val="007C2076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4DE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215F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7A5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C1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3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3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3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3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C1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3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3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3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3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St-249/2013</izvorni_sadrzaj>
    <derivirana_varijabla naziv="DomainObject.Predmet.OznakaBroj_1">St-249/2013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PYXIS d.o.o.  Pula</izvorni_sadrzaj>
    <derivirana_varijabla naziv="DomainObject.Predmet.ProtustrankaFormated_1">  PYXIS d.o.o.  Pula</derivirana_varijabla>
  </DomainObject.Predmet.ProtustrankaFormated>
  <DomainObject.Predmet.ProtustrankaFormatedOIB>
    <izvorni_sadrzaj>  PYXIS d.o.o.  Pula, OIB 76500299244</izvorni_sadrzaj>
    <derivirana_varijabla naziv="DomainObject.Predmet.ProtustrankaFormatedOIB_1">  PYXIS d.o.o.  Pula, OIB 76500299244</derivirana_varijabla>
  </DomainObject.Predmet.ProtustrankaFormatedOIB>
  <DomainObject.Predmet.ProtustrankaFormatedWithAdress>
    <izvorni_sadrzaj> PYXIS d.o.o.  Pula, Monte Magno 27b, 52 100 Pula</izvorni_sadrzaj>
    <derivirana_varijabla naziv="DomainObject.Predmet.ProtustrankaFormatedWithAdress_1"> PYXIS d.o.o.  Pula, Monte Magno 27b, 52 100 Pula</derivirana_varijabla>
  </DomainObject.Predmet.ProtustrankaFormatedWithAdress>
  <DomainObject.Predmet.ProtustrankaFormatedWithAdressOIB>
    <izvorni_sadrzaj> PYXIS d.o.o.  Pula, OIB 76500299244, Monte Magno 27b, 52 100 Pula</izvorni_sadrzaj>
    <derivirana_varijabla naziv="DomainObject.Predmet.ProtustrankaFormatedWithAdressOIB_1"> PYXIS d.o.o.  Pula, OIB 76500299244, Monte Magno 27b, 52 100 Pula</derivirana_varijabla>
  </DomainObject.Predmet.ProtustrankaFormatedWithAdressOIB>
  <DomainObject.Predmet.ProtustrankaWithAdress>
    <izvorni_sadrzaj>PYXIS d.o.o.  Pula Monte Magno 27b, 52 100 Pula</izvorni_sadrzaj>
    <derivirana_varijabla naziv="DomainObject.Predmet.ProtustrankaWithAdress_1">PYXIS d.o.o.  Pula Monte Magno 27b, 52 100 Pula</derivirana_varijabla>
  </DomainObject.Predmet.ProtustrankaWithAdress>
  <DomainObject.Predmet.ProtustrankaWithAdressOIB>
    <izvorni_sadrzaj>PYXIS d.o.o.  Pula, OIB 76500299244, Monte Magno 27b, 52 100 Pula</izvorni_sadrzaj>
    <derivirana_varijabla naziv="DomainObject.Predmet.ProtustrankaWithAdressOIB_1">PYXIS d.o.o.  Pula, OIB 76500299244, Monte Magno 27b, 52 100 Pula</derivirana_varijabla>
  </DomainObject.Predmet.ProtustrankaWithAdressOIB>
  <DomainObject.Predmet.ProtustrankaNazivFormated>
    <izvorni_sadrzaj>PYXIS d.o.o.  Pula</izvorni_sadrzaj>
    <derivirana_varijabla naziv="DomainObject.Predmet.ProtustrankaNazivFormated_1">PYXIS d.o.o.  Pula</derivirana_varijabla>
  </DomainObject.Predmet.ProtustrankaNazivFormated>
  <DomainObject.Predmet.ProtustrankaNazivFormatedOIB>
    <izvorni_sadrzaj>PYXIS d.o.o.  Pula, OIB 76500299244</izvorni_sadrzaj>
    <derivirana_varijabla naziv="DomainObject.Predmet.ProtustrankaNazivFormatedOIB_1">PYXIS d.o.o.  Pula, OIB 76500299244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PYXIS d.o.o.  Pula</item>
    </izvorni_sadrzaj>
    <derivirana_varijabla naziv="DomainObject.Predmet.ProtuStrankaListFormated_1">
      <item>PYXIS d.o.o.  Pula</item>
    </derivirana_varijabla>
  </DomainObject.Predmet.ProtuStrankaListFormated>
  <DomainObject.Predmet.ProtuStrankaListFormatedOIB>
    <izvorni_sadrzaj>
      <item>PYXIS d.o.o.  Pula, OIB 76500299244</item>
    </izvorni_sadrzaj>
    <derivirana_varijabla naziv="DomainObject.Predmet.ProtuStrankaListFormatedOIB_1">
      <item>PYXIS d.o.o.  Pula, OIB 76500299244</item>
    </derivirana_varijabla>
  </DomainObject.Predmet.ProtuStrankaListFormatedOIB>
  <DomainObject.Predmet.ProtuStrankaListFormatedWithAdress>
    <izvorni_sadrzaj>
      <item>PYXIS d.o.o.  Pula, Monte Magno 27b, 52 100 Pula</item>
    </izvorni_sadrzaj>
    <derivirana_varijabla naziv="DomainObject.Predmet.ProtuStrankaListFormatedWithAdress_1">
      <item>PYXIS d.o.o.  Pula, Monte Magno 27b, 52 100 Pula</item>
    </derivirana_varijabla>
  </DomainObject.Predmet.ProtuStrankaListFormatedWithAdress>
  <DomainObject.Predmet.ProtuStrankaListFormatedWithAdressOIB>
    <izvorni_sadrzaj>
      <item>PYXIS d.o.o.  Pula, OIB 76500299244, Monte Magno 27b, 52 100 Pula</item>
    </izvorni_sadrzaj>
    <derivirana_varijabla naziv="DomainObject.Predmet.ProtuStrankaListFormatedWithAdressOIB_1">
      <item>PYXIS d.o.o.  Pula, OIB 76500299244, Monte Magno 27b, 52 100 Pula</item>
    </derivirana_varijabla>
  </DomainObject.Predmet.ProtuStrankaListFormatedWithAdressOIB>
  <DomainObject.Predmet.ProtuStrankaListNazivFormated>
    <izvorni_sadrzaj>
      <item>PYXIS d.o.o.  Pula</item>
    </izvorni_sadrzaj>
    <derivirana_varijabla naziv="DomainObject.Predmet.ProtuStrankaListNazivFormated_1">
      <item>PYXIS d.o.o.  Pula</item>
    </derivirana_varijabla>
  </DomainObject.Predmet.ProtuStrankaListNazivFormated>
  <DomainObject.Predmet.ProtuStrankaListNazivFormatedOIB>
    <izvorni_sadrzaj>
      <item>PYXIS d.o.o.  Pula, OIB 76500299244</item>
    </izvorni_sadrzaj>
    <derivirana_varijabla naziv="DomainObject.Predmet.ProtuStrankaListNazivFormatedOIB_1">
      <item>PYXIS d.o.o.  Pula, OIB 76500299244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PYXIS d.o.o.  Pula</izvorni_sadrzaj>
    <derivirana_varijabla naziv="DomainObject.Predmet.ProtustrankaIDrugi_1">PYXIS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PYXIS d.o.o.  Pula, OIB 76500299244, Monte Magno 27b, 52 100 Pula</izvorni_sadrzaj>
    <derivirana_varijabla naziv="DomainObject.Predmet.ProtustrankaIDrugiAdressOIB_1">PYXIS d.o.o.  Pula, OIB 76500299244, Monte Magno 27b,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PYXIS d.o.o.  Pula</item>
      <item>FINA  Pula</item>
    </izvorni_sadrzaj>
    <derivirana_varijabla naziv="DomainObject.Predmet.SudioniciListNaziv_1">
      <item>PYXIS d.o.o.  Pula</item>
      <item>FINA  Pula</item>
    </derivirana_varijabla>
  </DomainObject.Predmet.SudioniciListNaziv>
  <DomainObject.Predmet.SudioniciListAdressOIB>
    <izvorni_sadrzaj>
      <item>PYXIS d.o.o.  Pula, OIB 76500299244, Monte Magno 27b,52 100 Pula</item>
      <item>FINA  Pula, OIB 85821130368, Giardini 5,52 100 Pula</item>
    </izvorni_sadrzaj>
    <derivirana_varijabla naziv="DomainObject.Predmet.SudioniciListAdressOIB_1">
      <item>PYXIS d.o.o.  Pula, OIB 76500299244, Monte Magno 27b,52 100 Pula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76500299244</item>
      <item>, OIB 85821130368</item>
    </izvorni_sadrzaj>
    <derivirana_varijabla naziv="DomainObject.Predmet.SudioniciListNazivOIB_1">
      <item>, OIB 76500299244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747</properties:Words>
  <properties:Characters>4028</properties:Characters>
  <properties:Lines>127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2015-09-30T07:15:00Z</dcterms:created>
  <dc:creator>korlevicd</dc:creator>
  <cp:lastModifiedBy>wsadmin</cp:lastModifiedBy>
  <cp:lastPrinted>2012-01-12T07:53:00Z</cp:lastPrinted>
  <dcterms:modified xmlns:xsi="http://www.w3.org/2001/XMLSchema-instance" xsi:type="dcterms:W3CDTF">2015-09-30T07:17:00Z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