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ddcc" w14:paraId="303ddc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595623">
        <w:rPr>
          <w:b/>
          <w:lang w:val="hr-HR"/>
        </w:rPr>
        <w:t>373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95623">
        <w:rPr>
          <w:lang w:val="hr-HR"/>
        </w:rPr>
        <w:t>PEKARA NOĆ I DAN d.o.o. Bol, Uz Ložu 2</w:t>
      </w:r>
      <w:r w:rsidR="000467BE">
        <w:rPr>
          <w:lang w:val="hr-HR"/>
        </w:rPr>
        <w:t xml:space="preserve">, OIB: </w:t>
      </w:r>
      <w:r w:rsidR="00595623">
        <w:rPr>
          <w:lang w:val="hr-HR"/>
        </w:rPr>
        <w:t>27935293683</w:t>
      </w:r>
      <w:r w:rsidR="000467BE">
        <w:rPr>
          <w:lang w:val="hr-HR"/>
        </w:rPr>
        <w:t xml:space="preserve">, MBS: </w:t>
      </w:r>
      <w:r w:rsidR="00595623">
        <w:rPr>
          <w:lang w:val="hr-HR"/>
        </w:rPr>
        <w:t>060216410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95623">
        <w:rPr>
          <w:lang w:val="hr-HR"/>
        </w:rPr>
        <w:t>PEKARA NOĆ I DAN d.o.o. Bol, Uz Ložu 2, OIB: 27935293683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95623">
        <w:rPr>
          <w:lang w:val="hr-HR"/>
        </w:rPr>
        <w:t>64.082,68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95623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B5E57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E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5E5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5E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5E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St-1373/2015</izvorni_sadrzaj>
    <derivirana_varijabla naziv="DomainObject.Predmet.OznakaBroj_1">St-1373/2015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NOĆ I DAN društvo s ograničenom odgovornošću za proizvodnju pekarskih proizvoda i trgovinu</izvorni_sadrzaj>
    <derivirana_varijabla naziv="DomainObject.Predmet.ProtustrankaFormated_1">  PEKARA NOĆ I DAN društvo s ograničenom odgovornošću za proizvodnju pekarskih proizvoda i trgovinu</derivirana_varijabla>
  </DomainObject.Predmet.ProtustrankaFormated>
  <DomainObject.Predmet.ProtustrankaFormatedOIB>
    <izvorni_sadrzaj>  PEKARA NOĆ I DAN društvo s ograničenom odgovornošću za proizvodnju pekarskih proizvoda i trgovinu, OIB 27935293683</izvorni_sadrzaj>
    <derivirana_varijabla naziv="DomainObject.Predmet.ProtustrankaFormatedOIB_1">  PEKARA NOĆ I DAN društvo s ograničenom odgovornošću za proizvodnju pekarskih proizvoda i trgovinu, OIB 27935293683</derivirana_varijabla>
  </DomainObject.Predmet.ProtustrankaFormatedOIB>
  <DomainObject.Predmet.ProtustrankaFormatedWithAdress>
    <izvorni_sadrzaj> PEKARA NOĆ I DAN društvo s ograničenom odgovornošću za proizvodnju pekarskih proizvoda i trgovinu, Uz Ložu 2, 21420 Bol</izvorni_sadrzaj>
    <derivirana_varijabla naziv="DomainObject.Predmet.ProtustrankaFormatedWithAdress_1"> PEKARA NOĆ I DAN društvo s ograničenom odgovornošću za proizvodnju pekarskih proizvoda i trgovinu, Uz Ložu 2, 21420 Bol</derivirana_varijabla>
  </DomainObject.Predmet.ProtustrankaFormatedWithAdress>
  <DomainObject.Predmet.ProtustrankaFormatedWithAdressOIB>
    <izvorni_sadrzaj> PEKARA NOĆ I DAN društvo s ograničenom odgovornošću za proizvodnju pekarskih proizvoda i trgovinu, OIB 27935293683, Uz Ložu 2, 21420 Bol</izvorni_sadrzaj>
    <derivirana_varijabla naziv="DomainObject.Predmet.ProtustrankaFormatedWithAdressOIB_1"> PEKARA NOĆ I DAN društvo s ograničenom odgovornošću za proizvodnju pekarskih proizvoda i trgovinu, OIB 27935293683, Uz Ložu 2, 21420 Bol</derivirana_varijabla>
  </DomainObject.Predmet.ProtustrankaFormatedWithAdressOIB>
  <DomainObject.Predmet.ProtustrankaWithAdress>
    <izvorni_sadrzaj>PEKARA NOĆ I DAN društvo s ograničenom odgovornošću za proizvodnju pekarskih proizvoda i trgovinu Uz Ložu 2, 21420 Bol</izvorni_sadrzaj>
    <derivirana_varijabla naziv="DomainObject.Predmet.ProtustrankaWithAdress_1">PEKARA NOĆ I DAN društvo s ograničenom odgovornošću za proizvodnju pekarskih proizvoda i trgovinu Uz Ložu 2, 21420 Bol</derivirana_varijabla>
  </DomainObject.Predmet.ProtustrankaWithAdress>
  <DomainObject.Predmet.ProtustrankaWithAdressOIB>
    <izvorni_sadrzaj>PEKARA NOĆ I DAN društvo s ograničenom odgovornošću za proizvodnju pekarskih proizvoda i trgovinu, OIB 27935293683, Uz Ložu 2, 21420 Bol</izvorni_sadrzaj>
    <derivirana_varijabla naziv="DomainObject.Predmet.ProtustrankaWithAdressOIB_1">PEKARA NOĆ I DAN društvo s ograničenom odgovornošću za proizvodnju pekarskih proizvoda i trgovinu, OIB 27935293683, Uz Ložu 2, 21420 Bol</derivirana_varijabla>
  </DomainObject.Predmet.ProtustrankaWithAdressOIB>
  <DomainObject.Predmet.ProtustrankaNazivFormated>
    <izvorni_sadrzaj>PEKARA NOĆ I DAN društvo s ograničenom odgovornošću za proizvodnju pekarskih proizvoda i trgovinu</izvorni_sadrzaj>
    <derivirana_varijabla naziv="DomainObject.Predmet.ProtustrankaNazivFormated_1">PEKARA NOĆ I DAN društvo s ograničenom odgovornošću za proizvodnju pekarskih proizvoda i trgovinu</derivirana_varijabla>
  </DomainObject.Predmet.ProtustrankaNazivFormated>
  <DomainObject.Predmet.ProtustrankaNazivFormatedOIB>
    <izvorni_sadrzaj>PEKARA NOĆ I DAN društvo s ograničenom odgovornošću za proizvodnju pekarskih proizvoda i trgovinu, OIB 27935293683</izvorni_sadrzaj>
    <derivirana_varijabla naziv="DomainObject.Predmet.ProtustrankaNazivFormatedOIB_1">PEKARA NOĆ I DAN društvo s ograničenom odgovornošću za proizvodnju pekarskih proizvoda i trgovinu, OIB 27935293683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64082.68</izvorni_sadrzaj>
    <derivirana_varijabla naziv="DomainObject.Predmet.TrenutnaVrijednost_1">64082.68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PEKARA NOĆ I DAN društvo s ograničenom odgovornošću za proizvodnju pekarskih proizvoda i trgovinu</item>
    </izvorni_sadrzaj>
    <derivirana_varijabla naziv="DomainObject.Predmet.ProtuStrankaListFormated_1">
      <item>PEKARA NOĆ I DAN društvo s ograničenom odgovornošću za proizvodnju pekarskih proizvoda i trgovinu</item>
    </derivirana_varijabla>
  </DomainObject.Predmet.ProtuStrankaListFormated>
  <DomainObject.Predmet.ProtuStrankaListFormatedOIB>
    <izvorni_sadrzaj>
      <item>PEKARA NOĆ I DAN društvo s ograničenom odgovornošću za proizvodnju pekarskih proizvoda i trgovinu, OIB 27935293683</item>
    </izvorni_sadrzaj>
    <derivirana_varijabla naziv="DomainObject.Predmet.ProtuStrankaListFormatedOIB_1">
      <item>PEKARA NOĆ I DAN društvo s ograničenom odgovornošću za proizvodnju pekarskih proizvoda i trgovinu, OIB 27935293683</item>
    </derivirana_varijabla>
  </DomainObject.Predmet.ProtuStrankaListFormatedOIB>
  <DomainObject.Predmet.ProtuStrankaListFormatedWithAdress>
    <izvorni_sadrzaj>
      <item>PEKARA NOĆ I DAN društvo s ograničenom odgovornošću za proizvodnju pekarskih proizvoda i trgovinu, Uz Ložu 2, 21420 Bol</item>
    </izvorni_sadrzaj>
    <derivirana_varijabla naziv="DomainObject.Predmet.ProtuStrankaListFormatedWithAdress_1">
      <item>PEKARA NOĆ I DAN društvo s ograničenom odgovornošću za proizvodnju pekarskih proizvoda i trgovinu, Uz Ložu 2, 21420 Bol</item>
    </derivirana_varijabla>
  </DomainObject.Predmet.ProtuStrankaListFormatedWithAdress>
  <DomainObject.Predmet.ProtuStrankaListFormatedWithAdressOIB>
    <izvorni_sadrzaj>
      <item>PEKARA NOĆ I DAN društvo s ograničenom odgovornošću za proizvodnju pekarskih proizvoda i trgovinu, OIB 27935293683, Uz Ložu 2, 21420 Bol</item>
    </izvorni_sadrzaj>
    <derivirana_varijabla naziv="DomainObject.Predmet.ProtuStrankaListFormatedWithAdressOIB_1">
      <item>PEKARA NOĆ I DAN društvo s ograničenom odgovornošću za proizvodnju pekarskih proizvoda i trgovinu, OIB 27935293683, Uz Ložu 2, 21420 Bol</item>
    </derivirana_varijabla>
  </DomainObject.Predmet.ProtuStrankaListFormatedWithAdressOIB>
  <DomainObject.Predmet.ProtuStrankaListNazivFormated>
    <izvorni_sadrzaj>
      <item>PEKARA NOĆ I DAN društvo s ograničenom odgovornošću za proizvodnju pekarskih proizvoda i trgovinu</item>
    </izvorni_sadrzaj>
    <derivirana_varijabla naziv="DomainObject.Predmet.ProtuStrankaListNazivFormated_1">
      <item>PEKARA NOĆ I DAN društvo s ograničenom odgovornošću za proizvodnju pekarskih proizvoda i trgovinu</item>
    </derivirana_varijabla>
  </DomainObject.Predmet.ProtuStrankaListNazivFormated>
  <DomainObject.Predmet.ProtuStrankaListNazivFormatedOIB>
    <izvorni_sadrzaj>
      <item>PEKARA NOĆ I DAN društvo s ograničenom odgovornošću za proizvodnju pekarskih proizvoda i trgovinu, OIB 27935293683</item>
    </izvorni_sadrzaj>
    <derivirana_varijabla naziv="DomainObject.Predmet.ProtuStrankaListNazivFormatedOIB_1">
      <item>PEKARA NOĆ I DAN društvo s ograničenom odgovornošću za proizvodnju pekarskih proizvoda i trgovinu, OIB 27935293683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PEKARA NOĆ I DAN društvo s ograničenom odgovornošću za proizvodnju pekarskih proizvoda i trgovinu</izvorni_sadrzaj>
    <derivirana_varijabla naziv="DomainObject.Predmet.ProtustrankaIDrugi_1">PEKARA NOĆ I DAN društvo s ograničenom odgovornošću za proizvodnju pekarskih proizvoda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PEKARA NOĆ I DAN društvo s ograničenom odgovornošću za proizvodnju pekarskih proizvoda i trgovinu, OIB 27935293683, Uz Ložu 2, 21420 Bol</izvorni_sadrzaj>
    <derivirana_varijabla naziv="DomainObject.Predmet.ProtustrankaIDrugiAdressOIB_1">PEKARA NOĆ I DAN društvo s ograničenom odgovornošću za proizvodnju pekarskih proizvoda i trgovinu, OIB 27935293683, Uz Ložu 2,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NOĆ I DAN društvo s ograničenom odgovornošću za proizvodnju pekarskih proizvoda i trgovinu</item>
      <item>FINANCIJSKA AGENCIJA,RC SPLIT</item>
    </izvorni_sadrzaj>
    <derivirana_varijabla naziv="DomainObject.Predmet.SudioniciListNaziv_1">
      <item>PEKARA NOĆ I DAN društvo s ograničenom odgovornošću za proizvodnju pekarskih proizvoda i trgovinu</item>
      <item>FINANCIJSKA AGENCIJA,RC SPLIT</item>
    </derivirana_varijabla>
  </DomainObject.Predmet.SudioniciListNaziv>
  <DomainObject.Predmet.SudioniciListAdressOIB>
    <izvorni_sadrzaj>
      <item>PEKARA NOĆ I DAN društvo s ograničenom odgovornošću za proizvodnju pekarskih proizvoda i trgovinu, OIB 27935293683, Uz Ložu 2,21420 Bol</item>
      <item>FINANCIJSKA AGENCIJA,RC SPLIT, OIB 85821130368, Mažuranićevo šetalište 24b,21000 Split</item>
    </izvorni_sadrzaj>
    <derivirana_varijabla naziv="DomainObject.Predmet.SudioniciListAdressOIB_1">
      <item>PEKARA NOĆ I DAN društvo s ograničenom odgovornošću za proizvodnju pekarskih proizvoda i trgovinu, OIB 27935293683, Uz Ložu 2,21420 Bol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27935293683</item>
      <item>, OIB 85821130368</item>
    </izvorni_sadrzaj>
    <derivirana_varijabla naziv="DomainObject.Predmet.SudioniciListNazivOIB_1">
      <item>, OIB 27935293683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2AC8C-A14B-4015-99B5-CE396A6668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1740</properties:Characters>
  <properties:Lines>49</properties:Lines>
  <properties:Paragraphs>16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2015-11-13T10:59:00Z</cp:lastPrinted>
  <dcterms:modified xmlns:xsi="http://www.w3.org/2001/XMLSchema-instance" xsi:type="dcterms:W3CDTF">2015-11-13T10:59:00Z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